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53BB" w14:textId="6EEB46AD" w:rsidR="00BE1CBD" w:rsidRDefault="00BE1CBD" w:rsidP="00BB7C75">
      <w:pPr>
        <w:pStyle w:val="Heading1"/>
        <w:rPr>
          <w:rFonts w:eastAsia="Times New Roman"/>
        </w:rPr>
      </w:pPr>
      <w:bookmarkStart w:id="0" w:name="_Toc67297986"/>
      <w:r>
        <w:rPr>
          <w:rFonts w:eastAsia="Times New Roman"/>
        </w:rPr>
        <w:t>Printable Version with Standards Correlations with FCCLA</w:t>
      </w:r>
      <w:r w:rsidR="00B5110F">
        <w:rPr>
          <w:rFonts w:eastAsia="Times New Roman"/>
        </w:rPr>
        <w:t xml:space="preserve"> Correlations (</w:t>
      </w:r>
      <w:r w:rsidR="00B5110F" w:rsidRPr="00B5110F">
        <w:rPr>
          <w:rFonts w:eastAsia="Times New Roman"/>
        </w:rPr>
        <w:t>19255-</w:t>
      </w:r>
      <w:r w:rsidR="00B5110F">
        <w:rPr>
          <w:rFonts w:eastAsia="Times New Roman"/>
        </w:rPr>
        <w:t>18</w:t>
      </w:r>
      <w:r w:rsidR="00B5110F" w:rsidRPr="00B5110F">
        <w:rPr>
          <w:rFonts w:eastAsia="Times New Roman"/>
        </w:rPr>
        <w:t>)</w:t>
      </w:r>
    </w:p>
    <w:bookmarkEnd w:id="0"/>
    <w:p w14:paraId="3AAA64D5" w14:textId="77777777" w:rsidR="00CE50B1" w:rsidRPr="00D950E0" w:rsidRDefault="00CE50B1" w:rsidP="00CE50B1">
      <w:pPr>
        <w:rPr>
          <w:rFonts w:ascii="Times New Roman" w:hAnsi="Times New Roman" w:cs="Times New Roman"/>
        </w:rPr>
      </w:pPr>
    </w:p>
    <w:p w14:paraId="20E2B7D3" w14:textId="1891F673" w:rsidR="00C2027C" w:rsidRPr="00D950E0" w:rsidRDefault="00C2027C" w:rsidP="00C2027C">
      <w:pPr>
        <w:rPr>
          <w:rFonts w:ascii="Times New Roman" w:hAnsi="Times New Roman" w:cs="Times New Roman"/>
        </w:rPr>
      </w:pPr>
      <w:r w:rsidRPr="00D950E0">
        <w:rPr>
          <w:rFonts w:ascii="Times New Roman" w:hAnsi="Times New Roman" w:cs="Times New Roman"/>
          <w:b/>
          <w:bCs/>
        </w:rPr>
        <w:t xml:space="preserve">Copyright: </w:t>
      </w:r>
      <w:r w:rsidR="00D36EAE" w:rsidRPr="00D950E0">
        <w:rPr>
          <w:rFonts w:ascii="Times New Roman" w:hAnsi="Times New Roman" w:cs="Times New Roman"/>
        </w:rPr>
        <w:t>202</w:t>
      </w:r>
      <w:r w:rsidR="00CE5460" w:rsidRPr="00D950E0">
        <w:rPr>
          <w:rFonts w:ascii="Times New Roman" w:hAnsi="Times New Roman" w:cs="Times New Roman"/>
        </w:rPr>
        <w:t>6</w:t>
      </w:r>
    </w:p>
    <w:p w14:paraId="34B2EB7A" w14:textId="1A0671EE" w:rsidR="00C2027C" w:rsidRPr="00D950E0" w:rsidRDefault="00C2027C" w:rsidP="00C2027C">
      <w:pPr>
        <w:rPr>
          <w:rFonts w:ascii="Times New Roman" w:hAnsi="Times New Roman" w:cs="Times New Roman"/>
        </w:rPr>
      </w:pPr>
      <w:r w:rsidRPr="00D950E0">
        <w:rPr>
          <w:rFonts w:ascii="Times New Roman" w:hAnsi="Times New Roman" w:cs="Times New Roman"/>
          <w:b/>
          <w:bCs/>
        </w:rPr>
        <w:t>Virginia Assignment Code:</w:t>
      </w:r>
      <w:r w:rsidRPr="00D950E0">
        <w:rPr>
          <w:rFonts w:ascii="Times New Roman" w:hAnsi="Times New Roman" w:cs="Times New Roman"/>
        </w:rPr>
        <w:t> 823</w:t>
      </w:r>
      <w:r w:rsidR="00932016">
        <w:rPr>
          <w:rFonts w:ascii="Times New Roman" w:hAnsi="Times New Roman" w:cs="Times New Roman"/>
        </w:rPr>
        <w:t>1</w:t>
      </w:r>
    </w:p>
    <w:p w14:paraId="4F006848" w14:textId="77777777" w:rsidR="00C2027C" w:rsidRPr="00D950E0" w:rsidRDefault="00C2027C" w:rsidP="00C2027C">
      <w:pPr>
        <w:rPr>
          <w:rFonts w:ascii="Times New Roman" w:hAnsi="Times New Roman" w:cs="Times New Roman"/>
        </w:rPr>
      </w:pPr>
      <w:r w:rsidRPr="00D950E0">
        <w:rPr>
          <w:rFonts w:ascii="Times New Roman" w:hAnsi="Times New Roman" w:cs="Times New Roman"/>
          <w:b/>
          <w:bCs/>
        </w:rPr>
        <w:t>Suggested Grade Level:</w:t>
      </w:r>
      <w:r w:rsidRPr="00D950E0">
        <w:rPr>
          <w:rFonts w:ascii="Times New Roman" w:hAnsi="Times New Roman" w:cs="Times New Roman"/>
        </w:rPr>
        <w:t> 9, 10, 11, 12</w:t>
      </w:r>
    </w:p>
    <w:p w14:paraId="5DAD7E80" w14:textId="08641BFB" w:rsidR="00C2027C" w:rsidRPr="00D950E0" w:rsidRDefault="00C2027C" w:rsidP="00C2027C">
      <w:pPr>
        <w:rPr>
          <w:rFonts w:ascii="Times New Roman" w:hAnsi="Times New Roman" w:cs="Times New Roman"/>
        </w:rPr>
      </w:pPr>
      <w:r w:rsidRPr="00D950E0">
        <w:rPr>
          <w:rFonts w:ascii="Times New Roman" w:hAnsi="Times New Roman" w:cs="Times New Roman"/>
          <w:b/>
          <w:bCs/>
        </w:rPr>
        <w:t>Duration:</w:t>
      </w:r>
      <w:r w:rsidRPr="00D950E0">
        <w:rPr>
          <w:rFonts w:ascii="Times New Roman" w:hAnsi="Times New Roman" w:cs="Times New Roman"/>
        </w:rPr>
        <w:t> </w:t>
      </w:r>
      <w:r w:rsidR="00932016">
        <w:rPr>
          <w:rFonts w:ascii="Times New Roman" w:hAnsi="Times New Roman" w:cs="Times New Roman"/>
        </w:rPr>
        <w:t>18</w:t>
      </w:r>
      <w:r w:rsidRPr="00D950E0">
        <w:rPr>
          <w:rFonts w:ascii="Times New Roman" w:hAnsi="Times New Roman" w:cs="Times New Roman"/>
        </w:rPr>
        <w:t xml:space="preserve"> weeks</w:t>
      </w:r>
    </w:p>
    <w:p w14:paraId="63DAE75D" w14:textId="18A17EE3" w:rsidR="00C2027C" w:rsidRPr="00D950E0" w:rsidRDefault="00C2027C" w:rsidP="00C2027C">
      <w:pPr>
        <w:rPr>
          <w:rFonts w:ascii="Times New Roman" w:hAnsi="Times New Roman" w:cs="Times New Roman"/>
        </w:rPr>
      </w:pPr>
      <w:r w:rsidRPr="00D950E0">
        <w:rPr>
          <w:rFonts w:ascii="Times New Roman" w:hAnsi="Times New Roman" w:cs="Times New Roman"/>
          <w:b/>
          <w:bCs/>
        </w:rPr>
        <w:t>Hours: </w:t>
      </w:r>
      <w:r w:rsidR="00932016">
        <w:rPr>
          <w:rFonts w:ascii="Times New Roman" w:hAnsi="Times New Roman" w:cs="Times New Roman"/>
        </w:rPr>
        <w:t>7</w:t>
      </w:r>
      <w:r w:rsidRPr="00D950E0">
        <w:rPr>
          <w:rFonts w:ascii="Times New Roman" w:hAnsi="Times New Roman" w:cs="Times New Roman"/>
        </w:rPr>
        <w:t>0</w:t>
      </w:r>
    </w:p>
    <w:p w14:paraId="5FEAC615" w14:textId="4D98E1DE" w:rsidR="00C2027C" w:rsidRPr="00D950E0" w:rsidRDefault="00C2027C" w:rsidP="00C2027C">
      <w:pPr>
        <w:rPr>
          <w:rFonts w:ascii="Times New Roman" w:hAnsi="Times New Roman" w:cs="Times New Roman"/>
        </w:rPr>
      </w:pPr>
      <w:r w:rsidRPr="00D950E0">
        <w:rPr>
          <w:rFonts w:ascii="Times New Roman" w:hAnsi="Times New Roman" w:cs="Times New Roman"/>
          <w:b/>
          <w:bCs/>
        </w:rPr>
        <w:t>Credits: </w:t>
      </w:r>
      <w:r w:rsidR="00932016">
        <w:rPr>
          <w:rFonts w:ascii="Times New Roman" w:hAnsi="Times New Roman" w:cs="Times New Roman"/>
        </w:rPr>
        <w:t>.5</w:t>
      </w:r>
    </w:p>
    <w:p w14:paraId="4CBDF1AA" w14:textId="77777777" w:rsidR="00C2027C" w:rsidRPr="00D950E0" w:rsidRDefault="00C2027C" w:rsidP="00C2027C">
      <w:pPr>
        <w:rPr>
          <w:rFonts w:ascii="Times New Roman" w:hAnsi="Times New Roman" w:cs="Times New Roman"/>
        </w:rPr>
      </w:pPr>
      <w:r w:rsidRPr="00D950E0">
        <w:rPr>
          <w:rFonts w:ascii="Times New Roman" w:hAnsi="Times New Roman" w:cs="Times New Roman"/>
          <w:b/>
          <w:bCs/>
        </w:rPr>
        <w:t>Prerequisites:</w:t>
      </w:r>
      <w:r w:rsidRPr="00D950E0">
        <w:rPr>
          <w:rFonts w:ascii="Times New Roman" w:hAnsi="Times New Roman" w:cs="Times New Roman"/>
        </w:rPr>
        <w:t> None</w:t>
      </w:r>
    </w:p>
    <w:p w14:paraId="2DECDF06" w14:textId="77777777" w:rsidR="00C2027C" w:rsidRPr="00D950E0" w:rsidRDefault="00C2027C" w:rsidP="00C2027C">
      <w:pPr>
        <w:rPr>
          <w:rFonts w:ascii="Times New Roman" w:hAnsi="Times New Roman" w:cs="Times New Roman"/>
        </w:rPr>
      </w:pPr>
      <w:r w:rsidRPr="00D950E0">
        <w:rPr>
          <w:rFonts w:ascii="Times New Roman" w:hAnsi="Times New Roman" w:cs="Times New Roman"/>
          <w:b/>
          <w:bCs/>
        </w:rPr>
        <w:t>CTSO: </w:t>
      </w:r>
      <w:r w:rsidRPr="00D950E0">
        <w:rPr>
          <w:rFonts w:ascii="Times New Roman" w:hAnsi="Times New Roman" w:cs="Times New Roman"/>
        </w:rPr>
        <w:t>FCCLA</w:t>
      </w:r>
    </w:p>
    <w:p w14:paraId="7334C1F8" w14:textId="77777777" w:rsidR="00C2027C" w:rsidRPr="00D950E0" w:rsidRDefault="00C2027C" w:rsidP="00C2027C">
      <w:pPr>
        <w:rPr>
          <w:rFonts w:ascii="Times New Roman" w:hAnsi="Times New Roman" w:cs="Times New Roman"/>
        </w:rPr>
      </w:pPr>
      <w:r w:rsidRPr="00D950E0">
        <w:rPr>
          <w:rFonts w:ascii="Times New Roman" w:hAnsi="Times New Roman" w:cs="Times New Roman"/>
          <w:b/>
          <w:bCs/>
        </w:rPr>
        <w:t>Course Description:</w:t>
      </w:r>
    </w:p>
    <w:p w14:paraId="4A022A4C" w14:textId="3A426102" w:rsidR="00C2027C" w:rsidRDefault="00C2027C" w:rsidP="00C2027C">
      <w:pPr>
        <w:rPr>
          <w:rFonts w:ascii="Times New Roman" w:hAnsi="Times New Roman" w:cs="Times New Roman"/>
          <w:sz w:val="24"/>
          <w:szCs w:val="24"/>
        </w:rPr>
      </w:pPr>
      <w:r w:rsidRPr="005E77A9">
        <w:rPr>
          <w:rFonts w:ascii="Times New Roman" w:hAnsi="Times New Roman" w:cs="Times New Roman"/>
          <w:sz w:val="24"/>
          <w:szCs w:val="24"/>
        </w:rPr>
        <w:t xml:space="preserve">Students enrolled in Child Development and Parenting learn about parenting roles and responsibilities and parenting </w:t>
      </w:r>
      <w:r w:rsidR="00C32914" w:rsidRPr="005E77A9">
        <w:rPr>
          <w:rFonts w:ascii="Times New Roman" w:hAnsi="Times New Roman" w:cs="Times New Roman"/>
          <w:sz w:val="24"/>
          <w:szCs w:val="24"/>
        </w:rPr>
        <w:t xml:space="preserve">behaviors and </w:t>
      </w:r>
      <w:r w:rsidRPr="005E77A9">
        <w:rPr>
          <w:rFonts w:ascii="Times New Roman" w:hAnsi="Times New Roman" w:cs="Times New Roman"/>
          <w:sz w:val="24"/>
          <w:szCs w:val="24"/>
        </w:rPr>
        <w:t xml:space="preserve">practices that maximize human growth and development. They focus on ensuring a healthy start for parent and child, balancing work and family, and understanding support systems that provide services for families. </w:t>
      </w:r>
      <w:r w:rsidR="00AD63B1" w:rsidRPr="005E77A9">
        <w:rPr>
          <w:rFonts w:ascii="Times New Roman" w:hAnsi="Times New Roman" w:cs="Times New Roman"/>
          <w:sz w:val="24"/>
          <w:szCs w:val="24"/>
        </w:rPr>
        <w:t>Students will explore career opportunities and focus on child and family services</w:t>
      </w:r>
      <w:r w:rsidR="006E76D9" w:rsidRPr="005E77A9">
        <w:rPr>
          <w:rFonts w:ascii="Times New Roman" w:hAnsi="Times New Roman" w:cs="Times New Roman"/>
          <w:sz w:val="24"/>
          <w:szCs w:val="24"/>
        </w:rPr>
        <w:t>,</w:t>
      </w:r>
      <w:r w:rsidR="00AD63B1" w:rsidRPr="005E77A9">
        <w:rPr>
          <w:rFonts w:ascii="Times New Roman" w:hAnsi="Times New Roman" w:cs="Times New Roman"/>
          <w:sz w:val="24"/>
          <w:szCs w:val="24"/>
        </w:rPr>
        <w:t xml:space="preserve"> </w:t>
      </w:r>
      <w:r w:rsidR="006E76D9">
        <w:rPr>
          <w:rFonts w:ascii="Times New Roman" w:hAnsi="Times New Roman" w:cs="Times New Roman"/>
          <w:sz w:val="24"/>
          <w:szCs w:val="24"/>
        </w:rPr>
        <w:t xml:space="preserve">while </w:t>
      </w:r>
      <w:r w:rsidR="006E76D9" w:rsidRPr="006E76D9">
        <w:rPr>
          <w:rFonts w:ascii="Times New Roman" w:hAnsi="Times New Roman" w:cs="Times New Roman"/>
          <w:sz w:val="24"/>
          <w:szCs w:val="24"/>
        </w:rPr>
        <w:t>build</w:t>
      </w:r>
      <w:r w:rsidR="006E76D9">
        <w:rPr>
          <w:rFonts w:ascii="Times New Roman" w:hAnsi="Times New Roman" w:cs="Times New Roman"/>
          <w:sz w:val="24"/>
          <w:szCs w:val="24"/>
        </w:rPr>
        <w:t>ing</w:t>
      </w:r>
      <w:r w:rsidR="006E76D9" w:rsidRPr="006E76D9">
        <w:rPr>
          <w:rFonts w:ascii="Times New Roman" w:hAnsi="Times New Roman" w:cs="Times New Roman"/>
          <w:sz w:val="24"/>
          <w:szCs w:val="24"/>
        </w:rPr>
        <w:t xml:space="preserve"> employment skills</w:t>
      </w:r>
      <w:r w:rsidR="006E76D9">
        <w:rPr>
          <w:rFonts w:ascii="Times New Roman" w:hAnsi="Times New Roman" w:cs="Times New Roman"/>
          <w:sz w:val="24"/>
          <w:szCs w:val="24"/>
        </w:rPr>
        <w:t>.</w:t>
      </w:r>
      <w:r w:rsidR="006E76D9" w:rsidRPr="006E76D9">
        <w:rPr>
          <w:rFonts w:ascii="Times New Roman" w:hAnsi="Times New Roman" w:cs="Times New Roman"/>
          <w:sz w:val="24"/>
          <w:szCs w:val="24"/>
        </w:rPr>
        <w:t xml:space="preserve"> Students </w:t>
      </w:r>
      <w:r w:rsidR="006E76D9">
        <w:rPr>
          <w:rFonts w:ascii="Times New Roman" w:hAnsi="Times New Roman" w:cs="Times New Roman"/>
          <w:sz w:val="24"/>
          <w:szCs w:val="24"/>
        </w:rPr>
        <w:t xml:space="preserve">also </w:t>
      </w:r>
      <w:r w:rsidR="006E76D9" w:rsidRPr="006E76D9">
        <w:rPr>
          <w:rFonts w:ascii="Times New Roman" w:hAnsi="Times New Roman" w:cs="Times New Roman"/>
          <w:sz w:val="24"/>
          <w:szCs w:val="24"/>
        </w:rPr>
        <w:t>examine the legal rights of parents and guardians</w:t>
      </w:r>
      <w:r w:rsidR="006E76D9">
        <w:rPr>
          <w:rFonts w:ascii="Times New Roman" w:hAnsi="Times New Roman" w:cs="Times New Roman"/>
          <w:sz w:val="24"/>
          <w:szCs w:val="24"/>
        </w:rPr>
        <w:t>, learn</w:t>
      </w:r>
      <w:r w:rsidR="006E76D9" w:rsidRPr="007B74B1">
        <w:rPr>
          <w:rFonts w:ascii="Times New Roman" w:hAnsi="Times New Roman" w:cs="Times New Roman"/>
          <w:sz w:val="24"/>
          <w:szCs w:val="24"/>
        </w:rPr>
        <w:t xml:space="preserve"> </w:t>
      </w:r>
      <w:r w:rsidR="006E76D9" w:rsidRPr="006E76D9">
        <w:rPr>
          <w:rFonts w:ascii="Times New Roman" w:hAnsi="Times New Roman" w:cs="Times New Roman"/>
          <w:sz w:val="24"/>
          <w:szCs w:val="24"/>
        </w:rPr>
        <w:t>life-management skills</w:t>
      </w:r>
      <w:r w:rsidR="006E76D9">
        <w:rPr>
          <w:rFonts w:ascii="Times New Roman" w:hAnsi="Times New Roman" w:cs="Times New Roman"/>
          <w:sz w:val="24"/>
          <w:szCs w:val="24"/>
        </w:rPr>
        <w:t>,</w:t>
      </w:r>
      <w:r w:rsidR="006E76D9" w:rsidRPr="006E76D9">
        <w:rPr>
          <w:rFonts w:ascii="Times New Roman" w:hAnsi="Times New Roman" w:cs="Times New Roman"/>
          <w:sz w:val="24"/>
          <w:szCs w:val="24"/>
        </w:rPr>
        <w:t xml:space="preserve"> and </w:t>
      </w:r>
      <w:r w:rsidR="00CC239E">
        <w:rPr>
          <w:rFonts w:ascii="Times New Roman" w:hAnsi="Times New Roman" w:cs="Times New Roman"/>
          <w:sz w:val="24"/>
          <w:szCs w:val="24"/>
        </w:rPr>
        <w:t>examine</w:t>
      </w:r>
      <w:r w:rsidR="006E76D9">
        <w:rPr>
          <w:rFonts w:ascii="Times New Roman" w:hAnsi="Times New Roman" w:cs="Times New Roman"/>
          <w:sz w:val="24"/>
          <w:szCs w:val="24"/>
        </w:rPr>
        <w:t xml:space="preserve"> </w:t>
      </w:r>
      <w:r w:rsidR="005E77A9">
        <w:rPr>
          <w:rFonts w:ascii="Times New Roman" w:hAnsi="Times New Roman" w:cs="Times New Roman"/>
          <w:sz w:val="24"/>
          <w:szCs w:val="24"/>
        </w:rPr>
        <w:t xml:space="preserve">how </w:t>
      </w:r>
      <w:r w:rsidR="006E76D9">
        <w:rPr>
          <w:rFonts w:ascii="Times New Roman" w:hAnsi="Times New Roman" w:cs="Times New Roman"/>
          <w:sz w:val="24"/>
          <w:szCs w:val="24"/>
        </w:rPr>
        <w:t xml:space="preserve">to </w:t>
      </w:r>
      <w:r w:rsidR="006E76D9" w:rsidRPr="006E76D9">
        <w:rPr>
          <w:rFonts w:ascii="Times New Roman" w:hAnsi="Times New Roman" w:cs="Times New Roman"/>
          <w:sz w:val="24"/>
          <w:szCs w:val="24"/>
        </w:rPr>
        <w:t>manag</w:t>
      </w:r>
      <w:r w:rsidR="006E76D9">
        <w:rPr>
          <w:rFonts w:ascii="Times New Roman" w:hAnsi="Times New Roman" w:cs="Times New Roman"/>
          <w:sz w:val="24"/>
          <w:szCs w:val="24"/>
        </w:rPr>
        <w:t>e</w:t>
      </w:r>
      <w:r w:rsidR="006E76D9" w:rsidRPr="006E76D9">
        <w:rPr>
          <w:rFonts w:ascii="Times New Roman" w:hAnsi="Times New Roman" w:cs="Times New Roman"/>
          <w:sz w:val="24"/>
          <w:szCs w:val="24"/>
        </w:rPr>
        <w:t xml:space="preserve"> economic resources</w:t>
      </w:r>
      <w:r w:rsidR="006E76D9">
        <w:rPr>
          <w:rFonts w:ascii="Times New Roman" w:hAnsi="Times New Roman" w:cs="Times New Roman"/>
          <w:sz w:val="24"/>
          <w:szCs w:val="24"/>
        </w:rPr>
        <w:t>.</w:t>
      </w:r>
      <w:r w:rsidR="006E76D9" w:rsidRPr="005E77A9">
        <w:rPr>
          <w:rFonts w:ascii="Times New Roman" w:hAnsi="Times New Roman" w:cs="Times New Roman"/>
          <w:sz w:val="24"/>
          <w:szCs w:val="24"/>
        </w:rPr>
        <w:t xml:space="preserve"> </w:t>
      </w:r>
      <w:r w:rsidRPr="005E77A9">
        <w:rPr>
          <w:rFonts w:ascii="Times New Roman" w:hAnsi="Times New Roman" w:cs="Times New Roman"/>
          <w:sz w:val="24"/>
          <w:szCs w:val="24"/>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48C2BF15" w14:textId="4326EF28" w:rsidR="00CA350B" w:rsidRPr="005E77A9" w:rsidRDefault="00CA350B" w:rsidP="00C2027C">
      <w:pPr>
        <w:rPr>
          <w:rFonts w:ascii="Times New Roman" w:hAnsi="Times New Roman" w:cs="Times New Roman"/>
          <w:sz w:val="24"/>
          <w:szCs w:val="24"/>
        </w:rPr>
      </w:pPr>
      <w:r w:rsidRPr="00CA350B">
        <w:rPr>
          <w:rFonts w:ascii="Times New Roman" w:hAnsi="Times New Roman" w:cs="Times New Roman"/>
          <w:sz w:val="24"/>
          <w:szCs w:val="24"/>
        </w:rPr>
        <w:t xml:space="preserve">*Jump to </w:t>
      </w:r>
      <w:bookmarkStart w:id="1" w:name="balancingworkandfamily"/>
      <w:r>
        <w:rPr>
          <w:rFonts w:ascii="Times New Roman" w:hAnsi="Times New Roman" w:cs="Times New Roman"/>
          <w:sz w:val="24"/>
          <w:szCs w:val="24"/>
        </w:rPr>
        <w:fldChar w:fldCharType="begin"/>
      </w:r>
      <w:r>
        <w:rPr>
          <w:rFonts w:ascii="Times New Roman" w:hAnsi="Times New Roman" w:cs="Times New Roman"/>
          <w:sz w:val="24"/>
          <w:szCs w:val="24"/>
        </w:rPr>
        <w:instrText>HYPERLINK  \l "balancingworkandfamily"</w:instrText>
      </w:r>
      <w:r>
        <w:rPr>
          <w:rFonts w:ascii="Times New Roman" w:hAnsi="Times New Roman" w:cs="Times New Roman"/>
          <w:sz w:val="24"/>
          <w:szCs w:val="24"/>
        </w:rPr>
      </w:r>
      <w:r>
        <w:rPr>
          <w:rFonts w:ascii="Times New Roman" w:hAnsi="Times New Roman" w:cs="Times New Roman"/>
          <w:sz w:val="24"/>
          <w:szCs w:val="24"/>
        </w:rPr>
        <w:fldChar w:fldCharType="separate"/>
      </w:r>
      <w:bookmarkEnd w:id="1"/>
      <w:r>
        <w:rPr>
          <w:rStyle w:val="Hyperlink"/>
          <w:rFonts w:ascii="Times New Roman" w:hAnsi="Times New Roman" w:cs="Times New Roman"/>
          <w:sz w:val="24"/>
          <w:szCs w:val="24"/>
        </w:rPr>
        <w:t>Child Development and Parenting</w:t>
      </w:r>
      <w:r>
        <w:rPr>
          <w:rFonts w:ascii="Times New Roman" w:hAnsi="Times New Roman" w:cs="Times New Roman"/>
          <w:sz w:val="24"/>
          <w:szCs w:val="24"/>
        </w:rPr>
        <w:fldChar w:fldCharType="end"/>
      </w:r>
      <w:r>
        <w:rPr>
          <w:rFonts w:ascii="Times New Roman" w:hAnsi="Times New Roman" w:cs="Times New Roman"/>
          <w:sz w:val="24"/>
          <w:szCs w:val="24"/>
        </w:rPr>
        <w:t>-</w:t>
      </w:r>
      <w:r w:rsidRPr="00CA350B">
        <w:rPr>
          <w:rFonts w:ascii="Times New Roman" w:hAnsi="Times New Roman" w:cs="Times New Roman"/>
          <w:sz w:val="24"/>
          <w:szCs w:val="24"/>
        </w:rPr>
        <w:t>specific content.</w:t>
      </w:r>
    </w:p>
    <w:tbl>
      <w:tblPr>
        <w:tblStyle w:val="TableGrid"/>
        <w:tblW w:w="5000" w:type="pct"/>
        <w:tblCellMar>
          <w:left w:w="115" w:type="dxa"/>
          <w:right w:w="115" w:type="dxa"/>
        </w:tblCellMar>
        <w:tblLook w:val="04A0" w:firstRow="1" w:lastRow="0" w:firstColumn="1" w:lastColumn="0" w:noHBand="0" w:noVBand="1"/>
      </w:tblPr>
      <w:tblGrid>
        <w:gridCol w:w="737"/>
        <w:gridCol w:w="3364"/>
        <w:gridCol w:w="4618"/>
        <w:gridCol w:w="3712"/>
        <w:gridCol w:w="3289"/>
        <w:gridCol w:w="2990"/>
      </w:tblGrid>
      <w:tr w:rsidR="000C63BC" w:rsidRPr="00002A35" w14:paraId="72031BE0" w14:textId="55520098" w:rsidTr="00EB14B0">
        <w:trPr>
          <w:tblHeader/>
        </w:trPr>
        <w:tc>
          <w:tcPr>
            <w:tcW w:w="197" w:type="pct"/>
            <w:tcBorders>
              <w:bottom w:val="single" w:sz="4" w:space="0" w:color="auto"/>
            </w:tcBorders>
            <w:shd w:val="clear" w:color="auto" w:fill="000000" w:themeFill="text1"/>
          </w:tcPr>
          <w:p w14:paraId="39D9C56E" w14:textId="5C2A2F48" w:rsidR="000C63BC" w:rsidRPr="00002A35" w:rsidRDefault="000C63BC" w:rsidP="0093205B">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 xml:space="preserve">Task No. </w:t>
            </w:r>
          </w:p>
        </w:tc>
        <w:tc>
          <w:tcPr>
            <w:tcW w:w="899" w:type="pct"/>
            <w:tcBorders>
              <w:bottom w:val="single" w:sz="4" w:space="0" w:color="auto"/>
            </w:tcBorders>
            <w:shd w:val="clear" w:color="auto" w:fill="000000" w:themeFill="text1"/>
            <w:tcMar>
              <w:top w:w="43" w:type="dxa"/>
              <w:left w:w="115" w:type="dxa"/>
              <w:bottom w:w="43" w:type="dxa"/>
              <w:right w:w="115" w:type="dxa"/>
            </w:tcMar>
          </w:tcPr>
          <w:p w14:paraId="78C70DB7" w14:textId="6E6F2B37" w:rsidR="000C63BC" w:rsidRPr="00002A35" w:rsidRDefault="000C63BC" w:rsidP="0093205B">
            <w:pPr>
              <w:rPr>
                <w:rFonts w:ascii="Times New Roman" w:eastAsia="Times New Roman" w:hAnsi="Times New Roman" w:cs="Times New Roman"/>
                <w:b/>
                <w:bCs/>
                <w:color w:val="FFFFFF" w:themeColor="background1"/>
                <w:sz w:val="24"/>
                <w:szCs w:val="24"/>
              </w:rPr>
            </w:pPr>
            <w:r w:rsidRPr="00002A35">
              <w:rPr>
                <w:rFonts w:ascii="Times New Roman" w:eastAsia="Times New Roman" w:hAnsi="Times New Roman" w:cs="Times New Roman"/>
                <w:b/>
                <w:bCs/>
                <w:color w:val="FFFFFF" w:themeColor="background1"/>
                <w:sz w:val="24"/>
                <w:szCs w:val="24"/>
              </w:rPr>
              <w:t>Task</w:t>
            </w:r>
          </w:p>
        </w:tc>
        <w:tc>
          <w:tcPr>
            <w:tcW w:w="1234" w:type="pct"/>
            <w:tcBorders>
              <w:bottom w:val="single" w:sz="4" w:space="0" w:color="auto"/>
            </w:tcBorders>
            <w:shd w:val="clear" w:color="auto" w:fill="000000" w:themeFill="text1"/>
          </w:tcPr>
          <w:p w14:paraId="07661367" w14:textId="55DEF800" w:rsidR="000C63BC" w:rsidRPr="00002A35" w:rsidRDefault="000C63BC" w:rsidP="00FC2A84">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Definition</w:t>
            </w:r>
          </w:p>
        </w:tc>
        <w:tc>
          <w:tcPr>
            <w:tcW w:w="992" w:type="pct"/>
            <w:tcBorders>
              <w:bottom w:val="single" w:sz="4" w:space="0" w:color="auto"/>
            </w:tcBorders>
            <w:shd w:val="clear" w:color="auto" w:fill="000000" w:themeFill="text1"/>
          </w:tcPr>
          <w:p w14:paraId="28EB33E4" w14:textId="7E000738" w:rsidR="000C63BC" w:rsidRPr="004C14A5" w:rsidRDefault="000C63BC" w:rsidP="004C14A5">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Process/Skill Questions</w:t>
            </w:r>
          </w:p>
        </w:tc>
        <w:tc>
          <w:tcPr>
            <w:tcW w:w="879" w:type="pct"/>
            <w:tcBorders>
              <w:bottom w:val="single" w:sz="4" w:space="0" w:color="auto"/>
            </w:tcBorders>
            <w:shd w:val="clear" w:color="auto" w:fill="000000" w:themeFill="text1"/>
          </w:tcPr>
          <w:p w14:paraId="76395E18" w14:textId="413D6FEC" w:rsidR="000C63BC" w:rsidRDefault="000C63BC" w:rsidP="004C14A5">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SOL  Correlations</w:t>
            </w:r>
          </w:p>
        </w:tc>
        <w:tc>
          <w:tcPr>
            <w:tcW w:w="799" w:type="pct"/>
            <w:tcBorders>
              <w:bottom w:val="single" w:sz="4" w:space="0" w:color="auto"/>
            </w:tcBorders>
            <w:shd w:val="clear" w:color="auto" w:fill="000000" w:themeFill="text1"/>
          </w:tcPr>
          <w:p w14:paraId="45EDBAAF" w14:textId="5F16514A" w:rsidR="000C63BC" w:rsidRPr="007E2438" w:rsidRDefault="000C63BC" w:rsidP="004C14A5">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FCCLA Correlations</w:t>
            </w:r>
          </w:p>
        </w:tc>
      </w:tr>
      <w:tr w:rsidR="00CA350B" w:rsidRPr="0093205B" w14:paraId="55466803" w14:textId="77777777" w:rsidTr="00EB14B0">
        <w:tc>
          <w:tcPr>
            <w:tcW w:w="197" w:type="pct"/>
            <w:shd w:val="clear" w:color="auto" w:fill="D0CECE" w:themeFill="background2" w:themeFillShade="E6"/>
          </w:tcPr>
          <w:p w14:paraId="423FDDA8" w14:textId="77777777" w:rsidR="00CA350B" w:rsidRPr="00BC0471" w:rsidRDefault="00CA350B" w:rsidP="00CA350B">
            <w:pPr>
              <w:pStyle w:val="Heading2"/>
            </w:pPr>
          </w:p>
        </w:tc>
        <w:tc>
          <w:tcPr>
            <w:tcW w:w="899" w:type="pct"/>
            <w:shd w:val="clear" w:color="auto" w:fill="D0CECE" w:themeFill="background2" w:themeFillShade="E6"/>
            <w:tcMar>
              <w:top w:w="43" w:type="dxa"/>
              <w:left w:w="115" w:type="dxa"/>
              <w:bottom w:w="43" w:type="dxa"/>
              <w:right w:w="115" w:type="dxa"/>
            </w:tcMar>
          </w:tcPr>
          <w:p w14:paraId="2727429C" w14:textId="241EBAAD" w:rsidR="00CA350B" w:rsidRPr="00325C68" w:rsidRDefault="00CA350B" w:rsidP="00CA350B">
            <w:pPr>
              <w:pStyle w:val="Heading2"/>
              <w:rPr>
                <w:sz w:val="24"/>
                <w:szCs w:val="24"/>
              </w:rPr>
            </w:pPr>
            <w:bookmarkStart w:id="2" w:name="_Toc67297988"/>
            <w:r w:rsidRPr="009C4A1C">
              <w:rPr>
                <w:sz w:val="24"/>
                <w:szCs w:val="24"/>
              </w:rPr>
              <w:t>Demonstrating Personal Qualities and Abilities</w:t>
            </w:r>
            <w:bookmarkEnd w:id="2"/>
          </w:p>
        </w:tc>
        <w:tc>
          <w:tcPr>
            <w:tcW w:w="1234" w:type="pct"/>
            <w:shd w:val="clear" w:color="auto" w:fill="D0CECE" w:themeFill="background2" w:themeFillShade="E6"/>
          </w:tcPr>
          <w:p w14:paraId="28332693" w14:textId="77777777" w:rsidR="00CA350B" w:rsidRPr="00325C68" w:rsidRDefault="00CA350B" w:rsidP="00CA350B">
            <w:pPr>
              <w:pStyle w:val="Heading2"/>
              <w:rPr>
                <w:sz w:val="24"/>
                <w:szCs w:val="24"/>
              </w:rPr>
            </w:pPr>
          </w:p>
        </w:tc>
        <w:tc>
          <w:tcPr>
            <w:tcW w:w="992" w:type="pct"/>
            <w:shd w:val="clear" w:color="auto" w:fill="D0CECE" w:themeFill="background2" w:themeFillShade="E6"/>
          </w:tcPr>
          <w:p w14:paraId="4D5BAF51" w14:textId="77777777" w:rsidR="00CA350B" w:rsidRPr="00BC0471" w:rsidRDefault="00CA350B" w:rsidP="00CA350B">
            <w:pPr>
              <w:pStyle w:val="Heading2"/>
            </w:pPr>
          </w:p>
        </w:tc>
        <w:tc>
          <w:tcPr>
            <w:tcW w:w="879" w:type="pct"/>
            <w:shd w:val="clear" w:color="auto" w:fill="D0CECE" w:themeFill="background2" w:themeFillShade="E6"/>
          </w:tcPr>
          <w:p w14:paraId="51618F11" w14:textId="77777777" w:rsidR="00CA350B" w:rsidRPr="00BC0471" w:rsidRDefault="00CA350B" w:rsidP="00CA350B">
            <w:pPr>
              <w:pStyle w:val="Heading2"/>
            </w:pPr>
          </w:p>
        </w:tc>
        <w:tc>
          <w:tcPr>
            <w:tcW w:w="799" w:type="pct"/>
            <w:shd w:val="clear" w:color="auto" w:fill="D0CECE" w:themeFill="background2" w:themeFillShade="E6"/>
          </w:tcPr>
          <w:p w14:paraId="26BA5472" w14:textId="77777777" w:rsidR="00CA350B" w:rsidRPr="00BC0471" w:rsidRDefault="00CA350B" w:rsidP="00CA350B">
            <w:pPr>
              <w:pStyle w:val="Heading2"/>
            </w:pPr>
          </w:p>
        </w:tc>
      </w:tr>
      <w:tr w:rsidR="00CA350B" w:rsidRPr="0093205B" w14:paraId="071BDCE9" w14:textId="77777777" w:rsidTr="00EB14B0">
        <w:tc>
          <w:tcPr>
            <w:tcW w:w="197" w:type="pct"/>
          </w:tcPr>
          <w:p w14:paraId="1B49739B" w14:textId="23B2E50B" w:rsidR="00CA350B" w:rsidRPr="00CD2064" w:rsidRDefault="00CA350B" w:rsidP="00CA350B">
            <w:pPr>
              <w:pStyle w:val="Heading2"/>
              <w:rPr>
                <w:b w:val="0"/>
                <w:bCs w:val="0"/>
              </w:rPr>
            </w:pPr>
            <w:r w:rsidRPr="00CD2064">
              <w:rPr>
                <w:b w:val="0"/>
                <w:bCs w:val="0"/>
                <w:sz w:val="24"/>
                <w:szCs w:val="24"/>
              </w:rPr>
              <w:t>1</w:t>
            </w:r>
          </w:p>
        </w:tc>
        <w:tc>
          <w:tcPr>
            <w:tcW w:w="899" w:type="pct"/>
            <w:tcMar>
              <w:top w:w="43" w:type="dxa"/>
              <w:left w:w="115" w:type="dxa"/>
              <w:bottom w:w="43" w:type="dxa"/>
              <w:right w:w="115" w:type="dxa"/>
            </w:tcMar>
          </w:tcPr>
          <w:p w14:paraId="6BE4CB69" w14:textId="2109A00E" w:rsidR="00CA350B" w:rsidRPr="00CD2064" w:rsidRDefault="00CA350B" w:rsidP="00CA350B">
            <w:pPr>
              <w:pStyle w:val="Heading2"/>
              <w:rPr>
                <w:b w:val="0"/>
                <w:bCs w:val="0"/>
                <w:sz w:val="24"/>
                <w:szCs w:val="24"/>
              </w:rPr>
            </w:pPr>
            <w:r w:rsidRPr="00CD2064">
              <w:rPr>
                <w:b w:val="0"/>
                <w:bCs w:val="0"/>
                <w:sz w:val="24"/>
                <w:szCs w:val="24"/>
              </w:rPr>
              <w:t>Demonstrate creativity and innovation.</w:t>
            </w:r>
          </w:p>
        </w:tc>
        <w:tc>
          <w:tcPr>
            <w:tcW w:w="1234" w:type="pct"/>
          </w:tcPr>
          <w:p w14:paraId="094DF063" w14:textId="664D71C4"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r w:rsidR="00CD2064">
              <w:rPr>
                <w:rFonts w:ascii="Times New Roman" w:eastAsia="Times New Roman" w:hAnsi="Times New Roman" w:cs="Times New Roman"/>
                <w:sz w:val="24"/>
                <w:szCs w:val="24"/>
              </w:rPr>
              <w:t xml:space="preserve"> </w:t>
            </w:r>
          </w:p>
          <w:p w14:paraId="11208B9B" w14:textId="77777777" w:rsidR="00CD2064" w:rsidRPr="00ED3052" w:rsidRDefault="00CD2064" w:rsidP="00CA350B">
            <w:pPr>
              <w:shd w:val="clear" w:color="auto" w:fill="FFFFFF"/>
              <w:rPr>
                <w:rFonts w:ascii="Times New Roman" w:eastAsia="Times New Roman" w:hAnsi="Times New Roman" w:cs="Times New Roman"/>
                <w:sz w:val="24"/>
                <w:szCs w:val="24"/>
              </w:rPr>
            </w:pPr>
          </w:p>
          <w:p w14:paraId="0E0BBB64"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discussing the importance of creativity and innovation in the workplace </w:t>
            </w:r>
          </w:p>
          <w:p w14:paraId="7320B25B"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486754C1"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3F2B4828"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435C6DA3" w14:textId="77777777" w:rsidR="00CA350B" w:rsidRPr="00325C68" w:rsidRDefault="00CA350B" w:rsidP="00CA350B">
            <w:pPr>
              <w:pStyle w:val="Heading2"/>
              <w:rPr>
                <w:sz w:val="24"/>
                <w:szCs w:val="24"/>
              </w:rPr>
            </w:pPr>
          </w:p>
        </w:tc>
        <w:tc>
          <w:tcPr>
            <w:tcW w:w="992" w:type="pct"/>
          </w:tcPr>
          <w:p w14:paraId="7A7BEA6A"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7EDCD41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brainstorm and contribute ideas within a team? </w:t>
            </w:r>
          </w:p>
          <w:p w14:paraId="7C67A75B" w14:textId="77777777" w:rsidR="00CD2064" w:rsidRPr="00CD2064" w:rsidRDefault="00CA350B">
            <w:pPr>
              <w:pStyle w:val="ListParagraph"/>
              <w:numPr>
                <w:ilvl w:val="0"/>
                <w:numId w:val="245"/>
              </w:numPr>
              <w:ind w:left="444"/>
            </w:pPr>
            <w:r w:rsidRPr="00ED3052">
              <w:rPr>
                <w:rFonts w:ascii="Times New Roman" w:eastAsia="Times New Roman" w:hAnsi="Times New Roman" w:cs="Times New Roman"/>
                <w:sz w:val="24"/>
                <w:szCs w:val="24"/>
              </w:rPr>
              <w:t>How might one improve a product, service, or process in a career pathway? </w:t>
            </w:r>
          </w:p>
          <w:p w14:paraId="4BE6CEAC" w14:textId="792ADCDB"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What resources are needed to solve a problem? How should these resources be allocated? </w:t>
            </w:r>
          </w:p>
        </w:tc>
        <w:tc>
          <w:tcPr>
            <w:tcW w:w="879" w:type="pct"/>
          </w:tcPr>
          <w:p w14:paraId="7F499FF9" w14:textId="77777777" w:rsidR="00CA350B" w:rsidRPr="009C4A1C"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11.C, 11.DSR, </w:t>
            </w:r>
            <w:r>
              <w:rPr>
                <w:rFonts w:ascii="Times New Roman" w:eastAsia="Times New Roman" w:hAnsi="Times New Roman" w:cs="Times New Roman"/>
                <w:sz w:val="24"/>
                <w:szCs w:val="24"/>
              </w:rPr>
              <w:lastRenderedPageBreak/>
              <w:t>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468B1755" w14:textId="77777777" w:rsidR="00CA350B" w:rsidRDefault="00CA350B" w:rsidP="00CA350B">
            <w:pPr>
              <w:rPr>
                <w:rFonts w:ascii="Times New Roman" w:eastAsia="Times New Roman" w:hAnsi="Times New Roman" w:cs="Times New Roman"/>
                <w:sz w:val="24"/>
                <w:szCs w:val="24"/>
              </w:rPr>
            </w:pPr>
          </w:p>
          <w:p w14:paraId="610AE5BA" w14:textId="77777777" w:rsidR="00CA350B" w:rsidRPr="009C4A1C"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A1C0634" w14:textId="77777777" w:rsidR="00CA350B" w:rsidRDefault="00CA350B" w:rsidP="00CA350B">
            <w:pPr>
              <w:rPr>
                <w:rFonts w:ascii="Times New Roman" w:eastAsia="Times New Roman" w:hAnsi="Times New Roman" w:cs="Times New Roman"/>
                <w:sz w:val="24"/>
                <w:szCs w:val="24"/>
              </w:rPr>
            </w:pPr>
          </w:p>
          <w:p w14:paraId="2026FFD7" w14:textId="77777777" w:rsidR="00CA350B" w:rsidRPr="00B91E86" w:rsidRDefault="00CA350B" w:rsidP="00CA350B">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t>Mathematics:</w:t>
            </w:r>
            <w:r w:rsidRPr="00B91E86">
              <w:rPr>
                <w:rFonts w:ascii="Times New Roman" w:eastAsia="Times New Roman" w:hAnsi="Times New Roman" w:cs="Times New Roman"/>
                <w:sz w:val="24"/>
                <w:szCs w:val="24"/>
                <w:lang w:val="pt-BR"/>
              </w:rPr>
              <w:t xml:space="preserve"> A.9, AFDA.3, AFDA.4, AFDA.5, AFDA.6, AFDA.7, AFDA.8, AII.9, COM.1, COM.3, COM.4, COM.5, COM.8, DM.7, DM.1*, DM.10, DM.2*, DM.3*, PS.3*, PS.4*, PS.7*, PS.9*, PS.10*</w:t>
            </w:r>
          </w:p>
          <w:p w14:paraId="709368C2" w14:textId="133193D4" w:rsidR="00CA350B" w:rsidRPr="00BC0471" w:rsidRDefault="00CA350B" w:rsidP="00CA350B">
            <w:pPr>
              <w:pStyle w:val="Heading2"/>
            </w:pPr>
            <w:r w:rsidRPr="00B91E86">
              <w:rPr>
                <w:sz w:val="24"/>
                <w:szCs w:val="24"/>
                <w:lang w:val="pt-BR"/>
              </w:rPr>
              <w:br/>
            </w:r>
            <w:r w:rsidRPr="00203EAA">
              <w:rPr>
                <w:sz w:val="24"/>
                <w:szCs w:val="24"/>
              </w:rPr>
              <w:t>Science:</w:t>
            </w:r>
            <w:r w:rsidRPr="009C4A1C">
              <w:rPr>
                <w:sz w:val="24"/>
                <w:szCs w:val="24"/>
              </w:rPr>
              <w:t xml:space="preserve"> BIO.1, CH.1, ES.1</w:t>
            </w:r>
          </w:p>
        </w:tc>
        <w:tc>
          <w:tcPr>
            <w:tcW w:w="799" w:type="pct"/>
          </w:tcPr>
          <w:p w14:paraId="6226D73B" w14:textId="77777777" w:rsidR="00CA350B" w:rsidRPr="00BC0471" w:rsidRDefault="00CA350B" w:rsidP="00CA350B">
            <w:pPr>
              <w:pStyle w:val="Heading2"/>
            </w:pPr>
          </w:p>
        </w:tc>
      </w:tr>
      <w:tr w:rsidR="00CA350B" w:rsidRPr="0093205B" w14:paraId="7CB4EF03" w14:textId="77777777" w:rsidTr="00EB14B0">
        <w:tc>
          <w:tcPr>
            <w:tcW w:w="197" w:type="pct"/>
          </w:tcPr>
          <w:p w14:paraId="0D5564BF" w14:textId="18997073" w:rsidR="00CA350B" w:rsidRPr="00CD2064" w:rsidRDefault="00CA350B" w:rsidP="00CA350B">
            <w:pPr>
              <w:pStyle w:val="Heading2"/>
              <w:rPr>
                <w:b w:val="0"/>
                <w:bCs w:val="0"/>
              </w:rPr>
            </w:pPr>
            <w:r w:rsidRPr="00CD2064">
              <w:rPr>
                <w:b w:val="0"/>
                <w:bCs w:val="0"/>
                <w:sz w:val="24"/>
                <w:szCs w:val="24"/>
              </w:rPr>
              <w:t>2</w:t>
            </w:r>
          </w:p>
        </w:tc>
        <w:tc>
          <w:tcPr>
            <w:tcW w:w="899" w:type="pct"/>
            <w:tcMar>
              <w:top w:w="43" w:type="dxa"/>
              <w:left w:w="115" w:type="dxa"/>
              <w:bottom w:w="43" w:type="dxa"/>
              <w:right w:w="115" w:type="dxa"/>
            </w:tcMar>
          </w:tcPr>
          <w:p w14:paraId="2006BD45" w14:textId="517B9A02" w:rsidR="00CA350B" w:rsidRPr="00CD2064" w:rsidRDefault="00CA350B" w:rsidP="00CA350B">
            <w:pPr>
              <w:pStyle w:val="Heading2"/>
              <w:rPr>
                <w:b w:val="0"/>
                <w:bCs w:val="0"/>
                <w:sz w:val="24"/>
                <w:szCs w:val="24"/>
              </w:rPr>
            </w:pPr>
            <w:r w:rsidRPr="00CD2064">
              <w:rPr>
                <w:b w:val="0"/>
                <w:bCs w:val="0"/>
                <w:sz w:val="24"/>
                <w:szCs w:val="24"/>
              </w:rPr>
              <w:t>Demonstrate critical thinking and problem-solving.</w:t>
            </w:r>
          </w:p>
        </w:tc>
        <w:tc>
          <w:tcPr>
            <w:tcW w:w="1234" w:type="pct"/>
          </w:tcPr>
          <w:p w14:paraId="0DD029B5"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1A0D4BF" w14:textId="77777777" w:rsidR="00CD2064" w:rsidRPr="00ED3052" w:rsidRDefault="00CD2064" w:rsidP="00CA350B">
            <w:pPr>
              <w:shd w:val="clear" w:color="auto" w:fill="FFFFFF"/>
              <w:rPr>
                <w:rFonts w:ascii="Times New Roman" w:eastAsia="Times New Roman" w:hAnsi="Times New Roman" w:cs="Times New Roman"/>
                <w:sz w:val="24"/>
                <w:szCs w:val="24"/>
              </w:rPr>
            </w:pPr>
          </w:p>
          <w:p w14:paraId="05DCCEC9"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02F5BA2F"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2A2801B7" w14:textId="77777777" w:rsidR="00CD2064" w:rsidRPr="00CD2064"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using a logical approach to make decisions and solve problems</w:t>
            </w:r>
          </w:p>
          <w:p w14:paraId="3D97B74A" w14:textId="00AA8E76"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implementing effective courses of action.</w:t>
            </w:r>
          </w:p>
        </w:tc>
        <w:tc>
          <w:tcPr>
            <w:tcW w:w="992" w:type="pct"/>
          </w:tcPr>
          <w:p w14:paraId="2FA3C4F0"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an example of a situation where one could use a reasoning model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w:t>
            </w:r>
          </w:p>
          <w:p w14:paraId="38C6FAC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steps might one take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p w14:paraId="448EE0EF"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0597CE53" w14:textId="77777777" w:rsidR="00CD2064" w:rsidRPr="00CD2064" w:rsidRDefault="00CA350B">
            <w:pPr>
              <w:pStyle w:val="ListParagraph"/>
              <w:numPr>
                <w:ilvl w:val="0"/>
                <w:numId w:val="245"/>
              </w:numPr>
              <w:ind w:left="444"/>
            </w:pPr>
            <w:r w:rsidRPr="00ED3052">
              <w:rPr>
                <w:rFonts w:ascii="Times New Roman" w:eastAsia="Times New Roman" w:hAnsi="Times New Roman" w:cs="Times New Roman"/>
                <w:sz w:val="24"/>
                <w:szCs w:val="24"/>
              </w:rPr>
              <w:t>How can potential solutions be evaluated?</w:t>
            </w:r>
          </w:p>
          <w:p w14:paraId="005F66B5" w14:textId="4F0B7517"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 xml:space="preserve">What are the advantages and disadvantages of using a reasoning approach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tc>
        <w:tc>
          <w:tcPr>
            <w:tcW w:w="879" w:type="pct"/>
          </w:tcPr>
          <w:p w14:paraId="4E21F8DC" w14:textId="77777777" w:rsidR="00CA350B"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0854F24E" w14:textId="77777777" w:rsidR="00CA350B" w:rsidRPr="009C4A1C" w:rsidRDefault="00CA350B" w:rsidP="00CA350B">
            <w:pPr>
              <w:rPr>
                <w:rFonts w:ascii="Times New Roman" w:eastAsia="Times New Roman" w:hAnsi="Times New Roman" w:cs="Times New Roman"/>
                <w:sz w:val="24"/>
                <w:szCs w:val="24"/>
              </w:rPr>
            </w:pPr>
          </w:p>
          <w:p w14:paraId="3DE060C5" w14:textId="77777777" w:rsidR="00CA350B" w:rsidRPr="009C4A1C"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3ED3583" w14:textId="77777777" w:rsidR="00CA350B" w:rsidRDefault="00CA350B" w:rsidP="00CA350B">
            <w:pPr>
              <w:rPr>
                <w:rFonts w:ascii="Times New Roman" w:eastAsia="Times New Roman" w:hAnsi="Times New Roman" w:cs="Times New Roman"/>
                <w:sz w:val="24"/>
                <w:szCs w:val="24"/>
              </w:rPr>
            </w:pPr>
          </w:p>
          <w:p w14:paraId="1E2ADB87" w14:textId="77777777" w:rsidR="00CA350B" w:rsidRPr="00B91E86" w:rsidRDefault="00CA350B" w:rsidP="00CA350B">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t>Mathematics:</w:t>
            </w:r>
            <w:r w:rsidRPr="00B91E86">
              <w:rPr>
                <w:rFonts w:ascii="Times New Roman" w:eastAsia="Times New Roman" w:hAnsi="Times New Roman" w:cs="Times New Roman"/>
                <w:sz w:val="24"/>
                <w:szCs w:val="24"/>
                <w:lang w:val="pt-BR"/>
              </w:rPr>
              <w:t xml:space="preserve"> A.8, A.9, G.1, G.13, G.14, AFDA.3, AFDA.5, AFDA.8, AII.9, AII.10, AII.11, COM.1, COM.3, COM.4, COM.5, COM.8, DM.4, DM.7, </w:t>
            </w:r>
            <w:r w:rsidRPr="00B91E86">
              <w:rPr>
                <w:rFonts w:ascii="Times New Roman" w:eastAsia="Times New Roman" w:hAnsi="Times New Roman" w:cs="Times New Roman"/>
                <w:sz w:val="24"/>
                <w:szCs w:val="24"/>
                <w:lang w:val="pt-BR"/>
              </w:rPr>
              <w:lastRenderedPageBreak/>
              <w:t>DM.1*, DM.2*, DM.3*, DM.9*, PS.9*, PS.10*</w:t>
            </w:r>
          </w:p>
          <w:p w14:paraId="66F3D28B" w14:textId="12B75DDF" w:rsidR="00CA350B" w:rsidRPr="00BC0471" w:rsidRDefault="00CA350B" w:rsidP="00CA350B">
            <w:pPr>
              <w:pStyle w:val="Heading2"/>
            </w:pPr>
            <w:r w:rsidRPr="001B3F9A">
              <w:rPr>
                <w:sz w:val="24"/>
                <w:szCs w:val="24"/>
              </w:rPr>
              <w:t>Science:</w:t>
            </w:r>
            <w:r w:rsidRPr="009C4A1C">
              <w:rPr>
                <w:sz w:val="24"/>
                <w:szCs w:val="24"/>
              </w:rPr>
              <w:t xml:space="preserve"> </w:t>
            </w:r>
            <w:r w:rsidRPr="00CD2064">
              <w:rPr>
                <w:b w:val="0"/>
                <w:bCs w:val="0"/>
                <w:sz w:val="24"/>
                <w:szCs w:val="24"/>
              </w:rPr>
              <w:t>BIO.1, CH.1, ES.1</w:t>
            </w:r>
          </w:p>
        </w:tc>
        <w:tc>
          <w:tcPr>
            <w:tcW w:w="799" w:type="pct"/>
          </w:tcPr>
          <w:p w14:paraId="25095F95" w14:textId="77777777" w:rsidR="00CA350B" w:rsidRDefault="00CA350B" w:rsidP="00CA350B"/>
          <w:p w14:paraId="0E685FD1" w14:textId="77777777" w:rsidR="00CA350B" w:rsidRDefault="00CA350B" w:rsidP="00CA350B"/>
          <w:p w14:paraId="32E0FF75" w14:textId="77777777" w:rsidR="00CA350B" w:rsidRPr="00CA350B" w:rsidRDefault="00CA350B" w:rsidP="00CA350B"/>
        </w:tc>
      </w:tr>
      <w:tr w:rsidR="00CA350B" w:rsidRPr="0093205B" w14:paraId="0F0B151B" w14:textId="77777777" w:rsidTr="00EB14B0">
        <w:tc>
          <w:tcPr>
            <w:tcW w:w="197" w:type="pct"/>
          </w:tcPr>
          <w:p w14:paraId="2CCA2E5C" w14:textId="1F98DDE6" w:rsidR="00CA350B" w:rsidRPr="00464483" w:rsidRDefault="00CA350B" w:rsidP="00CA350B">
            <w:pPr>
              <w:pStyle w:val="Heading2"/>
              <w:rPr>
                <w:b w:val="0"/>
                <w:bCs w:val="0"/>
              </w:rPr>
            </w:pPr>
            <w:r w:rsidRPr="00464483">
              <w:rPr>
                <w:b w:val="0"/>
                <w:bCs w:val="0"/>
                <w:sz w:val="24"/>
                <w:szCs w:val="24"/>
              </w:rPr>
              <w:t>3</w:t>
            </w:r>
          </w:p>
        </w:tc>
        <w:tc>
          <w:tcPr>
            <w:tcW w:w="899" w:type="pct"/>
            <w:tcMar>
              <w:top w:w="43" w:type="dxa"/>
              <w:left w:w="115" w:type="dxa"/>
              <w:bottom w:w="43" w:type="dxa"/>
              <w:right w:w="115" w:type="dxa"/>
            </w:tcMar>
          </w:tcPr>
          <w:p w14:paraId="63614F98" w14:textId="468588A3" w:rsidR="00CA350B" w:rsidRPr="00464483" w:rsidRDefault="00CA350B" w:rsidP="00CA350B">
            <w:pPr>
              <w:pStyle w:val="Heading2"/>
              <w:rPr>
                <w:b w:val="0"/>
                <w:bCs w:val="0"/>
                <w:sz w:val="24"/>
                <w:szCs w:val="24"/>
              </w:rPr>
            </w:pPr>
            <w:r w:rsidRPr="00464483">
              <w:rPr>
                <w:b w:val="0"/>
                <w:bCs w:val="0"/>
                <w:sz w:val="24"/>
                <w:szCs w:val="24"/>
              </w:rPr>
              <w:t>Demonstrate initiative and self-direction.</w:t>
            </w:r>
          </w:p>
        </w:tc>
        <w:tc>
          <w:tcPr>
            <w:tcW w:w="1234" w:type="pct"/>
          </w:tcPr>
          <w:p w14:paraId="0BD7A504" w14:textId="77777777" w:rsidR="00CA350B" w:rsidRPr="00ED3052"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AE24F16"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0700E785"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11440E31"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completing tasks with minimal direct supervision</w:t>
            </w:r>
          </w:p>
          <w:p w14:paraId="273761B2" w14:textId="11A565EE"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applying solutions.</w:t>
            </w:r>
          </w:p>
        </w:tc>
        <w:tc>
          <w:tcPr>
            <w:tcW w:w="992" w:type="pct"/>
          </w:tcPr>
          <w:p w14:paraId="4ADAB165"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42D43C1E"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4701E456"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What is an example of applying initiative?</w:t>
            </w:r>
          </w:p>
          <w:p w14:paraId="12ABBD96" w14:textId="299B5468"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How can tasks be completed with minimal direct supervision?</w:t>
            </w:r>
          </w:p>
        </w:tc>
        <w:tc>
          <w:tcPr>
            <w:tcW w:w="879" w:type="pct"/>
          </w:tcPr>
          <w:p w14:paraId="2A80D6F6" w14:textId="77777777" w:rsidR="00CA350B"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6194E7C0" w14:textId="04D5FF88" w:rsidR="00CA350B" w:rsidRPr="00BC0471" w:rsidRDefault="00CA350B" w:rsidP="00CA350B">
            <w:pPr>
              <w:pStyle w:val="Heading2"/>
            </w:pPr>
            <w:r w:rsidRPr="00203EAA">
              <w:rPr>
                <w:sz w:val="24"/>
                <w:szCs w:val="24"/>
              </w:rPr>
              <w:t>History and Social Science:</w:t>
            </w:r>
            <w:r w:rsidRPr="009C4A1C">
              <w:rPr>
                <w:sz w:val="24"/>
                <w:szCs w:val="24"/>
              </w:rPr>
              <w:t xml:space="preserve"> </w:t>
            </w:r>
            <w:r w:rsidRPr="00CD2064">
              <w:rPr>
                <w:b w:val="0"/>
                <w:bCs w:val="0"/>
                <w:sz w:val="24"/>
                <w:szCs w:val="24"/>
              </w:rPr>
              <w:t>Skills GOVT, Skills VUS, Skills WHI, Skills WHII</w:t>
            </w:r>
          </w:p>
        </w:tc>
        <w:tc>
          <w:tcPr>
            <w:tcW w:w="799" w:type="pct"/>
          </w:tcPr>
          <w:p w14:paraId="288B9CCC" w14:textId="77777777" w:rsidR="00CA350B" w:rsidRDefault="00CA350B" w:rsidP="00CA350B"/>
        </w:tc>
      </w:tr>
      <w:tr w:rsidR="00CA350B" w:rsidRPr="0093205B" w14:paraId="2350EDFF" w14:textId="77777777" w:rsidTr="00EB14B0">
        <w:tc>
          <w:tcPr>
            <w:tcW w:w="197" w:type="pct"/>
          </w:tcPr>
          <w:p w14:paraId="7A2C7E6A" w14:textId="20B8C4C6" w:rsidR="00CA350B" w:rsidRPr="00464483" w:rsidRDefault="00CA350B" w:rsidP="00CA350B">
            <w:r w:rsidRPr="00464483">
              <w:rPr>
                <w:rFonts w:ascii="Times New Roman" w:eastAsia="Times New Roman" w:hAnsi="Times New Roman" w:cs="Times New Roman"/>
                <w:sz w:val="24"/>
                <w:szCs w:val="24"/>
              </w:rPr>
              <w:t>4</w:t>
            </w:r>
          </w:p>
        </w:tc>
        <w:tc>
          <w:tcPr>
            <w:tcW w:w="899" w:type="pct"/>
            <w:tcMar>
              <w:top w:w="43" w:type="dxa"/>
              <w:left w:w="115" w:type="dxa"/>
              <w:bottom w:w="43" w:type="dxa"/>
              <w:right w:w="115" w:type="dxa"/>
            </w:tcMar>
          </w:tcPr>
          <w:p w14:paraId="17FA9AB4" w14:textId="6B619487" w:rsidR="00CA350B" w:rsidRPr="00464483" w:rsidRDefault="00CA350B" w:rsidP="00CA350B">
            <w:pPr>
              <w:pStyle w:val="Heading2"/>
              <w:rPr>
                <w:b w:val="0"/>
                <w:bCs w:val="0"/>
                <w:sz w:val="24"/>
                <w:szCs w:val="24"/>
              </w:rPr>
            </w:pPr>
            <w:r w:rsidRPr="00464483">
              <w:rPr>
                <w:b w:val="0"/>
                <w:bCs w:val="0"/>
                <w:sz w:val="24"/>
                <w:szCs w:val="24"/>
              </w:rPr>
              <w:t>Demonstrate integrity.</w:t>
            </w:r>
          </w:p>
        </w:tc>
        <w:tc>
          <w:tcPr>
            <w:tcW w:w="1234" w:type="pct"/>
          </w:tcPr>
          <w:p w14:paraId="198BEC84" w14:textId="77777777" w:rsidR="00CA350B" w:rsidRPr="00ED3052"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7FD45F7"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3A71EF8B"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3FFF8708"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5EC84C57"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adhering to workplace policies and procedures</w:t>
            </w:r>
          </w:p>
          <w:p w14:paraId="040D97FA" w14:textId="05BDD606"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992" w:type="pct"/>
          </w:tcPr>
          <w:p w14:paraId="4FBFC1B0"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0A766FF5"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7CB1B682"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6206E343"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How does one demonstrate integrity?</w:t>
            </w:r>
          </w:p>
          <w:p w14:paraId="188C0839" w14:textId="4CA7F24A"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879" w:type="pct"/>
          </w:tcPr>
          <w:p w14:paraId="5F58C404" w14:textId="77777777" w:rsidR="00CA350B"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4F24213D" w14:textId="0FCEB5C8" w:rsidR="00CA350B" w:rsidRPr="00BC0471" w:rsidRDefault="00CA350B" w:rsidP="00CA350B">
            <w:pPr>
              <w:pStyle w:val="Heading2"/>
            </w:pPr>
            <w:r w:rsidRPr="00203EAA">
              <w:rPr>
                <w:sz w:val="24"/>
                <w:szCs w:val="24"/>
              </w:rPr>
              <w:t>History and Social Science</w:t>
            </w:r>
            <w:r w:rsidRPr="009C4A1C">
              <w:rPr>
                <w:sz w:val="24"/>
                <w:szCs w:val="24"/>
              </w:rPr>
              <w:t xml:space="preserve">: </w:t>
            </w:r>
            <w:r w:rsidRPr="00464483">
              <w:rPr>
                <w:b w:val="0"/>
                <w:bCs w:val="0"/>
                <w:sz w:val="24"/>
                <w:szCs w:val="24"/>
              </w:rPr>
              <w:t>Skills GOVT, GOVT.5, Skills VUS, Skills WHI, Skills WHII</w:t>
            </w:r>
          </w:p>
        </w:tc>
        <w:tc>
          <w:tcPr>
            <w:tcW w:w="799" w:type="pct"/>
          </w:tcPr>
          <w:p w14:paraId="381BF348" w14:textId="77777777" w:rsidR="00CA350B" w:rsidRDefault="00CA350B" w:rsidP="00CA350B"/>
        </w:tc>
      </w:tr>
      <w:tr w:rsidR="00CA350B" w:rsidRPr="0093205B" w14:paraId="53AB1C68" w14:textId="77777777" w:rsidTr="00EB14B0">
        <w:tc>
          <w:tcPr>
            <w:tcW w:w="197" w:type="pct"/>
            <w:tcBorders>
              <w:bottom w:val="single" w:sz="4" w:space="0" w:color="auto"/>
            </w:tcBorders>
          </w:tcPr>
          <w:p w14:paraId="4FAC3D0D" w14:textId="1D392D40" w:rsidR="00CA350B" w:rsidRPr="00464483" w:rsidRDefault="00CA350B" w:rsidP="00CA350B">
            <w:pPr>
              <w:pStyle w:val="Heading2"/>
              <w:rPr>
                <w:b w:val="0"/>
                <w:bCs w:val="0"/>
              </w:rPr>
            </w:pPr>
            <w:r w:rsidRPr="00464483">
              <w:rPr>
                <w:b w:val="0"/>
                <w:bCs w:val="0"/>
                <w:sz w:val="24"/>
                <w:szCs w:val="24"/>
              </w:rPr>
              <w:t>5</w:t>
            </w:r>
          </w:p>
        </w:tc>
        <w:tc>
          <w:tcPr>
            <w:tcW w:w="899" w:type="pct"/>
            <w:tcBorders>
              <w:bottom w:val="single" w:sz="4" w:space="0" w:color="auto"/>
            </w:tcBorders>
            <w:tcMar>
              <w:top w:w="43" w:type="dxa"/>
              <w:left w:w="115" w:type="dxa"/>
              <w:bottom w:w="43" w:type="dxa"/>
              <w:right w:w="115" w:type="dxa"/>
            </w:tcMar>
          </w:tcPr>
          <w:p w14:paraId="1DAEFFE7" w14:textId="3589BD81" w:rsidR="00CA350B" w:rsidRPr="00464483" w:rsidRDefault="00CA350B" w:rsidP="00CA350B">
            <w:pPr>
              <w:pStyle w:val="Heading2"/>
              <w:rPr>
                <w:b w:val="0"/>
                <w:bCs w:val="0"/>
                <w:sz w:val="24"/>
                <w:szCs w:val="24"/>
              </w:rPr>
            </w:pPr>
            <w:r w:rsidRPr="00464483">
              <w:rPr>
                <w:b w:val="0"/>
                <w:bCs w:val="0"/>
                <w:sz w:val="24"/>
                <w:szCs w:val="24"/>
              </w:rPr>
              <w:t>Demonstrate work ethic.</w:t>
            </w:r>
          </w:p>
        </w:tc>
        <w:tc>
          <w:tcPr>
            <w:tcW w:w="1234" w:type="pct"/>
            <w:tcBorders>
              <w:bottom w:val="single" w:sz="4" w:space="0" w:color="auto"/>
            </w:tcBorders>
          </w:tcPr>
          <w:p w14:paraId="0037BBC2" w14:textId="77777777" w:rsidR="00CA350B" w:rsidRPr="00464483" w:rsidRDefault="00CA350B" w:rsidP="00CA350B">
            <w:pPr>
              <w:shd w:val="clear" w:color="auto" w:fill="FFFFFF"/>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t>Demonstration includes</w:t>
            </w:r>
          </w:p>
          <w:p w14:paraId="752AB64C" w14:textId="77777777" w:rsidR="00CA350B" w:rsidRPr="00464483" w:rsidRDefault="00CA350B">
            <w:pPr>
              <w:pStyle w:val="ListParagraph"/>
              <w:numPr>
                <w:ilvl w:val="0"/>
                <w:numId w:val="245"/>
              </w:numPr>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t>defining </w:t>
            </w:r>
            <w:r w:rsidRPr="00464483">
              <w:rPr>
                <w:rFonts w:ascii="Times New Roman" w:eastAsia="Times New Roman" w:hAnsi="Times New Roman" w:cs="Times New Roman"/>
                <w:i/>
                <w:iCs/>
                <w:sz w:val="24"/>
                <w:szCs w:val="24"/>
              </w:rPr>
              <w:t>work ethic</w:t>
            </w:r>
          </w:p>
          <w:p w14:paraId="02A083FD" w14:textId="77777777" w:rsidR="00CA350B" w:rsidRPr="00464483" w:rsidRDefault="00CA350B">
            <w:pPr>
              <w:pStyle w:val="ListParagraph"/>
              <w:numPr>
                <w:ilvl w:val="0"/>
                <w:numId w:val="245"/>
              </w:numPr>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t>recognizing the importance of having a strong work ethic</w:t>
            </w:r>
          </w:p>
          <w:p w14:paraId="62F444DE" w14:textId="77777777" w:rsidR="00CA350B" w:rsidRPr="00464483" w:rsidRDefault="00CA350B">
            <w:pPr>
              <w:pStyle w:val="ListParagraph"/>
              <w:numPr>
                <w:ilvl w:val="0"/>
                <w:numId w:val="245"/>
              </w:numPr>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lastRenderedPageBreak/>
              <w:t>demonstrating diligence (e.g., working with persistence to accomplish a task)</w:t>
            </w:r>
          </w:p>
          <w:p w14:paraId="5002EF30" w14:textId="77777777" w:rsidR="00CA350B" w:rsidRPr="00464483" w:rsidRDefault="00CA350B">
            <w:pPr>
              <w:pStyle w:val="ListParagraph"/>
              <w:numPr>
                <w:ilvl w:val="0"/>
                <w:numId w:val="245"/>
              </w:numPr>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t>maintaining dependability (e.g., being reliable)</w:t>
            </w:r>
          </w:p>
          <w:p w14:paraId="05A6C055" w14:textId="77777777" w:rsidR="00464483" w:rsidRPr="00464483" w:rsidRDefault="00CA350B">
            <w:pPr>
              <w:pStyle w:val="ListParagraph"/>
              <w:numPr>
                <w:ilvl w:val="0"/>
                <w:numId w:val="245"/>
              </w:numPr>
              <w:rPr>
                <w:sz w:val="24"/>
                <w:szCs w:val="24"/>
              </w:rPr>
            </w:pPr>
            <w:r w:rsidRPr="00464483">
              <w:rPr>
                <w:rFonts w:ascii="Times New Roman" w:eastAsia="Times New Roman" w:hAnsi="Times New Roman" w:cs="Times New Roman"/>
                <w:sz w:val="24"/>
                <w:szCs w:val="24"/>
              </w:rPr>
              <w:t>accounting for one’s decisions and actions</w:t>
            </w:r>
          </w:p>
          <w:p w14:paraId="5D9C1523" w14:textId="451304AA" w:rsidR="00CA350B" w:rsidRPr="00464483" w:rsidRDefault="00CA350B">
            <w:pPr>
              <w:pStyle w:val="ListParagraph"/>
              <w:numPr>
                <w:ilvl w:val="0"/>
                <w:numId w:val="245"/>
              </w:numPr>
              <w:rPr>
                <w:sz w:val="24"/>
                <w:szCs w:val="24"/>
              </w:rPr>
            </w:pPr>
            <w:r w:rsidRPr="00464483">
              <w:rPr>
                <w:rFonts w:ascii="Times New Roman" w:eastAsia="Times New Roman" w:hAnsi="Times New Roman" w:cs="Times New Roman"/>
                <w:sz w:val="24"/>
                <w:szCs w:val="24"/>
              </w:rPr>
              <w:t>accepting the consequences of decisions and actions.</w:t>
            </w:r>
          </w:p>
        </w:tc>
        <w:tc>
          <w:tcPr>
            <w:tcW w:w="992" w:type="pct"/>
            <w:tcBorders>
              <w:bottom w:val="single" w:sz="4" w:space="0" w:color="auto"/>
            </w:tcBorders>
          </w:tcPr>
          <w:p w14:paraId="2150FA2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the difference between responsibility and accountability?</w:t>
            </w:r>
          </w:p>
          <w:p w14:paraId="3A98D65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the consequences of not being prepared for a school or workplace assignment?</w:t>
            </w:r>
          </w:p>
          <w:p w14:paraId="1462FE2E"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2D8F45EC"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Why is a positive work ethic valued by teachers and employers?</w:t>
            </w:r>
          </w:p>
          <w:p w14:paraId="47E3BFD9" w14:textId="069C199D"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What are the consequences of having a poor work ethic?</w:t>
            </w:r>
          </w:p>
        </w:tc>
        <w:tc>
          <w:tcPr>
            <w:tcW w:w="879" w:type="pct"/>
            <w:tcBorders>
              <w:bottom w:val="single" w:sz="4" w:space="0" w:color="auto"/>
            </w:tcBorders>
          </w:tcPr>
          <w:p w14:paraId="68A7C8FF" w14:textId="77777777" w:rsidR="00CA350B" w:rsidRPr="009C4A1C"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7D6D1CE" w14:textId="77777777" w:rsidR="00CA350B" w:rsidRDefault="00CA350B" w:rsidP="00CA350B">
            <w:pPr>
              <w:rPr>
                <w:rFonts w:ascii="Times New Roman" w:eastAsia="Times New Roman" w:hAnsi="Times New Roman" w:cs="Times New Roman"/>
                <w:sz w:val="24"/>
                <w:szCs w:val="24"/>
              </w:rPr>
            </w:pPr>
          </w:p>
          <w:p w14:paraId="573B8647" w14:textId="77777777" w:rsidR="00CA350B" w:rsidRPr="009C4A1C"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19B45B6" w14:textId="77777777" w:rsidR="00CA350B" w:rsidRDefault="00CA350B" w:rsidP="00CA350B">
            <w:pPr>
              <w:rPr>
                <w:rFonts w:ascii="Times New Roman" w:eastAsia="Times New Roman" w:hAnsi="Times New Roman" w:cs="Times New Roman"/>
                <w:sz w:val="24"/>
                <w:szCs w:val="24"/>
              </w:rPr>
            </w:pPr>
          </w:p>
          <w:p w14:paraId="0743C366" w14:textId="77777777" w:rsidR="00CA350B" w:rsidRPr="00BC0471" w:rsidRDefault="00CA350B" w:rsidP="00CA350B">
            <w:pPr>
              <w:pStyle w:val="Heading2"/>
            </w:pPr>
          </w:p>
        </w:tc>
        <w:tc>
          <w:tcPr>
            <w:tcW w:w="799" w:type="pct"/>
          </w:tcPr>
          <w:p w14:paraId="4DABD22E" w14:textId="77777777" w:rsidR="00CA350B" w:rsidRPr="00BC0471" w:rsidRDefault="00CA350B" w:rsidP="00CA350B">
            <w:pPr>
              <w:pStyle w:val="Heading2"/>
            </w:pPr>
          </w:p>
        </w:tc>
      </w:tr>
      <w:tr w:rsidR="00CA350B" w:rsidRPr="0093205B" w14:paraId="72D7FCFA" w14:textId="77777777" w:rsidTr="00EB14B0">
        <w:tc>
          <w:tcPr>
            <w:tcW w:w="197" w:type="pct"/>
            <w:shd w:val="clear" w:color="auto" w:fill="D0CECE" w:themeFill="background2" w:themeFillShade="E6"/>
          </w:tcPr>
          <w:p w14:paraId="73D97E13" w14:textId="77777777" w:rsidR="00CA350B" w:rsidRPr="00BC0471" w:rsidRDefault="00CA350B" w:rsidP="00CA350B">
            <w:pPr>
              <w:pStyle w:val="Heading2"/>
            </w:pPr>
          </w:p>
        </w:tc>
        <w:tc>
          <w:tcPr>
            <w:tcW w:w="899" w:type="pct"/>
            <w:shd w:val="clear" w:color="auto" w:fill="D0CECE" w:themeFill="background2" w:themeFillShade="E6"/>
            <w:tcMar>
              <w:top w:w="43" w:type="dxa"/>
              <w:left w:w="115" w:type="dxa"/>
              <w:bottom w:w="43" w:type="dxa"/>
              <w:right w:w="115" w:type="dxa"/>
            </w:tcMar>
          </w:tcPr>
          <w:p w14:paraId="79C69390" w14:textId="42163FFF" w:rsidR="00CA350B" w:rsidRPr="00325C68" w:rsidRDefault="00CA350B" w:rsidP="00CA350B">
            <w:pPr>
              <w:pStyle w:val="Heading2"/>
              <w:rPr>
                <w:sz w:val="24"/>
                <w:szCs w:val="24"/>
              </w:rPr>
            </w:pPr>
            <w:r w:rsidRPr="009C4A1C">
              <w:rPr>
                <w:sz w:val="24"/>
                <w:szCs w:val="24"/>
              </w:rPr>
              <w:t>Demonstrating Interpersonal Skills</w:t>
            </w:r>
          </w:p>
        </w:tc>
        <w:tc>
          <w:tcPr>
            <w:tcW w:w="1234" w:type="pct"/>
            <w:shd w:val="clear" w:color="auto" w:fill="D0CECE" w:themeFill="background2" w:themeFillShade="E6"/>
          </w:tcPr>
          <w:p w14:paraId="5217F479" w14:textId="77777777" w:rsidR="00CA350B" w:rsidRPr="00325C68" w:rsidRDefault="00CA350B" w:rsidP="00CA350B">
            <w:pPr>
              <w:pStyle w:val="Heading2"/>
              <w:rPr>
                <w:sz w:val="24"/>
                <w:szCs w:val="24"/>
              </w:rPr>
            </w:pPr>
          </w:p>
        </w:tc>
        <w:tc>
          <w:tcPr>
            <w:tcW w:w="992" w:type="pct"/>
            <w:shd w:val="clear" w:color="auto" w:fill="D0CECE" w:themeFill="background2" w:themeFillShade="E6"/>
          </w:tcPr>
          <w:p w14:paraId="7C0A94DA" w14:textId="77777777" w:rsidR="00CA350B" w:rsidRPr="00BC0471" w:rsidRDefault="00CA350B" w:rsidP="00CA350B">
            <w:pPr>
              <w:pStyle w:val="Heading2"/>
            </w:pPr>
          </w:p>
        </w:tc>
        <w:tc>
          <w:tcPr>
            <w:tcW w:w="879" w:type="pct"/>
            <w:shd w:val="clear" w:color="auto" w:fill="D0CECE" w:themeFill="background2" w:themeFillShade="E6"/>
          </w:tcPr>
          <w:p w14:paraId="3CFD79AA" w14:textId="77777777" w:rsidR="00CA350B" w:rsidRPr="00BC0471" w:rsidRDefault="00CA350B" w:rsidP="00CA350B">
            <w:pPr>
              <w:pStyle w:val="Heading2"/>
            </w:pPr>
          </w:p>
        </w:tc>
        <w:tc>
          <w:tcPr>
            <w:tcW w:w="799" w:type="pct"/>
            <w:shd w:val="clear" w:color="auto" w:fill="D0CECE" w:themeFill="background2" w:themeFillShade="E6"/>
          </w:tcPr>
          <w:p w14:paraId="63313C02" w14:textId="77777777" w:rsidR="00CA350B" w:rsidRPr="00BC0471" w:rsidRDefault="00CA350B" w:rsidP="00CA350B">
            <w:pPr>
              <w:pStyle w:val="Heading2"/>
            </w:pPr>
          </w:p>
        </w:tc>
      </w:tr>
      <w:tr w:rsidR="00CA350B" w:rsidRPr="0093205B" w14:paraId="40C15FDB" w14:textId="77777777" w:rsidTr="00EB14B0">
        <w:tc>
          <w:tcPr>
            <w:tcW w:w="197" w:type="pct"/>
          </w:tcPr>
          <w:p w14:paraId="28B42855" w14:textId="5B09DFB2" w:rsidR="00CA350B" w:rsidRPr="00464483" w:rsidRDefault="00CA350B" w:rsidP="00CA350B">
            <w:pPr>
              <w:pStyle w:val="Heading2"/>
              <w:rPr>
                <w:b w:val="0"/>
                <w:bCs w:val="0"/>
              </w:rPr>
            </w:pPr>
            <w:r w:rsidRPr="00464483">
              <w:rPr>
                <w:b w:val="0"/>
                <w:bCs w:val="0"/>
                <w:sz w:val="24"/>
                <w:szCs w:val="24"/>
              </w:rPr>
              <w:t>6</w:t>
            </w:r>
          </w:p>
        </w:tc>
        <w:tc>
          <w:tcPr>
            <w:tcW w:w="899" w:type="pct"/>
            <w:tcMar>
              <w:top w:w="43" w:type="dxa"/>
              <w:left w:w="115" w:type="dxa"/>
              <w:bottom w:w="43" w:type="dxa"/>
              <w:right w:w="115" w:type="dxa"/>
            </w:tcMar>
          </w:tcPr>
          <w:p w14:paraId="227C1581" w14:textId="24D79EA3" w:rsidR="00CA350B" w:rsidRPr="00464483" w:rsidRDefault="00CA350B" w:rsidP="00CA350B">
            <w:pPr>
              <w:pStyle w:val="Heading2"/>
              <w:rPr>
                <w:b w:val="0"/>
                <w:bCs w:val="0"/>
                <w:sz w:val="24"/>
                <w:szCs w:val="24"/>
              </w:rPr>
            </w:pPr>
            <w:r w:rsidRPr="00464483">
              <w:rPr>
                <w:b w:val="0"/>
                <w:bCs w:val="0"/>
                <w:sz w:val="24"/>
                <w:szCs w:val="24"/>
              </w:rPr>
              <w:t>Demonstrate conflict-resolution skills.</w:t>
            </w:r>
          </w:p>
        </w:tc>
        <w:tc>
          <w:tcPr>
            <w:tcW w:w="1234" w:type="pct"/>
          </w:tcPr>
          <w:p w14:paraId="0D51BA6D" w14:textId="7EED8710" w:rsidR="00CA350B" w:rsidRPr="00464483" w:rsidRDefault="00CA350B" w:rsidP="00CA350B">
            <w:pPr>
              <w:pStyle w:val="Heading2"/>
              <w:rPr>
                <w:b w:val="0"/>
                <w:bCs w:val="0"/>
                <w:sz w:val="24"/>
                <w:szCs w:val="24"/>
              </w:rPr>
            </w:pPr>
            <w:r w:rsidRPr="00464483">
              <w:rPr>
                <w:b w:val="0"/>
                <w:bCs w:val="0"/>
                <w:sz w:val="24"/>
                <w:szCs w:val="24"/>
                <w:shd w:val="clear" w:color="auto" w:fill="FFFFFF"/>
              </w:rPr>
              <w:t>Demonstration includes negotiating diplomatic solutions to interpersonal and workplace issues (e.g., due to personality, culture, work style, or performance).</w:t>
            </w:r>
          </w:p>
        </w:tc>
        <w:tc>
          <w:tcPr>
            <w:tcW w:w="992" w:type="pct"/>
          </w:tcPr>
          <w:p w14:paraId="7963655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75330C5F"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426E9604"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36E90748"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How might one approach a supervisor with whom one disagrees?</w:t>
            </w:r>
          </w:p>
          <w:p w14:paraId="1369A2CB" w14:textId="2795BFBA"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How do personality issues affect workflow?</w:t>
            </w:r>
          </w:p>
        </w:tc>
        <w:tc>
          <w:tcPr>
            <w:tcW w:w="879" w:type="pct"/>
          </w:tcPr>
          <w:p w14:paraId="740551C3" w14:textId="77777777" w:rsidR="00CA350B" w:rsidRPr="009C4A1C" w:rsidRDefault="00CA350B" w:rsidP="00CA350B">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6970C41" w14:textId="31872929" w:rsidR="00CA350B" w:rsidRPr="00BC0471" w:rsidRDefault="00CA350B" w:rsidP="00CA350B">
            <w:pPr>
              <w:pStyle w:val="Heading2"/>
            </w:pPr>
            <w:r w:rsidRPr="00203EAA">
              <w:rPr>
                <w:sz w:val="24"/>
                <w:szCs w:val="24"/>
              </w:rPr>
              <w:t>History and Social Science:</w:t>
            </w:r>
            <w:r w:rsidRPr="009C4A1C">
              <w:rPr>
                <w:sz w:val="24"/>
                <w:szCs w:val="24"/>
              </w:rPr>
              <w:t xml:space="preserve"> </w:t>
            </w:r>
            <w:r w:rsidRPr="00464483">
              <w:rPr>
                <w:b w:val="0"/>
                <w:bCs w:val="0"/>
                <w:sz w:val="24"/>
                <w:szCs w:val="24"/>
              </w:rPr>
              <w:t>Skills GOVT, Skills VUS</w:t>
            </w:r>
          </w:p>
        </w:tc>
        <w:tc>
          <w:tcPr>
            <w:tcW w:w="799" w:type="pct"/>
          </w:tcPr>
          <w:p w14:paraId="7BBDF087" w14:textId="77777777" w:rsidR="00CA350B" w:rsidRPr="00BC0471" w:rsidRDefault="00CA350B" w:rsidP="00CA350B">
            <w:pPr>
              <w:pStyle w:val="Heading2"/>
            </w:pPr>
          </w:p>
        </w:tc>
      </w:tr>
      <w:tr w:rsidR="00CA350B" w:rsidRPr="0093205B" w14:paraId="44845B93" w14:textId="77777777" w:rsidTr="00EB14B0">
        <w:tc>
          <w:tcPr>
            <w:tcW w:w="197" w:type="pct"/>
          </w:tcPr>
          <w:p w14:paraId="7B777A8E" w14:textId="2942DF77" w:rsidR="00CA350B" w:rsidRPr="00464483" w:rsidRDefault="00CA350B" w:rsidP="00CA350B">
            <w:pPr>
              <w:pStyle w:val="Heading2"/>
              <w:rPr>
                <w:b w:val="0"/>
                <w:bCs w:val="0"/>
              </w:rPr>
            </w:pPr>
            <w:r w:rsidRPr="00464483">
              <w:rPr>
                <w:b w:val="0"/>
                <w:bCs w:val="0"/>
                <w:sz w:val="24"/>
                <w:szCs w:val="24"/>
              </w:rPr>
              <w:t>7</w:t>
            </w:r>
          </w:p>
        </w:tc>
        <w:tc>
          <w:tcPr>
            <w:tcW w:w="899" w:type="pct"/>
            <w:tcMar>
              <w:top w:w="43" w:type="dxa"/>
              <w:left w:w="115" w:type="dxa"/>
              <w:bottom w:w="43" w:type="dxa"/>
              <w:right w:w="115" w:type="dxa"/>
            </w:tcMar>
          </w:tcPr>
          <w:p w14:paraId="31A59C0A" w14:textId="05839C58" w:rsidR="00CA350B" w:rsidRPr="00464483" w:rsidRDefault="00CA350B" w:rsidP="00CA350B">
            <w:pPr>
              <w:pStyle w:val="Heading2"/>
              <w:rPr>
                <w:b w:val="0"/>
                <w:bCs w:val="0"/>
                <w:sz w:val="24"/>
                <w:szCs w:val="24"/>
              </w:rPr>
            </w:pPr>
            <w:r w:rsidRPr="00464483">
              <w:rPr>
                <w:b w:val="0"/>
                <w:bCs w:val="0"/>
                <w:sz w:val="24"/>
                <w:szCs w:val="24"/>
              </w:rPr>
              <w:t>Demonstrate listening and speaking skills.</w:t>
            </w:r>
          </w:p>
        </w:tc>
        <w:tc>
          <w:tcPr>
            <w:tcW w:w="1234" w:type="pct"/>
          </w:tcPr>
          <w:p w14:paraId="251193B8"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57B20D8"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2E5CB2B7"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3540EB27"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employing active listening techniques (e.g., asking clarifying questions, paraphrasing what was said)</w:t>
            </w:r>
          </w:p>
          <w:p w14:paraId="66FF912B"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exhibiting public speaking skills (e.g., making presentations)</w:t>
            </w:r>
          </w:p>
          <w:p w14:paraId="395FE840" w14:textId="4EF34DE1"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992" w:type="pct"/>
          </w:tcPr>
          <w:p w14:paraId="24365F36"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use active listening techniques?</w:t>
            </w:r>
          </w:p>
          <w:p w14:paraId="54EF732E"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47A62269"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lastRenderedPageBreak/>
              <w:t>What are some ways that one can improve public speaking skills?</w:t>
            </w:r>
          </w:p>
          <w:p w14:paraId="2F5DB711" w14:textId="0E680575"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Why is it important to know one’s audience when delivering a presentation?</w:t>
            </w:r>
          </w:p>
        </w:tc>
        <w:tc>
          <w:tcPr>
            <w:tcW w:w="879" w:type="pct"/>
          </w:tcPr>
          <w:p w14:paraId="52339670" w14:textId="77777777" w:rsidR="00CA350B" w:rsidRDefault="00CA350B" w:rsidP="00CA350B">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944DC85" w14:textId="68057C05" w:rsidR="00CA350B" w:rsidRPr="00BC0471" w:rsidRDefault="00CA350B" w:rsidP="00CA350B">
            <w:pPr>
              <w:pStyle w:val="Heading2"/>
            </w:pPr>
            <w:r w:rsidRPr="00A1715E">
              <w:rPr>
                <w:sz w:val="24"/>
                <w:szCs w:val="24"/>
              </w:rPr>
              <w:t>History and Social Science:</w:t>
            </w:r>
            <w:r w:rsidRPr="009C4A1C">
              <w:rPr>
                <w:sz w:val="24"/>
                <w:szCs w:val="24"/>
              </w:rPr>
              <w:t xml:space="preserve"> </w:t>
            </w:r>
            <w:r w:rsidRPr="00464483">
              <w:rPr>
                <w:b w:val="0"/>
                <w:bCs w:val="0"/>
                <w:sz w:val="24"/>
                <w:szCs w:val="24"/>
              </w:rPr>
              <w:t>Skills GOVT, Skills VUS, Skills WHI, Skills WHII</w:t>
            </w:r>
          </w:p>
        </w:tc>
        <w:tc>
          <w:tcPr>
            <w:tcW w:w="799" w:type="pct"/>
          </w:tcPr>
          <w:p w14:paraId="21CCAFE3" w14:textId="77777777" w:rsidR="00CA350B" w:rsidRPr="00BC0471" w:rsidRDefault="00CA350B" w:rsidP="00CA350B">
            <w:pPr>
              <w:pStyle w:val="Heading2"/>
            </w:pPr>
          </w:p>
        </w:tc>
      </w:tr>
      <w:tr w:rsidR="00CA350B" w:rsidRPr="0093205B" w14:paraId="5BC3C6F8" w14:textId="77777777" w:rsidTr="00EB14B0">
        <w:tc>
          <w:tcPr>
            <w:tcW w:w="197" w:type="pct"/>
          </w:tcPr>
          <w:p w14:paraId="20FFC623" w14:textId="00D27C68" w:rsidR="00CA350B" w:rsidRPr="00464483" w:rsidRDefault="00CA350B" w:rsidP="00CA350B">
            <w:r w:rsidRPr="00464483">
              <w:rPr>
                <w:rFonts w:ascii="Times New Roman" w:eastAsia="Times New Roman" w:hAnsi="Times New Roman" w:cs="Times New Roman"/>
                <w:sz w:val="24"/>
                <w:szCs w:val="24"/>
              </w:rPr>
              <w:t>8</w:t>
            </w:r>
          </w:p>
        </w:tc>
        <w:tc>
          <w:tcPr>
            <w:tcW w:w="899" w:type="pct"/>
            <w:tcMar>
              <w:top w:w="43" w:type="dxa"/>
              <w:left w:w="115" w:type="dxa"/>
              <w:bottom w:w="43" w:type="dxa"/>
              <w:right w:w="115" w:type="dxa"/>
            </w:tcMar>
          </w:tcPr>
          <w:p w14:paraId="0F60E3B7" w14:textId="25FB6358" w:rsidR="00CA350B" w:rsidRPr="00464483" w:rsidRDefault="00CA350B" w:rsidP="00CA350B">
            <w:pPr>
              <w:pStyle w:val="Heading2"/>
              <w:rPr>
                <w:b w:val="0"/>
                <w:bCs w:val="0"/>
                <w:sz w:val="24"/>
                <w:szCs w:val="24"/>
              </w:rPr>
            </w:pPr>
            <w:r w:rsidRPr="00464483">
              <w:rPr>
                <w:b w:val="0"/>
                <w:bCs w:val="0"/>
                <w:sz w:val="24"/>
                <w:szCs w:val="24"/>
              </w:rPr>
              <w:t>Demonstrate respect for diversity.</w:t>
            </w:r>
          </w:p>
        </w:tc>
        <w:tc>
          <w:tcPr>
            <w:tcW w:w="1234" w:type="pct"/>
          </w:tcPr>
          <w:p w14:paraId="381EFE56"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EE17D97"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181006A5"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39DB9832"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386A8F1B"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1CB22E7F"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being self-aware and mindful of one’s own bias</w:t>
            </w:r>
          </w:p>
          <w:p w14:paraId="130CA366" w14:textId="77B959AD"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992" w:type="pct"/>
          </w:tcPr>
          <w:p w14:paraId="4602114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585D0DF5"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04ED48F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1E1436B2"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35B8BCDD"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Why is collaboration with people of diverse backgrounds, viewpoints, and experiences important?</w:t>
            </w:r>
          </w:p>
          <w:p w14:paraId="66E53135" w14:textId="137CCC5D"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879" w:type="pct"/>
          </w:tcPr>
          <w:p w14:paraId="3639679D" w14:textId="77777777" w:rsidR="00CA350B" w:rsidRDefault="00CA350B" w:rsidP="00CA350B">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19D9E17" w14:textId="2B3DBC7D" w:rsidR="00CA350B" w:rsidRPr="00BC0471" w:rsidRDefault="00CA350B" w:rsidP="00CA350B">
            <w:pPr>
              <w:pStyle w:val="Heading2"/>
            </w:pPr>
            <w:r w:rsidRPr="00A1715E">
              <w:rPr>
                <w:sz w:val="24"/>
                <w:szCs w:val="24"/>
              </w:rPr>
              <w:t>History and Social Science:</w:t>
            </w:r>
            <w:r w:rsidRPr="009C4A1C">
              <w:rPr>
                <w:sz w:val="24"/>
                <w:szCs w:val="24"/>
              </w:rPr>
              <w:t xml:space="preserve"> </w:t>
            </w:r>
            <w:r w:rsidRPr="00464483">
              <w:rPr>
                <w:b w:val="0"/>
                <w:bCs w:val="0"/>
                <w:sz w:val="24"/>
                <w:szCs w:val="24"/>
              </w:rPr>
              <w:t>Skills GOVT, GOVT.5, Skills VUS, VUS.16, Skills WHI, Skills WHII</w:t>
            </w:r>
          </w:p>
        </w:tc>
        <w:tc>
          <w:tcPr>
            <w:tcW w:w="799" w:type="pct"/>
          </w:tcPr>
          <w:p w14:paraId="16C6980C" w14:textId="77777777" w:rsidR="00CA350B" w:rsidRPr="00BC0471" w:rsidRDefault="00CA350B" w:rsidP="00CA350B">
            <w:pPr>
              <w:pStyle w:val="Heading2"/>
            </w:pPr>
          </w:p>
        </w:tc>
      </w:tr>
      <w:tr w:rsidR="00CA350B" w:rsidRPr="0093205B" w14:paraId="132E16BB" w14:textId="77777777" w:rsidTr="00EB14B0">
        <w:tc>
          <w:tcPr>
            <w:tcW w:w="197" w:type="pct"/>
          </w:tcPr>
          <w:p w14:paraId="0C5C8FEE" w14:textId="7A74C90B" w:rsidR="00CA350B" w:rsidRPr="00464483" w:rsidRDefault="00CA350B" w:rsidP="00CA350B">
            <w:pPr>
              <w:pStyle w:val="Heading2"/>
              <w:rPr>
                <w:b w:val="0"/>
                <w:bCs w:val="0"/>
              </w:rPr>
            </w:pPr>
            <w:r w:rsidRPr="00464483">
              <w:rPr>
                <w:b w:val="0"/>
                <w:bCs w:val="0"/>
                <w:sz w:val="24"/>
                <w:szCs w:val="24"/>
              </w:rPr>
              <w:t>9</w:t>
            </w:r>
          </w:p>
        </w:tc>
        <w:tc>
          <w:tcPr>
            <w:tcW w:w="899" w:type="pct"/>
            <w:tcMar>
              <w:top w:w="43" w:type="dxa"/>
              <w:left w:w="115" w:type="dxa"/>
              <w:bottom w:w="43" w:type="dxa"/>
              <w:right w:w="115" w:type="dxa"/>
            </w:tcMar>
          </w:tcPr>
          <w:p w14:paraId="560A44BA" w14:textId="6D51AFB1" w:rsidR="00CA350B" w:rsidRPr="00464483" w:rsidRDefault="00CA350B" w:rsidP="00CA350B">
            <w:pPr>
              <w:pStyle w:val="Heading2"/>
              <w:rPr>
                <w:b w:val="0"/>
                <w:bCs w:val="0"/>
                <w:sz w:val="24"/>
                <w:szCs w:val="24"/>
              </w:rPr>
            </w:pPr>
            <w:r w:rsidRPr="00464483">
              <w:rPr>
                <w:b w:val="0"/>
                <w:bCs w:val="0"/>
                <w:sz w:val="24"/>
                <w:szCs w:val="24"/>
              </w:rPr>
              <w:t>Demonstrate customer service skills.</w:t>
            </w:r>
          </w:p>
        </w:tc>
        <w:tc>
          <w:tcPr>
            <w:tcW w:w="1234" w:type="pct"/>
          </w:tcPr>
          <w:p w14:paraId="71CE0D83"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246F2FB"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08E9504E"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79BA8198"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030AAC71"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57020A52"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anticipating needs of customers and coworkers</w:t>
            </w:r>
          </w:p>
          <w:p w14:paraId="62FB64EE" w14:textId="3D50921C"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992" w:type="pct"/>
          </w:tcPr>
          <w:p w14:paraId="084D4232"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16F11C0F"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an example of a time when a customer service representative anticipated and addressed a customer’s needs?</w:t>
            </w:r>
          </w:p>
          <w:p w14:paraId="3ACE1F26"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30DF1643"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Why is soliciting feedback important?</w:t>
            </w:r>
          </w:p>
          <w:p w14:paraId="615BF96B" w14:textId="26F8C660"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Why is cultivating relationships important?</w:t>
            </w:r>
          </w:p>
        </w:tc>
        <w:tc>
          <w:tcPr>
            <w:tcW w:w="879" w:type="pct"/>
          </w:tcPr>
          <w:p w14:paraId="2798EED7" w14:textId="77777777" w:rsidR="00CA350B" w:rsidRDefault="00CA350B" w:rsidP="00CA350B">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 11.DSR, 11.RI, </w:t>
            </w:r>
            <w:r>
              <w:rPr>
                <w:rFonts w:ascii="Times New Roman" w:eastAsia="Times New Roman" w:hAnsi="Times New Roman" w:cs="Times New Roman"/>
                <w:sz w:val="24"/>
                <w:szCs w:val="24"/>
              </w:rPr>
              <w:lastRenderedPageBreak/>
              <w:t>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310F6F4B" w14:textId="77777777" w:rsidR="00CA350B" w:rsidRPr="009C4A1C" w:rsidRDefault="00CA350B" w:rsidP="00CA350B">
            <w:pPr>
              <w:rPr>
                <w:rFonts w:ascii="Times New Roman" w:eastAsia="Times New Roman" w:hAnsi="Times New Roman" w:cs="Times New Roman"/>
                <w:sz w:val="24"/>
                <w:szCs w:val="24"/>
              </w:rPr>
            </w:pPr>
          </w:p>
          <w:p w14:paraId="207C5A7C" w14:textId="382D6B23" w:rsidR="00CA350B" w:rsidRPr="00BC0471" w:rsidRDefault="00CA350B" w:rsidP="00CA350B">
            <w:pPr>
              <w:pStyle w:val="Heading2"/>
            </w:pPr>
            <w:r w:rsidRPr="00A1715E">
              <w:rPr>
                <w:sz w:val="24"/>
                <w:szCs w:val="24"/>
              </w:rPr>
              <w:t>History and Social Science:</w:t>
            </w:r>
            <w:r w:rsidRPr="009C4A1C">
              <w:rPr>
                <w:sz w:val="24"/>
                <w:szCs w:val="24"/>
              </w:rPr>
              <w:t xml:space="preserve"> </w:t>
            </w:r>
            <w:r w:rsidRPr="00464483">
              <w:rPr>
                <w:b w:val="0"/>
                <w:bCs w:val="0"/>
                <w:sz w:val="24"/>
                <w:szCs w:val="24"/>
              </w:rPr>
              <w:t>Skills GOVT, GOVT.5, Skills VUS, Skills WHI, Skills WHII</w:t>
            </w:r>
          </w:p>
        </w:tc>
        <w:tc>
          <w:tcPr>
            <w:tcW w:w="799" w:type="pct"/>
          </w:tcPr>
          <w:p w14:paraId="5DA80E01" w14:textId="77777777" w:rsidR="00CA350B" w:rsidRPr="00BC0471" w:rsidRDefault="00CA350B" w:rsidP="00CA350B">
            <w:pPr>
              <w:pStyle w:val="Heading2"/>
            </w:pPr>
          </w:p>
        </w:tc>
      </w:tr>
      <w:tr w:rsidR="00CA350B" w:rsidRPr="0093205B" w14:paraId="45EDBA38" w14:textId="77777777" w:rsidTr="00EB14B0">
        <w:tc>
          <w:tcPr>
            <w:tcW w:w="197" w:type="pct"/>
            <w:tcBorders>
              <w:bottom w:val="single" w:sz="4" w:space="0" w:color="auto"/>
            </w:tcBorders>
          </w:tcPr>
          <w:p w14:paraId="634BF0DD" w14:textId="1EC87843" w:rsidR="00CA350B" w:rsidRPr="00464483" w:rsidRDefault="00CA350B" w:rsidP="00CA350B">
            <w:pPr>
              <w:pStyle w:val="Heading2"/>
              <w:rPr>
                <w:b w:val="0"/>
                <w:bCs w:val="0"/>
              </w:rPr>
            </w:pPr>
            <w:r w:rsidRPr="00464483">
              <w:rPr>
                <w:b w:val="0"/>
                <w:bCs w:val="0"/>
                <w:sz w:val="24"/>
                <w:szCs w:val="24"/>
              </w:rPr>
              <w:t>10</w:t>
            </w:r>
          </w:p>
        </w:tc>
        <w:tc>
          <w:tcPr>
            <w:tcW w:w="899" w:type="pct"/>
            <w:tcBorders>
              <w:bottom w:val="single" w:sz="4" w:space="0" w:color="auto"/>
            </w:tcBorders>
            <w:tcMar>
              <w:top w:w="43" w:type="dxa"/>
              <w:left w:w="115" w:type="dxa"/>
              <w:bottom w:w="43" w:type="dxa"/>
              <w:right w:w="115" w:type="dxa"/>
            </w:tcMar>
          </w:tcPr>
          <w:p w14:paraId="73643F33" w14:textId="0BBA7789" w:rsidR="00CA350B" w:rsidRPr="00464483" w:rsidRDefault="00CA350B" w:rsidP="00CA350B">
            <w:pPr>
              <w:pStyle w:val="Heading2"/>
              <w:rPr>
                <w:b w:val="0"/>
                <w:bCs w:val="0"/>
                <w:sz w:val="24"/>
                <w:szCs w:val="24"/>
              </w:rPr>
            </w:pPr>
            <w:r w:rsidRPr="00464483">
              <w:rPr>
                <w:b w:val="0"/>
                <w:bCs w:val="0"/>
                <w:sz w:val="24"/>
                <w:szCs w:val="24"/>
              </w:rPr>
              <w:t>Collaborate with team members.</w:t>
            </w:r>
          </w:p>
        </w:tc>
        <w:tc>
          <w:tcPr>
            <w:tcW w:w="1234" w:type="pct"/>
            <w:tcBorders>
              <w:bottom w:val="single" w:sz="4" w:space="0" w:color="auto"/>
            </w:tcBorders>
          </w:tcPr>
          <w:p w14:paraId="0B888A68"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4589BFB7"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10325DC6" w14:textId="77777777" w:rsidR="00CA350B" w:rsidRPr="00ED3052" w:rsidRDefault="00CA350B">
            <w:pPr>
              <w:pStyle w:val="ListParagraph"/>
              <w:numPr>
                <w:ilvl w:val="0"/>
                <w:numId w:val="245"/>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77442BED"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0D560961"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685B81D1"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contributing to the success of the team by sharing responsibility</w:t>
            </w:r>
          </w:p>
          <w:p w14:paraId="67D97D76" w14:textId="50084568"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992" w:type="pct"/>
            <w:tcBorders>
              <w:bottom w:val="single" w:sz="4" w:space="0" w:color="auto"/>
            </w:tcBorders>
          </w:tcPr>
          <w:p w14:paraId="120917D7"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01E45618"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2FC79908"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0844F9F4"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How and when should one appropriately ask for help?</w:t>
            </w:r>
          </w:p>
          <w:p w14:paraId="1DAF147A" w14:textId="49A98AF7"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879" w:type="pct"/>
            <w:tcBorders>
              <w:bottom w:val="single" w:sz="4" w:space="0" w:color="auto"/>
            </w:tcBorders>
          </w:tcPr>
          <w:p w14:paraId="78B87F05" w14:textId="77777777" w:rsidR="00CA350B" w:rsidRDefault="00CA350B" w:rsidP="00CA350B">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8EDCF03" w14:textId="77777777" w:rsidR="00CA350B" w:rsidRDefault="00CA350B" w:rsidP="00CA350B">
            <w:pPr>
              <w:rPr>
                <w:rFonts w:ascii="Times New Roman" w:eastAsia="Times New Roman" w:hAnsi="Times New Roman" w:cs="Times New Roman"/>
                <w:sz w:val="24"/>
                <w:szCs w:val="24"/>
              </w:rPr>
            </w:pPr>
          </w:p>
          <w:p w14:paraId="60B1426B" w14:textId="362B8B05" w:rsidR="00CA350B" w:rsidRPr="00BC0471" w:rsidRDefault="00CA350B" w:rsidP="00CA350B">
            <w:pPr>
              <w:pStyle w:val="Heading2"/>
            </w:pPr>
            <w:r w:rsidRPr="00A1715E">
              <w:rPr>
                <w:sz w:val="24"/>
                <w:szCs w:val="24"/>
              </w:rPr>
              <w:t>History and Social Science:</w:t>
            </w:r>
            <w:r w:rsidRPr="009C4A1C">
              <w:rPr>
                <w:sz w:val="24"/>
                <w:szCs w:val="24"/>
              </w:rPr>
              <w:t xml:space="preserve"> </w:t>
            </w:r>
            <w:r w:rsidRPr="00464483">
              <w:rPr>
                <w:b w:val="0"/>
                <w:bCs w:val="0"/>
                <w:sz w:val="24"/>
                <w:szCs w:val="24"/>
              </w:rPr>
              <w:t>Skills GOVT, GOVT.5, Skills VUS, Skills WHI, Skills WHII</w:t>
            </w:r>
          </w:p>
        </w:tc>
        <w:tc>
          <w:tcPr>
            <w:tcW w:w="799" w:type="pct"/>
          </w:tcPr>
          <w:p w14:paraId="0B4DE242" w14:textId="77777777" w:rsidR="00CA350B" w:rsidRPr="00BC0471" w:rsidRDefault="00CA350B" w:rsidP="00CA350B">
            <w:pPr>
              <w:pStyle w:val="Heading2"/>
            </w:pPr>
          </w:p>
        </w:tc>
      </w:tr>
      <w:tr w:rsidR="00CA350B" w:rsidRPr="0093205B" w14:paraId="6E5A563D" w14:textId="77777777" w:rsidTr="00EB14B0">
        <w:tc>
          <w:tcPr>
            <w:tcW w:w="197" w:type="pct"/>
            <w:shd w:val="clear" w:color="auto" w:fill="D0CECE" w:themeFill="background2" w:themeFillShade="E6"/>
          </w:tcPr>
          <w:p w14:paraId="2EA0E2F1" w14:textId="77777777" w:rsidR="00CA350B" w:rsidRPr="00BC0471" w:rsidRDefault="00CA350B" w:rsidP="00CA350B">
            <w:pPr>
              <w:pStyle w:val="Heading2"/>
            </w:pPr>
          </w:p>
        </w:tc>
        <w:tc>
          <w:tcPr>
            <w:tcW w:w="899" w:type="pct"/>
            <w:shd w:val="clear" w:color="auto" w:fill="D0CECE" w:themeFill="background2" w:themeFillShade="E6"/>
            <w:tcMar>
              <w:top w:w="43" w:type="dxa"/>
              <w:left w:w="115" w:type="dxa"/>
              <w:bottom w:w="43" w:type="dxa"/>
              <w:right w:w="115" w:type="dxa"/>
            </w:tcMar>
          </w:tcPr>
          <w:p w14:paraId="6D2F0673" w14:textId="0FE5DA53" w:rsidR="00CA350B" w:rsidRPr="00325C68" w:rsidRDefault="00CA350B" w:rsidP="00CA350B">
            <w:pPr>
              <w:pStyle w:val="Heading2"/>
              <w:rPr>
                <w:sz w:val="24"/>
                <w:szCs w:val="24"/>
              </w:rPr>
            </w:pPr>
            <w:r w:rsidRPr="00CA350B">
              <w:rPr>
                <w:sz w:val="24"/>
                <w:szCs w:val="24"/>
              </w:rPr>
              <w:t>Demonstrating Professional Competencies</w:t>
            </w:r>
          </w:p>
        </w:tc>
        <w:tc>
          <w:tcPr>
            <w:tcW w:w="1234" w:type="pct"/>
            <w:shd w:val="clear" w:color="auto" w:fill="D0CECE" w:themeFill="background2" w:themeFillShade="E6"/>
          </w:tcPr>
          <w:p w14:paraId="40174DE2" w14:textId="77777777" w:rsidR="00CA350B" w:rsidRPr="00325C68" w:rsidRDefault="00CA350B" w:rsidP="00CA350B">
            <w:pPr>
              <w:pStyle w:val="Heading2"/>
              <w:rPr>
                <w:sz w:val="24"/>
                <w:szCs w:val="24"/>
              </w:rPr>
            </w:pPr>
          </w:p>
        </w:tc>
        <w:tc>
          <w:tcPr>
            <w:tcW w:w="992" w:type="pct"/>
            <w:shd w:val="clear" w:color="auto" w:fill="D0CECE" w:themeFill="background2" w:themeFillShade="E6"/>
          </w:tcPr>
          <w:p w14:paraId="5913A45A" w14:textId="77777777" w:rsidR="00CA350B" w:rsidRPr="00BC0471" w:rsidRDefault="00CA350B" w:rsidP="00CA350B">
            <w:pPr>
              <w:pStyle w:val="Heading2"/>
            </w:pPr>
          </w:p>
        </w:tc>
        <w:tc>
          <w:tcPr>
            <w:tcW w:w="879" w:type="pct"/>
            <w:shd w:val="clear" w:color="auto" w:fill="D0CECE" w:themeFill="background2" w:themeFillShade="E6"/>
          </w:tcPr>
          <w:p w14:paraId="6194F4F3" w14:textId="77777777" w:rsidR="00CA350B" w:rsidRPr="00BC0471" w:rsidRDefault="00CA350B" w:rsidP="00CA350B">
            <w:pPr>
              <w:pStyle w:val="Heading2"/>
            </w:pPr>
          </w:p>
        </w:tc>
        <w:tc>
          <w:tcPr>
            <w:tcW w:w="799" w:type="pct"/>
            <w:shd w:val="clear" w:color="auto" w:fill="D0CECE" w:themeFill="background2" w:themeFillShade="E6"/>
          </w:tcPr>
          <w:p w14:paraId="2A85E977" w14:textId="77777777" w:rsidR="00CA350B" w:rsidRPr="00BC0471" w:rsidRDefault="00CA350B" w:rsidP="00CA350B">
            <w:pPr>
              <w:pStyle w:val="Heading2"/>
            </w:pPr>
          </w:p>
        </w:tc>
      </w:tr>
      <w:tr w:rsidR="00CA350B" w:rsidRPr="0093205B" w14:paraId="1D925999" w14:textId="77777777" w:rsidTr="00EB14B0">
        <w:tc>
          <w:tcPr>
            <w:tcW w:w="197" w:type="pct"/>
          </w:tcPr>
          <w:p w14:paraId="7594471E" w14:textId="724ED8A9" w:rsidR="00CA350B" w:rsidRPr="00464483" w:rsidRDefault="00CA350B" w:rsidP="00CA350B">
            <w:pPr>
              <w:pStyle w:val="Heading2"/>
              <w:rPr>
                <w:b w:val="0"/>
                <w:bCs w:val="0"/>
              </w:rPr>
            </w:pPr>
            <w:r w:rsidRPr="00464483">
              <w:rPr>
                <w:b w:val="0"/>
                <w:bCs w:val="0"/>
                <w:sz w:val="24"/>
                <w:szCs w:val="24"/>
              </w:rPr>
              <w:lastRenderedPageBreak/>
              <w:t>11</w:t>
            </w:r>
          </w:p>
        </w:tc>
        <w:tc>
          <w:tcPr>
            <w:tcW w:w="899" w:type="pct"/>
            <w:tcMar>
              <w:top w:w="43" w:type="dxa"/>
              <w:left w:w="115" w:type="dxa"/>
              <w:bottom w:w="43" w:type="dxa"/>
              <w:right w:w="115" w:type="dxa"/>
            </w:tcMar>
          </w:tcPr>
          <w:p w14:paraId="54793173" w14:textId="55DAC3E1" w:rsidR="00CA350B" w:rsidRPr="00464483" w:rsidRDefault="00CA350B" w:rsidP="00CA350B">
            <w:pPr>
              <w:pStyle w:val="Heading2"/>
              <w:rPr>
                <w:b w:val="0"/>
                <w:bCs w:val="0"/>
                <w:sz w:val="24"/>
                <w:szCs w:val="24"/>
              </w:rPr>
            </w:pPr>
            <w:r w:rsidRPr="00464483">
              <w:rPr>
                <w:b w:val="0"/>
                <w:bCs w:val="0"/>
                <w:sz w:val="24"/>
                <w:szCs w:val="24"/>
              </w:rPr>
              <w:t>Demonstrate big-picture thinking.</w:t>
            </w:r>
          </w:p>
        </w:tc>
        <w:tc>
          <w:tcPr>
            <w:tcW w:w="1234" w:type="pct"/>
          </w:tcPr>
          <w:p w14:paraId="44996B93"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2686682"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6D2ACA3E"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486AE3D1" w14:textId="7DFCFAB4"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992" w:type="pct"/>
          </w:tcPr>
          <w:p w14:paraId="2CC86E9A"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2047E24A"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08459BAF"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47B29700" w14:textId="42350D22"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How can knowledge of the big picture of an industry help with career planning?</w:t>
            </w:r>
          </w:p>
        </w:tc>
        <w:tc>
          <w:tcPr>
            <w:tcW w:w="879" w:type="pct"/>
          </w:tcPr>
          <w:p w14:paraId="0A3E727A" w14:textId="77777777" w:rsidR="00CA350B" w:rsidRDefault="00CA350B" w:rsidP="00CA350B">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18BA5CEA" w14:textId="77777777" w:rsidR="00CA350B" w:rsidRPr="009C4A1C" w:rsidRDefault="00CA350B" w:rsidP="00CA350B">
            <w:pPr>
              <w:rPr>
                <w:rFonts w:ascii="Times New Roman" w:eastAsia="Times New Roman" w:hAnsi="Times New Roman" w:cs="Times New Roman"/>
                <w:sz w:val="24"/>
                <w:szCs w:val="24"/>
              </w:rPr>
            </w:pPr>
          </w:p>
          <w:p w14:paraId="2957BF2E" w14:textId="408B461F" w:rsidR="00CA350B" w:rsidRPr="00BC0471" w:rsidRDefault="00CA350B" w:rsidP="00CA350B">
            <w:pPr>
              <w:pStyle w:val="Heading2"/>
            </w:pPr>
            <w:r w:rsidRPr="00A1715E">
              <w:rPr>
                <w:sz w:val="24"/>
                <w:szCs w:val="24"/>
              </w:rPr>
              <w:t>History and Social Science:</w:t>
            </w:r>
            <w:r w:rsidRPr="009C4A1C">
              <w:rPr>
                <w:sz w:val="24"/>
                <w:szCs w:val="24"/>
              </w:rPr>
              <w:t xml:space="preserve"> </w:t>
            </w:r>
            <w:r w:rsidRPr="00464483">
              <w:rPr>
                <w:b w:val="0"/>
                <w:bCs w:val="0"/>
                <w:sz w:val="24"/>
                <w:szCs w:val="24"/>
              </w:rPr>
              <w:t>Skills GOVT, GOVT.14, Skills VUS, Skills WHI, Skills WHII</w:t>
            </w:r>
          </w:p>
        </w:tc>
        <w:tc>
          <w:tcPr>
            <w:tcW w:w="799" w:type="pct"/>
          </w:tcPr>
          <w:p w14:paraId="264E1BEF" w14:textId="77777777" w:rsidR="00CA350B" w:rsidRPr="00BC0471" w:rsidRDefault="00CA350B" w:rsidP="00CA350B">
            <w:pPr>
              <w:pStyle w:val="Heading2"/>
            </w:pPr>
          </w:p>
        </w:tc>
      </w:tr>
      <w:tr w:rsidR="00CA350B" w:rsidRPr="0093205B" w14:paraId="014945D7" w14:textId="77777777" w:rsidTr="00EB14B0">
        <w:tc>
          <w:tcPr>
            <w:tcW w:w="197" w:type="pct"/>
          </w:tcPr>
          <w:p w14:paraId="038A2376" w14:textId="3A0DD960" w:rsidR="00CA350B" w:rsidRPr="00464483" w:rsidRDefault="00CA350B" w:rsidP="00CA350B">
            <w:pPr>
              <w:pStyle w:val="Heading2"/>
              <w:rPr>
                <w:b w:val="0"/>
                <w:bCs w:val="0"/>
              </w:rPr>
            </w:pPr>
            <w:r w:rsidRPr="00464483">
              <w:rPr>
                <w:b w:val="0"/>
                <w:bCs w:val="0"/>
                <w:sz w:val="24"/>
                <w:szCs w:val="24"/>
              </w:rPr>
              <w:t>12</w:t>
            </w:r>
          </w:p>
        </w:tc>
        <w:tc>
          <w:tcPr>
            <w:tcW w:w="899" w:type="pct"/>
            <w:tcMar>
              <w:top w:w="43" w:type="dxa"/>
              <w:left w:w="115" w:type="dxa"/>
              <w:bottom w:w="43" w:type="dxa"/>
              <w:right w:w="115" w:type="dxa"/>
            </w:tcMar>
          </w:tcPr>
          <w:p w14:paraId="657F143F" w14:textId="40591A2E" w:rsidR="00CA350B" w:rsidRPr="00464483" w:rsidRDefault="00CA350B" w:rsidP="00CA350B">
            <w:pPr>
              <w:pStyle w:val="Heading2"/>
              <w:rPr>
                <w:b w:val="0"/>
                <w:bCs w:val="0"/>
                <w:sz w:val="24"/>
                <w:szCs w:val="24"/>
              </w:rPr>
            </w:pPr>
            <w:r w:rsidRPr="00464483">
              <w:rPr>
                <w:b w:val="0"/>
                <w:bCs w:val="0"/>
                <w:sz w:val="24"/>
                <w:szCs w:val="24"/>
              </w:rPr>
              <w:t>Demonstrate career- and life-management skills.</w:t>
            </w:r>
          </w:p>
        </w:tc>
        <w:tc>
          <w:tcPr>
            <w:tcW w:w="1234" w:type="pct"/>
          </w:tcPr>
          <w:p w14:paraId="354E3C8A" w14:textId="77777777" w:rsidR="00CA350B" w:rsidRDefault="00CA350B" w:rsidP="00CA350B">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3B047BE7" w14:textId="77777777" w:rsidR="00464483" w:rsidRPr="00E8219E" w:rsidRDefault="00464483" w:rsidP="00CA350B">
            <w:pPr>
              <w:rPr>
                <w:rFonts w:ascii="Times New Roman" w:eastAsia="Times New Roman" w:hAnsi="Times New Roman" w:cs="Times New Roman"/>
                <w:sz w:val="24"/>
                <w:szCs w:val="24"/>
              </w:rPr>
            </w:pPr>
          </w:p>
          <w:p w14:paraId="15754E35"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5045F316"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27F601BC"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57389F6F" w14:textId="478A83FB"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992" w:type="pct"/>
          </w:tcPr>
          <w:p w14:paraId="2F264492"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entry-level requirements for a specific career?</w:t>
            </w:r>
          </w:p>
          <w:p w14:paraId="6A216EBA"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1FA1BFAC"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12FED077"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Why is it important to create a personal financial plan?</w:t>
            </w:r>
          </w:p>
          <w:p w14:paraId="32494A67" w14:textId="4DBE2784"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879" w:type="pct"/>
          </w:tcPr>
          <w:p w14:paraId="109AACA8" w14:textId="77777777" w:rsidR="00CA350B" w:rsidRDefault="00CA350B" w:rsidP="00CA350B">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18DE5192" w14:textId="77777777" w:rsidR="00CA350B" w:rsidRPr="009C4A1C" w:rsidRDefault="00CA350B" w:rsidP="00CA350B">
            <w:pPr>
              <w:rPr>
                <w:rFonts w:ascii="Times New Roman" w:eastAsia="Times New Roman" w:hAnsi="Times New Roman" w:cs="Times New Roman"/>
                <w:sz w:val="24"/>
                <w:szCs w:val="24"/>
              </w:rPr>
            </w:pPr>
          </w:p>
          <w:p w14:paraId="23EC0BC8" w14:textId="77777777" w:rsidR="00CA350B" w:rsidRDefault="00CA350B" w:rsidP="00CA350B">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18CC4E9" w14:textId="77777777" w:rsidR="00CA350B" w:rsidRPr="009C4A1C" w:rsidRDefault="00CA350B" w:rsidP="00CA350B">
            <w:pPr>
              <w:rPr>
                <w:rFonts w:ascii="Times New Roman" w:eastAsia="Times New Roman" w:hAnsi="Times New Roman" w:cs="Times New Roman"/>
                <w:sz w:val="24"/>
                <w:szCs w:val="24"/>
              </w:rPr>
            </w:pPr>
          </w:p>
          <w:p w14:paraId="40B82C88" w14:textId="77777777" w:rsidR="00CA350B" w:rsidRPr="00BC0471" w:rsidRDefault="00CA350B" w:rsidP="00CA350B">
            <w:pPr>
              <w:pStyle w:val="Heading2"/>
            </w:pPr>
          </w:p>
        </w:tc>
        <w:tc>
          <w:tcPr>
            <w:tcW w:w="799" w:type="pct"/>
          </w:tcPr>
          <w:p w14:paraId="74913272" w14:textId="77777777" w:rsidR="00CA350B" w:rsidRPr="00BC0471" w:rsidRDefault="00CA350B" w:rsidP="00CA350B">
            <w:pPr>
              <w:pStyle w:val="Heading2"/>
            </w:pPr>
          </w:p>
        </w:tc>
      </w:tr>
      <w:tr w:rsidR="00CA350B" w:rsidRPr="0093205B" w14:paraId="312ED225" w14:textId="77777777" w:rsidTr="00EB14B0">
        <w:tc>
          <w:tcPr>
            <w:tcW w:w="197" w:type="pct"/>
          </w:tcPr>
          <w:p w14:paraId="57E52516" w14:textId="1D111C32" w:rsidR="00CA350B" w:rsidRPr="00464483" w:rsidRDefault="00CA350B" w:rsidP="00CA350B">
            <w:pPr>
              <w:pStyle w:val="Heading2"/>
              <w:rPr>
                <w:b w:val="0"/>
                <w:bCs w:val="0"/>
              </w:rPr>
            </w:pPr>
            <w:r w:rsidRPr="00464483">
              <w:rPr>
                <w:b w:val="0"/>
                <w:bCs w:val="0"/>
                <w:sz w:val="24"/>
                <w:szCs w:val="24"/>
              </w:rPr>
              <w:lastRenderedPageBreak/>
              <w:t>13</w:t>
            </w:r>
          </w:p>
        </w:tc>
        <w:tc>
          <w:tcPr>
            <w:tcW w:w="899" w:type="pct"/>
            <w:tcMar>
              <w:top w:w="43" w:type="dxa"/>
              <w:left w:w="115" w:type="dxa"/>
              <w:bottom w:w="43" w:type="dxa"/>
              <w:right w:w="115" w:type="dxa"/>
            </w:tcMar>
          </w:tcPr>
          <w:p w14:paraId="0CCCA7B2" w14:textId="347365CF" w:rsidR="00CA350B" w:rsidRPr="00464483" w:rsidRDefault="00CA350B" w:rsidP="00CA350B">
            <w:pPr>
              <w:pStyle w:val="Heading2"/>
              <w:rPr>
                <w:b w:val="0"/>
                <w:bCs w:val="0"/>
                <w:sz w:val="24"/>
                <w:szCs w:val="24"/>
              </w:rPr>
            </w:pPr>
            <w:r w:rsidRPr="00464483">
              <w:rPr>
                <w:b w:val="0"/>
                <w:bCs w:val="0"/>
                <w:sz w:val="24"/>
                <w:szCs w:val="24"/>
              </w:rPr>
              <w:t>Demonstrate continuous learning and adaptability.</w:t>
            </w:r>
          </w:p>
        </w:tc>
        <w:tc>
          <w:tcPr>
            <w:tcW w:w="1234" w:type="pct"/>
          </w:tcPr>
          <w:p w14:paraId="4A158027"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8375DE0"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35E23CB9"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434055E8"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162C70D0"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36784F4C"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2249FDF4" w14:textId="3CB63E14"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adapting to changing job requirements.</w:t>
            </w:r>
          </w:p>
        </w:tc>
        <w:tc>
          <w:tcPr>
            <w:tcW w:w="992" w:type="pct"/>
          </w:tcPr>
          <w:p w14:paraId="4CF9187A"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0B2CE088"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53AE7D93"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602F1458"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What actions can an employee take to become eligible for promotion in a given career?</w:t>
            </w:r>
          </w:p>
          <w:p w14:paraId="0BA04C84" w14:textId="10A9E125"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What resources might one use to keep current in a specific career field?</w:t>
            </w:r>
          </w:p>
        </w:tc>
        <w:tc>
          <w:tcPr>
            <w:tcW w:w="879" w:type="pct"/>
          </w:tcPr>
          <w:p w14:paraId="30C06B89" w14:textId="77777777" w:rsidR="00CA350B" w:rsidRPr="00B91E86" w:rsidRDefault="00CA350B" w:rsidP="00CA350B">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t>English:</w:t>
            </w:r>
            <w:r w:rsidRPr="00B91E86">
              <w:rPr>
                <w:rFonts w:ascii="Times New Roman" w:eastAsia="Times New Roman" w:hAnsi="Times New Roman" w:cs="Times New Roman"/>
                <w:sz w:val="24"/>
                <w:szCs w:val="24"/>
                <w:lang w:val="pt-BR"/>
              </w:rPr>
              <w:t xml:space="preserve"> 9.C, 9.DSR, 9.RI, 9.R, 10.C, 10.DSR, 10.RI, 10.6, 10.R, 11.C, 11.DSR, 11.RI, 11.R, 12.C, 12.DSR, 12.RI, 12.R</w:t>
            </w:r>
          </w:p>
          <w:p w14:paraId="60EA4002" w14:textId="77777777" w:rsidR="00CA350B" w:rsidRPr="00B91E86" w:rsidRDefault="00CA350B" w:rsidP="00CA350B">
            <w:pPr>
              <w:rPr>
                <w:rFonts w:ascii="Times New Roman" w:eastAsia="Times New Roman" w:hAnsi="Times New Roman" w:cs="Times New Roman"/>
                <w:sz w:val="24"/>
                <w:szCs w:val="24"/>
                <w:lang w:val="pt-BR"/>
              </w:rPr>
            </w:pPr>
          </w:p>
          <w:p w14:paraId="15A67362" w14:textId="77777777" w:rsidR="00CA350B" w:rsidRDefault="00CA350B" w:rsidP="00CA350B">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FA41363" w14:textId="336BDD07" w:rsidR="00CA350B" w:rsidRPr="00BC0471" w:rsidRDefault="00CA350B" w:rsidP="00CA350B">
            <w:pPr>
              <w:pStyle w:val="Heading2"/>
            </w:pPr>
            <w:r w:rsidRPr="00475884">
              <w:rPr>
                <w:sz w:val="24"/>
                <w:szCs w:val="24"/>
              </w:rPr>
              <w:t>Science:</w:t>
            </w:r>
            <w:r w:rsidRPr="009C4A1C">
              <w:rPr>
                <w:sz w:val="24"/>
                <w:szCs w:val="24"/>
              </w:rPr>
              <w:t xml:space="preserve"> </w:t>
            </w:r>
            <w:r w:rsidRPr="00464483">
              <w:rPr>
                <w:b w:val="0"/>
                <w:bCs w:val="0"/>
                <w:sz w:val="24"/>
                <w:szCs w:val="24"/>
              </w:rPr>
              <w:t>BIO.1, CH.1, PH.1, PH.4</w:t>
            </w:r>
          </w:p>
        </w:tc>
        <w:tc>
          <w:tcPr>
            <w:tcW w:w="799" w:type="pct"/>
          </w:tcPr>
          <w:p w14:paraId="74886F9D" w14:textId="77777777" w:rsidR="00CA350B" w:rsidRPr="00BC0471" w:rsidRDefault="00CA350B" w:rsidP="00CA350B">
            <w:pPr>
              <w:pStyle w:val="Heading2"/>
            </w:pPr>
          </w:p>
        </w:tc>
      </w:tr>
      <w:tr w:rsidR="00CA350B" w:rsidRPr="00B5110F" w14:paraId="2060F693" w14:textId="77777777" w:rsidTr="00EB14B0">
        <w:tc>
          <w:tcPr>
            <w:tcW w:w="197" w:type="pct"/>
          </w:tcPr>
          <w:p w14:paraId="301EDCA0" w14:textId="4C0B171B" w:rsidR="00CA350B" w:rsidRPr="00464483" w:rsidRDefault="00CA350B" w:rsidP="00CA350B">
            <w:pPr>
              <w:pStyle w:val="Heading2"/>
              <w:rPr>
                <w:b w:val="0"/>
                <w:bCs w:val="0"/>
              </w:rPr>
            </w:pPr>
            <w:r w:rsidRPr="00464483">
              <w:rPr>
                <w:b w:val="0"/>
                <w:bCs w:val="0"/>
                <w:sz w:val="24"/>
                <w:szCs w:val="24"/>
              </w:rPr>
              <w:t>14</w:t>
            </w:r>
          </w:p>
        </w:tc>
        <w:tc>
          <w:tcPr>
            <w:tcW w:w="899" w:type="pct"/>
            <w:tcMar>
              <w:top w:w="43" w:type="dxa"/>
              <w:left w:w="115" w:type="dxa"/>
              <w:bottom w:w="43" w:type="dxa"/>
              <w:right w:w="115" w:type="dxa"/>
            </w:tcMar>
          </w:tcPr>
          <w:p w14:paraId="2B02BDA5" w14:textId="60823E2C" w:rsidR="00CA350B" w:rsidRPr="00464483" w:rsidRDefault="00CA350B" w:rsidP="00CA350B">
            <w:pPr>
              <w:pStyle w:val="Heading2"/>
              <w:rPr>
                <w:b w:val="0"/>
                <w:bCs w:val="0"/>
                <w:sz w:val="24"/>
                <w:szCs w:val="24"/>
              </w:rPr>
            </w:pPr>
            <w:r w:rsidRPr="00464483">
              <w:rPr>
                <w:b w:val="0"/>
                <w:bCs w:val="0"/>
                <w:sz w:val="24"/>
                <w:szCs w:val="24"/>
              </w:rPr>
              <w:t>Manage time and resources.</w:t>
            </w:r>
          </w:p>
        </w:tc>
        <w:tc>
          <w:tcPr>
            <w:tcW w:w="1234" w:type="pct"/>
          </w:tcPr>
          <w:p w14:paraId="7F98163E"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30E0DD88"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089A36D2"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1F35D827"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6FB21D0B"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1F1116C6"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6DA3736F"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32904A6F" w14:textId="77777777" w:rsidR="00CA350B" w:rsidRPr="00ED3052" w:rsidRDefault="00CA350B">
            <w:pPr>
              <w:numPr>
                <w:ilvl w:val="1"/>
                <w:numId w:val="2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0430D541" w14:textId="77777777" w:rsidR="00464483" w:rsidRPr="00464483" w:rsidRDefault="00CA350B">
            <w:pPr>
              <w:numPr>
                <w:ilvl w:val="1"/>
                <w:numId w:val="246"/>
              </w:numPr>
              <w:shd w:val="clear" w:color="auto" w:fill="FFFFFF"/>
              <w:tabs>
                <w:tab w:val="clear" w:pos="1440"/>
                <w:tab w:val="num" w:pos="1103"/>
              </w:tabs>
              <w:ind w:left="1103"/>
              <w:rPr>
                <w:sz w:val="24"/>
                <w:szCs w:val="24"/>
              </w:rPr>
            </w:pPr>
            <w:r w:rsidRPr="00ED3052">
              <w:rPr>
                <w:rFonts w:ascii="Times New Roman" w:eastAsia="Times New Roman" w:hAnsi="Times New Roman" w:cs="Times New Roman"/>
                <w:sz w:val="24"/>
                <w:szCs w:val="24"/>
              </w:rPr>
              <w:t>capital—maintaining equipment to ensure longevity and efficiency</w:t>
            </w:r>
          </w:p>
          <w:p w14:paraId="23321C6A" w14:textId="4C9B7DAB" w:rsidR="00CA350B" w:rsidRPr="00325C68" w:rsidRDefault="00CA350B">
            <w:pPr>
              <w:numPr>
                <w:ilvl w:val="1"/>
                <w:numId w:val="246"/>
              </w:numPr>
              <w:shd w:val="clear" w:color="auto" w:fill="FFFFFF"/>
              <w:tabs>
                <w:tab w:val="clear" w:pos="1440"/>
                <w:tab w:val="num" w:pos="1103"/>
              </w:tabs>
              <w:ind w:left="1103"/>
              <w:rPr>
                <w:sz w:val="24"/>
                <w:szCs w:val="24"/>
              </w:rPr>
            </w:pPr>
            <w:r w:rsidRPr="00ED3052">
              <w:rPr>
                <w:rFonts w:ascii="Times New Roman" w:eastAsia="Times New Roman" w:hAnsi="Times New Roman" w:cs="Times New Roman"/>
                <w:sz w:val="24"/>
                <w:szCs w:val="24"/>
              </w:rPr>
              <w:t>natural—using responsible and sustainable practices.</w:t>
            </w:r>
          </w:p>
        </w:tc>
        <w:tc>
          <w:tcPr>
            <w:tcW w:w="992" w:type="pct"/>
          </w:tcPr>
          <w:p w14:paraId="1AFFBF17"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6052A4C7"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5D8854D0"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522A8654"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59A6854C"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Why is it important to maintain equipment? What are possible consequences of not doing so?</w:t>
            </w:r>
          </w:p>
          <w:p w14:paraId="5478CE32" w14:textId="06FAAC09"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What are examples of responsible and sustainable practices in the workplace?</w:t>
            </w:r>
          </w:p>
        </w:tc>
        <w:tc>
          <w:tcPr>
            <w:tcW w:w="879" w:type="pct"/>
          </w:tcPr>
          <w:p w14:paraId="39068A4D" w14:textId="77777777" w:rsidR="00CA350B" w:rsidRPr="00B91E86" w:rsidRDefault="00CA350B" w:rsidP="00CA350B">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t>English:</w:t>
            </w:r>
            <w:r w:rsidRPr="00B91E86">
              <w:rPr>
                <w:rFonts w:ascii="Times New Roman" w:eastAsia="Times New Roman" w:hAnsi="Times New Roman" w:cs="Times New Roman"/>
                <w:sz w:val="24"/>
                <w:szCs w:val="24"/>
                <w:lang w:val="pt-BR"/>
              </w:rPr>
              <w:t xml:space="preserve"> 9.C, 9.DSR, 9.RI, 9.R, 10.C, 10.DSR, 10.RI, 10.6, 10.R, 11.C, 11.DSR, 11.RI, 11.R, 12.C, 12.DSR, 12.RI, 12.R</w:t>
            </w:r>
          </w:p>
          <w:p w14:paraId="4AF46EA9" w14:textId="77777777" w:rsidR="00CA350B" w:rsidRPr="00B91E86" w:rsidRDefault="00CA350B" w:rsidP="00CA350B">
            <w:pPr>
              <w:rPr>
                <w:rFonts w:ascii="Times New Roman" w:eastAsia="Times New Roman" w:hAnsi="Times New Roman" w:cs="Times New Roman"/>
                <w:sz w:val="24"/>
                <w:szCs w:val="24"/>
                <w:lang w:val="pt-BR"/>
              </w:rPr>
            </w:pPr>
          </w:p>
          <w:p w14:paraId="1E461633" w14:textId="77777777" w:rsidR="00CA350B" w:rsidRDefault="00CA350B" w:rsidP="00CA350B">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398B3D24" w14:textId="64D18A02" w:rsidR="00CA350B" w:rsidRPr="00EB14B0" w:rsidRDefault="00CA350B" w:rsidP="00CA350B">
            <w:pPr>
              <w:pStyle w:val="Heading2"/>
              <w:rPr>
                <w:lang w:val="pt-BR"/>
              </w:rPr>
            </w:pPr>
            <w:r w:rsidRPr="00B91E86">
              <w:rPr>
                <w:sz w:val="24"/>
                <w:szCs w:val="24"/>
                <w:lang w:val="pt-BR"/>
              </w:rPr>
              <w:t xml:space="preserve">Mathematics: </w:t>
            </w:r>
            <w:r w:rsidRPr="00464483">
              <w:rPr>
                <w:b w:val="0"/>
                <w:bCs w:val="0"/>
                <w:sz w:val="24"/>
                <w:szCs w:val="24"/>
                <w:lang w:val="pt-BR"/>
              </w:rPr>
              <w:t>A.4, A.5, A.8, A.9, AFDA.3, AFDA.4, AFDA.5, AFDA.6, AFDA.7, AFDA.8, COM.1, COM.3, COM.5, COM.8</w:t>
            </w:r>
          </w:p>
        </w:tc>
        <w:tc>
          <w:tcPr>
            <w:tcW w:w="799" w:type="pct"/>
          </w:tcPr>
          <w:p w14:paraId="2DB553EA" w14:textId="77777777" w:rsidR="00CA350B" w:rsidRPr="00EB14B0" w:rsidRDefault="00CA350B" w:rsidP="00CA350B">
            <w:pPr>
              <w:pStyle w:val="Heading2"/>
              <w:rPr>
                <w:lang w:val="pt-BR"/>
              </w:rPr>
            </w:pPr>
          </w:p>
        </w:tc>
      </w:tr>
      <w:tr w:rsidR="00CA350B" w:rsidRPr="0093205B" w14:paraId="114A1BE1" w14:textId="77777777" w:rsidTr="00EB14B0">
        <w:tc>
          <w:tcPr>
            <w:tcW w:w="197" w:type="pct"/>
          </w:tcPr>
          <w:p w14:paraId="60C785A1" w14:textId="55A8487E" w:rsidR="00CA350B" w:rsidRPr="00464483" w:rsidRDefault="00CA350B" w:rsidP="00CA350B">
            <w:pPr>
              <w:pStyle w:val="Heading2"/>
              <w:rPr>
                <w:b w:val="0"/>
                <w:bCs w:val="0"/>
              </w:rPr>
            </w:pPr>
            <w:r w:rsidRPr="00464483">
              <w:rPr>
                <w:b w:val="0"/>
                <w:bCs w:val="0"/>
                <w:sz w:val="24"/>
                <w:szCs w:val="24"/>
              </w:rPr>
              <w:lastRenderedPageBreak/>
              <w:t>15</w:t>
            </w:r>
          </w:p>
        </w:tc>
        <w:tc>
          <w:tcPr>
            <w:tcW w:w="899" w:type="pct"/>
            <w:tcMar>
              <w:top w:w="43" w:type="dxa"/>
              <w:left w:w="115" w:type="dxa"/>
              <w:bottom w:w="43" w:type="dxa"/>
              <w:right w:w="115" w:type="dxa"/>
            </w:tcMar>
          </w:tcPr>
          <w:p w14:paraId="615E6E64" w14:textId="33F1EB7B" w:rsidR="00CA350B" w:rsidRPr="00464483" w:rsidRDefault="00CA350B" w:rsidP="00CA350B">
            <w:pPr>
              <w:pStyle w:val="Heading2"/>
              <w:rPr>
                <w:b w:val="0"/>
                <w:bCs w:val="0"/>
                <w:sz w:val="24"/>
                <w:szCs w:val="24"/>
              </w:rPr>
            </w:pPr>
            <w:r w:rsidRPr="00464483">
              <w:rPr>
                <w:b w:val="0"/>
                <w:bCs w:val="0"/>
                <w:sz w:val="24"/>
                <w:szCs w:val="24"/>
              </w:rPr>
              <w:t>Demonstrate information-literacy skills.</w:t>
            </w:r>
          </w:p>
        </w:tc>
        <w:tc>
          <w:tcPr>
            <w:tcW w:w="1234" w:type="pct"/>
          </w:tcPr>
          <w:p w14:paraId="62E3A220" w14:textId="77777777" w:rsidR="00CA350B" w:rsidRDefault="00CA350B" w:rsidP="00CA350B">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F001785" w14:textId="77777777" w:rsidR="00464483" w:rsidRPr="00ED3052" w:rsidRDefault="00464483" w:rsidP="00CA350B">
            <w:pPr>
              <w:shd w:val="clear" w:color="auto" w:fill="FFFFFF"/>
              <w:rPr>
                <w:rFonts w:ascii="Times New Roman" w:eastAsia="Times New Roman" w:hAnsi="Times New Roman" w:cs="Times New Roman"/>
                <w:sz w:val="24"/>
                <w:szCs w:val="24"/>
              </w:rPr>
            </w:pPr>
          </w:p>
          <w:p w14:paraId="51CF9AAA" w14:textId="77777777" w:rsidR="00CA350B" w:rsidRPr="00ED3052" w:rsidRDefault="00CA350B">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212AF652" w14:textId="77777777" w:rsidR="00464483" w:rsidRPr="00464483"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locating and evaluating credible and relevant sources of information</w:t>
            </w:r>
          </w:p>
          <w:p w14:paraId="7EBDEAA9" w14:textId="522644D1" w:rsidR="00CA350B" w:rsidRPr="00325C68" w:rsidRDefault="00CA350B">
            <w:pPr>
              <w:pStyle w:val="ListParagraph"/>
              <w:numPr>
                <w:ilvl w:val="0"/>
                <w:numId w:val="245"/>
              </w:numPr>
              <w:rPr>
                <w:sz w:val="24"/>
                <w:szCs w:val="24"/>
              </w:rPr>
            </w:pPr>
            <w:r w:rsidRPr="00ED3052">
              <w:rPr>
                <w:rFonts w:ascii="Times New Roman" w:eastAsia="Times New Roman" w:hAnsi="Times New Roman" w:cs="Times New Roman"/>
                <w:sz w:val="24"/>
                <w:szCs w:val="24"/>
              </w:rPr>
              <w:t>using information effectively to accomplish work-related tasks.</w:t>
            </w:r>
          </w:p>
        </w:tc>
        <w:tc>
          <w:tcPr>
            <w:tcW w:w="992" w:type="pct"/>
          </w:tcPr>
          <w:p w14:paraId="5B1A6A87" w14:textId="77777777" w:rsidR="00CA350B" w:rsidRPr="00ED3052" w:rsidRDefault="00CA350B">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7A1B0775" w14:textId="77777777" w:rsidR="00464483" w:rsidRPr="00464483" w:rsidRDefault="00CA350B">
            <w:pPr>
              <w:pStyle w:val="ListParagraph"/>
              <w:numPr>
                <w:ilvl w:val="0"/>
                <w:numId w:val="245"/>
              </w:numPr>
              <w:ind w:left="444"/>
            </w:pPr>
            <w:r w:rsidRPr="00ED3052">
              <w:rPr>
                <w:rFonts w:ascii="Times New Roman" w:eastAsia="Times New Roman" w:hAnsi="Times New Roman" w:cs="Times New Roman"/>
                <w:sz w:val="24"/>
                <w:szCs w:val="24"/>
              </w:rPr>
              <w:t>How should sources of information be evaluated and verified for credibility?</w:t>
            </w:r>
          </w:p>
          <w:p w14:paraId="56E04AA8" w14:textId="77B872DA" w:rsidR="00CA350B" w:rsidRPr="00BC0471" w:rsidRDefault="00CA350B">
            <w:pPr>
              <w:pStyle w:val="ListParagraph"/>
              <w:numPr>
                <w:ilvl w:val="0"/>
                <w:numId w:val="245"/>
              </w:numPr>
              <w:ind w:left="444"/>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879" w:type="pct"/>
          </w:tcPr>
          <w:p w14:paraId="53E6A2EF" w14:textId="77777777" w:rsidR="00CA350B" w:rsidRPr="00B91E86" w:rsidRDefault="00CA350B" w:rsidP="00CA350B">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t>English:</w:t>
            </w:r>
            <w:r w:rsidRPr="00B91E86">
              <w:rPr>
                <w:rFonts w:ascii="Times New Roman" w:eastAsia="Times New Roman" w:hAnsi="Times New Roman" w:cs="Times New Roman"/>
                <w:sz w:val="24"/>
                <w:szCs w:val="24"/>
                <w:lang w:val="pt-BR"/>
              </w:rPr>
              <w:t xml:space="preserve"> 9.C, 9.DSR, 9.RI, 9.R, 10.C, 10.DSR, 10.RI, 10.6, 10.R, 11.C, 11.DSR, 11.RI, 11.R, 12.C, 12.DSR, 12.RI, 12.R</w:t>
            </w:r>
          </w:p>
          <w:p w14:paraId="52058E41" w14:textId="77777777" w:rsidR="00CA350B" w:rsidRPr="00B91E86" w:rsidRDefault="00CA350B" w:rsidP="00CA350B">
            <w:pPr>
              <w:rPr>
                <w:rFonts w:ascii="Times New Roman" w:eastAsia="Times New Roman" w:hAnsi="Times New Roman" w:cs="Times New Roman"/>
                <w:sz w:val="24"/>
                <w:szCs w:val="24"/>
                <w:lang w:val="pt-BR"/>
              </w:rPr>
            </w:pPr>
          </w:p>
          <w:p w14:paraId="3A2F2EE0" w14:textId="77777777" w:rsidR="00CA350B" w:rsidRPr="009C4A1C" w:rsidRDefault="00CA350B" w:rsidP="00CA350B">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F262A5B" w14:textId="77777777" w:rsidR="00CA350B" w:rsidRDefault="00CA350B" w:rsidP="00CA350B">
            <w:pPr>
              <w:rPr>
                <w:rFonts w:ascii="Times New Roman" w:eastAsia="Times New Roman" w:hAnsi="Times New Roman" w:cs="Times New Roman"/>
                <w:sz w:val="24"/>
                <w:szCs w:val="24"/>
              </w:rPr>
            </w:pPr>
          </w:p>
          <w:p w14:paraId="3633BCE0" w14:textId="77777777" w:rsidR="00CA350B" w:rsidRPr="009C4A1C" w:rsidRDefault="00CA350B" w:rsidP="00CA350B">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759CF335" w14:textId="62921269" w:rsidR="00CA350B" w:rsidRPr="00BC0471" w:rsidRDefault="00CA350B" w:rsidP="00CA350B">
            <w:pPr>
              <w:pStyle w:val="Heading2"/>
            </w:pPr>
            <w:r w:rsidRPr="00475884">
              <w:rPr>
                <w:sz w:val="24"/>
                <w:szCs w:val="24"/>
              </w:rPr>
              <w:t>Science:</w:t>
            </w:r>
            <w:r w:rsidRPr="009C4A1C">
              <w:rPr>
                <w:sz w:val="24"/>
                <w:szCs w:val="24"/>
              </w:rPr>
              <w:t xml:space="preserve"> </w:t>
            </w:r>
            <w:r w:rsidRPr="00464483">
              <w:rPr>
                <w:b w:val="0"/>
                <w:bCs w:val="0"/>
                <w:sz w:val="24"/>
                <w:szCs w:val="24"/>
              </w:rPr>
              <w:t>BIO.1, CH.1, ES.1, PH.1</w:t>
            </w:r>
          </w:p>
        </w:tc>
        <w:tc>
          <w:tcPr>
            <w:tcW w:w="799" w:type="pct"/>
          </w:tcPr>
          <w:p w14:paraId="212B32D7" w14:textId="77777777" w:rsidR="00CA350B" w:rsidRPr="00BC0471" w:rsidRDefault="00CA350B" w:rsidP="00CA350B">
            <w:pPr>
              <w:pStyle w:val="Heading2"/>
            </w:pPr>
          </w:p>
        </w:tc>
      </w:tr>
      <w:tr w:rsidR="00EB14B0" w:rsidRPr="0093205B" w14:paraId="7202E403" w14:textId="77777777" w:rsidTr="00EB14B0">
        <w:tc>
          <w:tcPr>
            <w:tcW w:w="197" w:type="pct"/>
          </w:tcPr>
          <w:p w14:paraId="79C47663" w14:textId="6E151CD2" w:rsidR="00EB14B0" w:rsidRPr="00464483" w:rsidRDefault="00EB14B0" w:rsidP="00EB14B0">
            <w:pPr>
              <w:pStyle w:val="Heading2"/>
              <w:rPr>
                <w:b w:val="0"/>
                <w:bCs w:val="0"/>
              </w:rPr>
            </w:pPr>
            <w:r w:rsidRPr="00464483">
              <w:rPr>
                <w:b w:val="0"/>
                <w:bCs w:val="0"/>
                <w:sz w:val="24"/>
                <w:szCs w:val="24"/>
              </w:rPr>
              <w:t>16</w:t>
            </w:r>
          </w:p>
        </w:tc>
        <w:tc>
          <w:tcPr>
            <w:tcW w:w="899" w:type="pct"/>
            <w:tcMar>
              <w:top w:w="43" w:type="dxa"/>
              <w:left w:w="115" w:type="dxa"/>
              <w:bottom w:w="43" w:type="dxa"/>
              <w:right w:w="115" w:type="dxa"/>
            </w:tcMar>
          </w:tcPr>
          <w:p w14:paraId="00FEB3B9" w14:textId="3AFF9954" w:rsidR="00EB14B0" w:rsidRPr="00464483" w:rsidRDefault="00EB14B0" w:rsidP="00EB14B0">
            <w:pPr>
              <w:pStyle w:val="Heading2"/>
              <w:rPr>
                <w:b w:val="0"/>
                <w:bCs w:val="0"/>
                <w:sz w:val="24"/>
                <w:szCs w:val="24"/>
              </w:rPr>
            </w:pPr>
            <w:r w:rsidRPr="00464483">
              <w:rPr>
                <w:b w:val="0"/>
                <w:bCs w:val="0"/>
                <w:sz w:val="24"/>
                <w:szCs w:val="24"/>
              </w:rPr>
              <w:t xml:space="preserve">Demonstrate an understanding of information security. </w:t>
            </w:r>
          </w:p>
        </w:tc>
        <w:tc>
          <w:tcPr>
            <w:tcW w:w="1234" w:type="pct"/>
          </w:tcPr>
          <w:p w14:paraId="7AA9FADD"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9848EAA"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6609D7D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22AA07C8"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6FF951BB"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4AC1571D"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55555AB7"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46416825" w14:textId="09D8983F" w:rsidR="00EB14B0" w:rsidRPr="00325C68"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lastRenderedPageBreak/>
              <w:t>following workplace security procedures.</w:t>
            </w:r>
          </w:p>
        </w:tc>
        <w:tc>
          <w:tcPr>
            <w:tcW w:w="992" w:type="pct"/>
          </w:tcPr>
          <w:p w14:paraId="148A1158"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0FC80F79"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6518CCF4"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are the possible consequences of failing to protect confidentiality?</w:t>
            </w:r>
          </w:p>
          <w:p w14:paraId="5645262A" w14:textId="1B60A14D" w:rsidR="00EB14B0" w:rsidRPr="00BC0471" w:rsidRDefault="00EB14B0">
            <w:pPr>
              <w:pStyle w:val="ListParagraph"/>
              <w:numPr>
                <w:ilvl w:val="0"/>
                <w:numId w:val="245"/>
              </w:numPr>
              <w:ind w:left="444"/>
            </w:pPr>
            <w:r w:rsidRPr="00ED3052">
              <w:rPr>
                <w:rFonts w:ascii="Times New Roman" w:eastAsia="Times New Roman" w:hAnsi="Times New Roman" w:cs="Times New Roman"/>
                <w:sz w:val="24"/>
                <w:szCs w:val="24"/>
              </w:rPr>
              <w:t>What are the possible consequences of an employee failing to adhere to a company's AUP?</w:t>
            </w:r>
          </w:p>
        </w:tc>
        <w:tc>
          <w:tcPr>
            <w:tcW w:w="879" w:type="pct"/>
          </w:tcPr>
          <w:p w14:paraId="2D048B31" w14:textId="77777777" w:rsidR="00EB14B0" w:rsidRPr="00EB14B0" w:rsidRDefault="00EB14B0" w:rsidP="00EB14B0">
            <w:pPr>
              <w:rPr>
                <w:rFonts w:ascii="Times New Roman" w:eastAsia="Times New Roman" w:hAnsi="Times New Roman" w:cs="Times New Roman"/>
                <w:sz w:val="24"/>
                <w:szCs w:val="24"/>
                <w:lang w:val="pt-BR"/>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w:t>
            </w:r>
            <w:r w:rsidRPr="00EB14B0">
              <w:rPr>
                <w:rFonts w:ascii="Times New Roman" w:eastAsia="Times New Roman" w:hAnsi="Times New Roman" w:cs="Times New Roman"/>
                <w:sz w:val="24"/>
                <w:szCs w:val="24"/>
                <w:lang w:val="pt-BR"/>
              </w:rPr>
              <w:t>DSR, 10.RI, 10.W, 10.R, 11.C, 11.DSR, 11.RI, 11.W, 11.R, 12.C, 12.DSR, 12.RI, 12.W, 12.R</w:t>
            </w:r>
          </w:p>
          <w:p w14:paraId="225CA9F9" w14:textId="77777777" w:rsidR="00EB14B0" w:rsidRPr="00EB14B0" w:rsidRDefault="00EB14B0" w:rsidP="00EB14B0">
            <w:pPr>
              <w:rPr>
                <w:rFonts w:ascii="Times New Roman" w:eastAsia="Times New Roman" w:hAnsi="Times New Roman" w:cs="Times New Roman"/>
                <w:sz w:val="24"/>
                <w:szCs w:val="24"/>
                <w:lang w:val="pt-BR"/>
              </w:rPr>
            </w:pPr>
          </w:p>
          <w:p w14:paraId="57F180C2" w14:textId="77777777" w:rsidR="00EB14B0" w:rsidRPr="009C4A1C" w:rsidRDefault="00EB14B0" w:rsidP="00EB14B0">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5D5EC94" w14:textId="0DA0ECC3" w:rsidR="00EB14B0" w:rsidRPr="00BC0471" w:rsidRDefault="00EB14B0" w:rsidP="00EB14B0">
            <w:pPr>
              <w:pStyle w:val="Heading2"/>
            </w:pPr>
            <w:r w:rsidRPr="009C675F">
              <w:rPr>
                <w:sz w:val="24"/>
                <w:szCs w:val="24"/>
              </w:rPr>
              <w:t>Mathematics:</w:t>
            </w:r>
            <w:r w:rsidRPr="009C4A1C">
              <w:rPr>
                <w:sz w:val="24"/>
                <w:szCs w:val="24"/>
              </w:rPr>
              <w:t xml:space="preserve"> </w:t>
            </w:r>
            <w:r w:rsidRPr="00464483">
              <w:rPr>
                <w:b w:val="0"/>
                <w:bCs w:val="0"/>
                <w:sz w:val="24"/>
                <w:szCs w:val="24"/>
              </w:rPr>
              <w:t>COM.10</w:t>
            </w:r>
          </w:p>
        </w:tc>
        <w:tc>
          <w:tcPr>
            <w:tcW w:w="799" w:type="pct"/>
          </w:tcPr>
          <w:p w14:paraId="6AE1C301" w14:textId="77777777" w:rsidR="00EB14B0" w:rsidRPr="00BC0471" w:rsidRDefault="00EB14B0" w:rsidP="00EB14B0">
            <w:pPr>
              <w:pStyle w:val="Heading2"/>
            </w:pPr>
          </w:p>
        </w:tc>
      </w:tr>
      <w:tr w:rsidR="00EB14B0" w:rsidRPr="00B5110F" w14:paraId="1D8D7E9B" w14:textId="77777777" w:rsidTr="00EB14B0">
        <w:tc>
          <w:tcPr>
            <w:tcW w:w="197" w:type="pct"/>
          </w:tcPr>
          <w:p w14:paraId="08308F82" w14:textId="71A7A0BF" w:rsidR="00EB14B0" w:rsidRPr="00464483" w:rsidRDefault="00EB14B0" w:rsidP="00EB14B0">
            <w:pPr>
              <w:pStyle w:val="Heading2"/>
              <w:rPr>
                <w:b w:val="0"/>
                <w:bCs w:val="0"/>
              </w:rPr>
            </w:pPr>
            <w:r w:rsidRPr="00464483">
              <w:rPr>
                <w:b w:val="0"/>
                <w:bCs w:val="0"/>
                <w:sz w:val="24"/>
                <w:szCs w:val="24"/>
              </w:rPr>
              <w:t>17</w:t>
            </w:r>
          </w:p>
        </w:tc>
        <w:tc>
          <w:tcPr>
            <w:tcW w:w="899" w:type="pct"/>
            <w:tcMar>
              <w:top w:w="43" w:type="dxa"/>
              <w:left w:w="115" w:type="dxa"/>
              <w:bottom w:w="43" w:type="dxa"/>
              <w:right w:w="115" w:type="dxa"/>
            </w:tcMar>
          </w:tcPr>
          <w:p w14:paraId="49FE1DBB" w14:textId="46CEAA29" w:rsidR="00EB14B0" w:rsidRPr="00464483" w:rsidRDefault="00EB14B0" w:rsidP="00EB14B0">
            <w:pPr>
              <w:pStyle w:val="Heading2"/>
              <w:rPr>
                <w:b w:val="0"/>
                <w:bCs w:val="0"/>
                <w:sz w:val="24"/>
                <w:szCs w:val="24"/>
              </w:rPr>
            </w:pPr>
            <w:r w:rsidRPr="00464483">
              <w:rPr>
                <w:b w:val="0"/>
                <w:bCs w:val="0"/>
                <w:sz w:val="24"/>
                <w:szCs w:val="24"/>
              </w:rPr>
              <w:t>Maintain working knowledge of current information-technology (IT) systems.</w:t>
            </w:r>
          </w:p>
        </w:tc>
        <w:tc>
          <w:tcPr>
            <w:tcW w:w="1234" w:type="pct"/>
          </w:tcPr>
          <w:p w14:paraId="0162BA98"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2C135829"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439D0893"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7A5EC172"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20303A1D"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75321C3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6601935C"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emerging technologies</w:t>
            </w:r>
          </w:p>
          <w:p w14:paraId="34C76EEB" w14:textId="519897BA" w:rsidR="00EB14B0" w:rsidRPr="00325C68"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troubleshooting protocols and techniques.</w:t>
            </w:r>
          </w:p>
        </w:tc>
        <w:tc>
          <w:tcPr>
            <w:tcW w:w="992" w:type="pct"/>
          </w:tcPr>
          <w:p w14:paraId="58F16488"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2085C6D0"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How does one keep current with information technology?</w:t>
            </w:r>
          </w:p>
          <w:p w14:paraId="61F6FAFF" w14:textId="5720CDD8" w:rsidR="00EB14B0" w:rsidRPr="00BC0471" w:rsidRDefault="00EB14B0">
            <w:pPr>
              <w:pStyle w:val="ListParagraph"/>
              <w:numPr>
                <w:ilvl w:val="0"/>
                <w:numId w:val="245"/>
              </w:numPr>
              <w:ind w:left="444"/>
            </w:pPr>
            <w:r w:rsidRPr="00ED3052">
              <w:rPr>
                <w:rFonts w:ascii="Times New Roman" w:eastAsia="Times New Roman" w:hAnsi="Times New Roman" w:cs="Times New Roman"/>
                <w:sz w:val="24"/>
                <w:szCs w:val="24"/>
              </w:rPr>
              <w:t>What steps should be taken if there is a problem with technology in the workplace?</w:t>
            </w:r>
          </w:p>
        </w:tc>
        <w:tc>
          <w:tcPr>
            <w:tcW w:w="879" w:type="pct"/>
          </w:tcPr>
          <w:p w14:paraId="3185E55A" w14:textId="77777777" w:rsidR="00EB14B0" w:rsidRPr="00B91E86" w:rsidRDefault="00EB14B0" w:rsidP="00EB14B0">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t>English:</w:t>
            </w:r>
            <w:r w:rsidRPr="00B91E86">
              <w:rPr>
                <w:rFonts w:ascii="Times New Roman" w:eastAsia="Times New Roman" w:hAnsi="Times New Roman" w:cs="Times New Roman"/>
                <w:sz w:val="24"/>
                <w:szCs w:val="24"/>
                <w:lang w:val="pt-BR"/>
              </w:rPr>
              <w:t xml:space="preserve"> 9.C, 9.W, 9.R, 10.C, 10.W, 10.R, 11.C, 11.W, 11.R, 12.C, 12.W, 12.R</w:t>
            </w:r>
          </w:p>
          <w:p w14:paraId="78BC80B6" w14:textId="77777777" w:rsidR="00EB14B0" w:rsidRPr="00B91E86" w:rsidRDefault="00EB14B0" w:rsidP="00EB14B0">
            <w:pPr>
              <w:rPr>
                <w:rFonts w:ascii="Times New Roman" w:eastAsia="Times New Roman" w:hAnsi="Times New Roman" w:cs="Times New Roman"/>
                <w:sz w:val="24"/>
                <w:szCs w:val="24"/>
                <w:lang w:val="pt-BR"/>
              </w:rPr>
            </w:pPr>
          </w:p>
          <w:p w14:paraId="72A2D035" w14:textId="77777777" w:rsidR="00EB14B0" w:rsidRPr="009C4A1C" w:rsidRDefault="00EB14B0" w:rsidP="00EB14B0">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B07E95E" w14:textId="718C46C4" w:rsidR="00EB14B0" w:rsidRPr="00EB14B0" w:rsidRDefault="00EB14B0" w:rsidP="00EB14B0">
            <w:pPr>
              <w:pStyle w:val="Heading2"/>
              <w:rPr>
                <w:lang w:val="pt-BR"/>
              </w:rPr>
            </w:pPr>
            <w:r w:rsidRPr="00B91E86">
              <w:rPr>
                <w:sz w:val="24"/>
                <w:szCs w:val="24"/>
                <w:lang w:val="pt-BR"/>
              </w:rPr>
              <w:t xml:space="preserve">Mathematics: </w:t>
            </w:r>
            <w:r w:rsidRPr="00464483">
              <w:rPr>
                <w:b w:val="0"/>
                <w:bCs w:val="0"/>
                <w:sz w:val="24"/>
                <w:szCs w:val="24"/>
                <w:lang w:val="pt-BR"/>
              </w:rPr>
              <w:t>COM.1, COM.2, COM.7, COM.9, COM.10, COM.11, COM.16, COM.18, PS.17</w:t>
            </w:r>
            <w:r w:rsidRPr="00B91E86">
              <w:rPr>
                <w:sz w:val="24"/>
                <w:szCs w:val="24"/>
                <w:lang w:val="pt-BR"/>
              </w:rPr>
              <w:t xml:space="preserve"> </w:t>
            </w:r>
          </w:p>
        </w:tc>
        <w:tc>
          <w:tcPr>
            <w:tcW w:w="799" w:type="pct"/>
          </w:tcPr>
          <w:p w14:paraId="5990A818" w14:textId="77777777" w:rsidR="00EB14B0" w:rsidRPr="00EB14B0" w:rsidRDefault="00EB14B0" w:rsidP="00EB14B0">
            <w:pPr>
              <w:pStyle w:val="Heading2"/>
              <w:rPr>
                <w:lang w:val="pt-BR"/>
              </w:rPr>
            </w:pPr>
          </w:p>
        </w:tc>
      </w:tr>
      <w:tr w:rsidR="00EB14B0" w:rsidRPr="00B5110F" w14:paraId="7AF9B49D" w14:textId="77777777" w:rsidTr="00EB14B0">
        <w:tc>
          <w:tcPr>
            <w:tcW w:w="197" w:type="pct"/>
          </w:tcPr>
          <w:p w14:paraId="4FD90F6F" w14:textId="72C20422" w:rsidR="00EB14B0" w:rsidRPr="00464483" w:rsidRDefault="00EB14B0" w:rsidP="00EB14B0">
            <w:pPr>
              <w:pStyle w:val="Heading2"/>
              <w:rPr>
                <w:b w:val="0"/>
                <w:bCs w:val="0"/>
                <w:lang w:val="pt-BR"/>
              </w:rPr>
            </w:pPr>
            <w:r w:rsidRPr="00464483">
              <w:rPr>
                <w:b w:val="0"/>
                <w:bCs w:val="0"/>
                <w:sz w:val="24"/>
                <w:szCs w:val="24"/>
              </w:rPr>
              <w:t>18</w:t>
            </w:r>
          </w:p>
        </w:tc>
        <w:tc>
          <w:tcPr>
            <w:tcW w:w="899" w:type="pct"/>
            <w:tcMar>
              <w:top w:w="43" w:type="dxa"/>
              <w:left w:w="115" w:type="dxa"/>
              <w:bottom w:w="43" w:type="dxa"/>
              <w:right w:w="115" w:type="dxa"/>
            </w:tcMar>
          </w:tcPr>
          <w:p w14:paraId="5531FA67" w14:textId="38A30329" w:rsidR="00EB14B0" w:rsidRPr="00464483" w:rsidRDefault="00EB14B0" w:rsidP="00464483">
            <w:pPr>
              <w:rPr>
                <w:sz w:val="24"/>
                <w:szCs w:val="24"/>
              </w:rPr>
            </w:pPr>
            <w:r w:rsidRPr="00464483">
              <w:rPr>
                <w:rFonts w:ascii="Times New Roman" w:eastAsia="Times New Roman" w:hAnsi="Times New Roman" w:cs="Times New Roman"/>
                <w:sz w:val="24"/>
                <w:szCs w:val="24"/>
              </w:rPr>
              <w:t>Demonstrate proficiency with</w:t>
            </w:r>
            <w:r w:rsidR="00464483">
              <w:rPr>
                <w:rFonts w:ascii="Times New Roman" w:eastAsia="Times New Roman" w:hAnsi="Times New Roman" w:cs="Times New Roman"/>
                <w:sz w:val="24"/>
                <w:szCs w:val="24"/>
              </w:rPr>
              <w:t xml:space="preserve"> </w:t>
            </w:r>
            <w:r w:rsidRPr="00464483">
              <w:rPr>
                <w:rFonts w:ascii="Times New Roman" w:eastAsia="Times New Roman" w:hAnsi="Times New Roman" w:cs="Times New Roman"/>
                <w:sz w:val="24"/>
                <w:szCs w:val="24"/>
              </w:rPr>
              <w:t>technologies, tools, and machines common to a specific occupation.</w:t>
            </w:r>
          </w:p>
        </w:tc>
        <w:tc>
          <w:tcPr>
            <w:tcW w:w="1234" w:type="pct"/>
          </w:tcPr>
          <w:p w14:paraId="79601C87" w14:textId="630A29DD" w:rsidR="00EB14B0" w:rsidRPr="00464483" w:rsidRDefault="00EB14B0" w:rsidP="00EB14B0">
            <w:pPr>
              <w:pStyle w:val="Heading2"/>
              <w:rPr>
                <w:b w:val="0"/>
                <w:bCs w:val="0"/>
                <w:sz w:val="24"/>
                <w:szCs w:val="24"/>
              </w:rPr>
            </w:pPr>
            <w:r w:rsidRPr="00464483">
              <w:rPr>
                <w:b w:val="0"/>
                <w:bCs w:val="0"/>
                <w:sz w:val="24"/>
                <w:szCs w:val="24"/>
                <w:shd w:val="clear" w:color="auto" w:fill="FFFFFF"/>
              </w:rPr>
              <w:t>Demonstration includes selecting and using technology, tools, and machines to accomplish work.</w:t>
            </w:r>
          </w:p>
        </w:tc>
        <w:tc>
          <w:tcPr>
            <w:tcW w:w="992" w:type="pct"/>
          </w:tcPr>
          <w:p w14:paraId="17F4DC87"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75FA5456"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How are technology, tools, or machines used to accomplish job tasks efficiently?</w:t>
            </w:r>
          </w:p>
          <w:p w14:paraId="77336272" w14:textId="0895CD86"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Why is it important to be proficient with industry-specific technology, tools, and machines?</w:t>
            </w:r>
          </w:p>
        </w:tc>
        <w:tc>
          <w:tcPr>
            <w:tcW w:w="879" w:type="pct"/>
          </w:tcPr>
          <w:p w14:paraId="41B40B9A" w14:textId="77777777" w:rsidR="00EB14B0" w:rsidRPr="009C4A1C" w:rsidRDefault="00EB14B0" w:rsidP="00EB14B0">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954B5EA" w14:textId="05FE1462" w:rsidR="00EB14B0" w:rsidRPr="00EB14B0" w:rsidRDefault="00EB14B0" w:rsidP="00EB14B0">
            <w:pPr>
              <w:pStyle w:val="Heading2"/>
              <w:rPr>
                <w:lang w:val="pt-BR"/>
              </w:rPr>
            </w:pPr>
            <w:r w:rsidRPr="00B91E86">
              <w:rPr>
                <w:sz w:val="24"/>
                <w:szCs w:val="24"/>
                <w:lang w:val="pt-BR"/>
              </w:rPr>
              <w:t xml:space="preserve">Mathematics: </w:t>
            </w:r>
            <w:r w:rsidRPr="00464483">
              <w:rPr>
                <w:b w:val="0"/>
                <w:bCs w:val="0"/>
                <w:sz w:val="24"/>
                <w:szCs w:val="24"/>
                <w:lang w:val="pt-BR"/>
              </w:rPr>
              <w:t>A.7, A.8, A.9, AFDA.1, AFDA.3, AFDA.5, AII.4, AII.7, AII.9, COM.1, COM.7, COM.10, COM.11, COM.12, COM.16</w:t>
            </w:r>
          </w:p>
        </w:tc>
        <w:tc>
          <w:tcPr>
            <w:tcW w:w="799" w:type="pct"/>
          </w:tcPr>
          <w:p w14:paraId="11D38749" w14:textId="77777777" w:rsidR="00EB14B0" w:rsidRPr="00EB14B0" w:rsidRDefault="00EB14B0" w:rsidP="00EB14B0">
            <w:pPr>
              <w:pStyle w:val="Heading2"/>
              <w:rPr>
                <w:lang w:val="pt-BR"/>
              </w:rPr>
            </w:pPr>
          </w:p>
        </w:tc>
      </w:tr>
      <w:tr w:rsidR="00EB14B0" w:rsidRPr="00EB14B0" w14:paraId="1BAC9580" w14:textId="77777777" w:rsidTr="00EB14B0">
        <w:tc>
          <w:tcPr>
            <w:tcW w:w="197" w:type="pct"/>
          </w:tcPr>
          <w:p w14:paraId="5DF38D00" w14:textId="7F609F22" w:rsidR="00EB14B0" w:rsidRPr="00464483" w:rsidRDefault="00EB14B0" w:rsidP="00EB14B0">
            <w:pPr>
              <w:pStyle w:val="Heading2"/>
              <w:rPr>
                <w:b w:val="0"/>
                <w:bCs w:val="0"/>
                <w:lang w:val="pt-BR"/>
              </w:rPr>
            </w:pPr>
            <w:r w:rsidRPr="00464483">
              <w:rPr>
                <w:b w:val="0"/>
                <w:bCs w:val="0"/>
                <w:sz w:val="24"/>
                <w:szCs w:val="24"/>
                <w:lang w:val="fr-FR"/>
              </w:rPr>
              <w:t>19</w:t>
            </w:r>
          </w:p>
        </w:tc>
        <w:tc>
          <w:tcPr>
            <w:tcW w:w="899" w:type="pct"/>
            <w:tcMar>
              <w:top w:w="43" w:type="dxa"/>
              <w:left w:w="115" w:type="dxa"/>
              <w:bottom w:w="43" w:type="dxa"/>
              <w:right w:w="115" w:type="dxa"/>
            </w:tcMar>
          </w:tcPr>
          <w:p w14:paraId="63751815" w14:textId="38C5C9A6" w:rsidR="00EB14B0" w:rsidRPr="00464483" w:rsidRDefault="00EB14B0" w:rsidP="00EB14B0">
            <w:pPr>
              <w:pStyle w:val="Heading2"/>
              <w:rPr>
                <w:b w:val="0"/>
                <w:bCs w:val="0"/>
                <w:sz w:val="24"/>
                <w:szCs w:val="24"/>
              </w:rPr>
            </w:pPr>
            <w:r w:rsidRPr="00464483">
              <w:rPr>
                <w:b w:val="0"/>
                <w:bCs w:val="0"/>
                <w:sz w:val="24"/>
                <w:szCs w:val="24"/>
              </w:rPr>
              <w:t>Apply mathematical skills to job-specific tasks.</w:t>
            </w:r>
          </w:p>
        </w:tc>
        <w:tc>
          <w:tcPr>
            <w:tcW w:w="1234" w:type="pct"/>
          </w:tcPr>
          <w:p w14:paraId="16D5A72B"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5EF1DD94"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1D7AE980"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0745B509"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 xml:space="preserve">applying mathematical processes to accomplish job-specific tasks (e.g., </w:t>
            </w:r>
            <w:r w:rsidRPr="00ED3052">
              <w:rPr>
                <w:rFonts w:ascii="Times New Roman" w:eastAsia="Times New Roman" w:hAnsi="Times New Roman" w:cs="Times New Roman"/>
                <w:sz w:val="24"/>
                <w:szCs w:val="24"/>
              </w:rPr>
              <w:lastRenderedPageBreak/>
              <w:t>estimating required supplies, completing expense reports)</w:t>
            </w:r>
          </w:p>
          <w:p w14:paraId="1E29CABA" w14:textId="64AE2170"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992" w:type="pct"/>
          </w:tcPr>
          <w:p w14:paraId="6AD008D3"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mathematical skills are required to attain an entry-level job in a specific field? What mathematical skills are required for higher-level jobs within that field?</w:t>
            </w:r>
          </w:p>
          <w:p w14:paraId="61FDBB6E"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resources are available to assist in the improvement of mathematical skills?</w:t>
            </w:r>
          </w:p>
          <w:p w14:paraId="44530707" w14:textId="3BEF2F7E"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lastRenderedPageBreak/>
              <w:t>Why are mathematical skills considered communication skills?</w:t>
            </w:r>
          </w:p>
        </w:tc>
        <w:tc>
          <w:tcPr>
            <w:tcW w:w="879" w:type="pct"/>
          </w:tcPr>
          <w:p w14:paraId="49A668CF" w14:textId="77777777" w:rsidR="00EB14B0" w:rsidRDefault="00EB14B0" w:rsidP="00EB14B0">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100FAD7D" w14:textId="77777777" w:rsidR="00EB14B0" w:rsidRPr="009C4A1C" w:rsidRDefault="00EB14B0" w:rsidP="00EB14B0">
            <w:pPr>
              <w:rPr>
                <w:rFonts w:ascii="Times New Roman" w:eastAsia="Times New Roman" w:hAnsi="Times New Roman" w:cs="Times New Roman"/>
                <w:sz w:val="24"/>
                <w:szCs w:val="24"/>
              </w:rPr>
            </w:pPr>
          </w:p>
          <w:p w14:paraId="447F4830" w14:textId="77777777" w:rsidR="00EB14B0" w:rsidRPr="009C4A1C" w:rsidRDefault="00EB14B0" w:rsidP="00EB14B0">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201209E" w14:textId="77777777" w:rsidR="00EB14B0" w:rsidRPr="009C4A1C" w:rsidRDefault="00EB14B0" w:rsidP="00EB14B0">
            <w:pPr>
              <w:rPr>
                <w:rFonts w:ascii="Times New Roman" w:eastAsia="Times New Roman" w:hAnsi="Times New Roman" w:cs="Times New Roman"/>
                <w:sz w:val="24"/>
                <w:szCs w:val="24"/>
              </w:rPr>
            </w:pPr>
          </w:p>
          <w:p w14:paraId="604D3CAA" w14:textId="77777777" w:rsidR="00EB14B0" w:rsidRPr="00B91E86" w:rsidRDefault="00EB14B0" w:rsidP="00EB14B0">
            <w:pPr>
              <w:rPr>
                <w:rFonts w:ascii="Times New Roman" w:eastAsia="Times New Roman" w:hAnsi="Times New Roman" w:cs="Times New Roman"/>
                <w:sz w:val="24"/>
                <w:szCs w:val="24"/>
                <w:lang w:val="pt-BR"/>
              </w:rPr>
            </w:pPr>
            <w:r w:rsidRPr="00B91E86">
              <w:rPr>
                <w:rFonts w:ascii="Times New Roman" w:eastAsia="Times New Roman" w:hAnsi="Times New Roman" w:cs="Times New Roman"/>
                <w:b/>
                <w:bCs/>
                <w:sz w:val="24"/>
                <w:szCs w:val="24"/>
                <w:lang w:val="pt-BR"/>
              </w:rPr>
              <w:lastRenderedPageBreak/>
              <w:t>Mathematics:</w:t>
            </w:r>
            <w:r w:rsidRPr="00B91E86">
              <w:rPr>
                <w:rFonts w:ascii="Times New Roman" w:eastAsia="Times New Roman" w:hAnsi="Times New Roman" w:cs="Times New Roman"/>
                <w:sz w:val="24"/>
                <w:szCs w:val="24"/>
                <w:lang w:val="pt-BR"/>
              </w:rPr>
              <w:t xml:space="preserve"> A.1, A.3, A.4, A.5, A.7, A.8, A.9, AFDA.1, AFDA.3, AFDA.5, AFDA.8, AII.3, AII.7, AII.9, AII.10, COM.1, COM.7</w:t>
            </w:r>
          </w:p>
          <w:p w14:paraId="40417FFE" w14:textId="128DB180" w:rsidR="00EB14B0" w:rsidRPr="00EB14B0" w:rsidRDefault="00EB14B0" w:rsidP="00EB14B0">
            <w:pPr>
              <w:pStyle w:val="Heading2"/>
              <w:rPr>
                <w:lang w:val="pt-BR"/>
              </w:rPr>
            </w:pPr>
            <w:r w:rsidRPr="009C675F">
              <w:rPr>
                <w:sz w:val="24"/>
                <w:szCs w:val="24"/>
              </w:rPr>
              <w:t>Science:</w:t>
            </w:r>
            <w:r w:rsidRPr="009C4A1C">
              <w:rPr>
                <w:sz w:val="24"/>
                <w:szCs w:val="24"/>
              </w:rPr>
              <w:t xml:space="preserve"> </w:t>
            </w:r>
            <w:r w:rsidRPr="00464483">
              <w:rPr>
                <w:b w:val="0"/>
                <w:bCs w:val="0"/>
                <w:sz w:val="24"/>
                <w:szCs w:val="24"/>
              </w:rPr>
              <w:t>BIO.1, CH.1, ES.1, PH.1</w:t>
            </w:r>
          </w:p>
        </w:tc>
        <w:tc>
          <w:tcPr>
            <w:tcW w:w="799" w:type="pct"/>
          </w:tcPr>
          <w:p w14:paraId="2BD8150E" w14:textId="77777777" w:rsidR="00EB14B0" w:rsidRPr="00EB14B0" w:rsidRDefault="00EB14B0" w:rsidP="00EB14B0">
            <w:pPr>
              <w:pStyle w:val="Heading2"/>
              <w:rPr>
                <w:lang w:val="pt-BR"/>
              </w:rPr>
            </w:pPr>
          </w:p>
        </w:tc>
      </w:tr>
      <w:tr w:rsidR="00EB14B0" w:rsidRPr="00EB14B0" w14:paraId="1D99CA6C" w14:textId="77777777" w:rsidTr="00EB14B0">
        <w:tc>
          <w:tcPr>
            <w:tcW w:w="197" w:type="pct"/>
          </w:tcPr>
          <w:p w14:paraId="4F45A246" w14:textId="18D39BB7" w:rsidR="00EB14B0" w:rsidRPr="00464483" w:rsidRDefault="00EB14B0" w:rsidP="00EB14B0">
            <w:pPr>
              <w:rPr>
                <w:lang w:val="pt-BR"/>
              </w:rPr>
            </w:pPr>
            <w:r w:rsidRPr="00464483">
              <w:rPr>
                <w:rFonts w:ascii="Times New Roman" w:eastAsia="Times New Roman" w:hAnsi="Times New Roman" w:cs="Times New Roman"/>
                <w:sz w:val="24"/>
                <w:szCs w:val="24"/>
              </w:rPr>
              <w:t>20</w:t>
            </w:r>
          </w:p>
        </w:tc>
        <w:tc>
          <w:tcPr>
            <w:tcW w:w="899" w:type="pct"/>
            <w:tcMar>
              <w:top w:w="43" w:type="dxa"/>
              <w:left w:w="115" w:type="dxa"/>
              <w:bottom w:w="43" w:type="dxa"/>
              <w:right w:w="115" w:type="dxa"/>
            </w:tcMar>
          </w:tcPr>
          <w:p w14:paraId="3D6F38C3" w14:textId="09096B5D" w:rsidR="00EB14B0" w:rsidRPr="00464483" w:rsidRDefault="00EB14B0" w:rsidP="00EB14B0">
            <w:pPr>
              <w:pStyle w:val="Heading2"/>
              <w:rPr>
                <w:b w:val="0"/>
                <w:bCs w:val="0"/>
                <w:sz w:val="24"/>
                <w:szCs w:val="24"/>
                <w:lang w:val="pt-BR"/>
              </w:rPr>
            </w:pPr>
            <w:r w:rsidRPr="00464483">
              <w:rPr>
                <w:b w:val="0"/>
                <w:bCs w:val="0"/>
                <w:sz w:val="24"/>
                <w:szCs w:val="24"/>
              </w:rPr>
              <w:t>Demonstrate professionalism.</w:t>
            </w:r>
          </w:p>
        </w:tc>
        <w:tc>
          <w:tcPr>
            <w:tcW w:w="1234" w:type="pct"/>
          </w:tcPr>
          <w:p w14:paraId="496884E2"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B87CC9B"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49BEB17C"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33ABC4A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5FA41601"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34ED0E50"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64A3B8C2"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6EE168CE" w14:textId="195ECB23"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992" w:type="pct"/>
          </w:tcPr>
          <w:p w14:paraId="3F5A2E36"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01ABA37D"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30ABAC08"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44F37C89"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544C9E2F" w14:textId="77777777" w:rsidR="00464483" w:rsidRPr="002E7549" w:rsidRDefault="00EB14B0">
            <w:pPr>
              <w:pStyle w:val="ListParagraph"/>
              <w:numPr>
                <w:ilvl w:val="0"/>
                <w:numId w:val="245"/>
              </w:numPr>
              <w:ind w:left="444"/>
            </w:pPr>
            <w:r w:rsidRPr="00ED3052">
              <w:rPr>
                <w:rFonts w:ascii="Times New Roman" w:eastAsia="Times New Roman" w:hAnsi="Times New Roman" w:cs="Times New Roman"/>
                <w:sz w:val="24"/>
                <w:szCs w:val="24"/>
              </w:rPr>
              <w:t>What are some examples of workplace schedule expectations?</w:t>
            </w:r>
          </w:p>
          <w:p w14:paraId="587E8A1D" w14:textId="5E82A04D" w:rsidR="00EB14B0"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879" w:type="pct"/>
          </w:tcPr>
          <w:p w14:paraId="400B0AB7" w14:textId="77777777" w:rsidR="00EB14B0" w:rsidRDefault="00EB14B0" w:rsidP="00EB14B0">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9856E4E" w14:textId="55D57E5C" w:rsidR="00EB14B0" w:rsidRPr="00EB14B0" w:rsidRDefault="00EB14B0" w:rsidP="00EB14B0">
            <w:pPr>
              <w:pStyle w:val="Heading2"/>
            </w:pPr>
            <w:r w:rsidRPr="00E2329E">
              <w:rPr>
                <w:sz w:val="24"/>
                <w:szCs w:val="24"/>
              </w:rPr>
              <w:t>History and Social Science:</w:t>
            </w:r>
            <w:r w:rsidRPr="009C4A1C">
              <w:rPr>
                <w:sz w:val="24"/>
                <w:szCs w:val="24"/>
              </w:rPr>
              <w:t xml:space="preserve"> </w:t>
            </w:r>
            <w:r w:rsidRPr="00464483">
              <w:rPr>
                <w:b w:val="0"/>
                <w:bCs w:val="0"/>
                <w:sz w:val="24"/>
                <w:szCs w:val="24"/>
              </w:rPr>
              <w:t>Skills GOVT, Skills VUS, Skills WHI, Skills WHII</w:t>
            </w:r>
          </w:p>
        </w:tc>
        <w:tc>
          <w:tcPr>
            <w:tcW w:w="799" w:type="pct"/>
          </w:tcPr>
          <w:p w14:paraId="5EE54BCC" w14:textId="77777777" w:rsidR="00EB14B0" w:rsidRPr="00EB14B0" w:rsidRDefault="00EB14B0" w:rsidP="00EB14B0">
            <w:pPr>
              <w:pStyle w:val="Heading2"/>
            </w:pPr>
          </w:p>
        </w:tc>
      </w:tr>
      <w:tr w:rsidR="00EB14B0" w:rsidRPr="00EB14B0" w14:paraId="39D77A2C" w14:textId="77777777" w:rsidTr="00EB14B0">
        <w:tc>
          <w:tcPr>
            <w:tcW w:w="197" w:type="pct"/>
          </w:tcPr>
          <w:p w14:paraId="15D4B59C" w14:textId="7A5D75FF" w:rsidR="00EB14B0" w:rsidRPr="00464483" w:rsidRDefault="00EB14B0" w:rsidP="00EB14B0">
            <w:pPr>
              <w:pStyle w:val="Heading2"/>
              <w:rPr>
                <w:b w:val="0"/>
                <w:bCs w:val="0"/>
                <w:lang w:val="pt-BR"/>
              </w:rPr>
            </w:pPr>
            <w:r w:rsidRPr="00464483">
              <w:rPr>
                <w:b w:val="0"/>
                <w:bCs w:val="0"/>
                <w:sz w:val="24"/>
                <w:szCs w:val="24"/>
              </w:rPr>
              <w:t>21</w:t>
            </w:r>
          </w:p>
        </w:tc>
        <w:tc>
          <w:tcPr>
            <w:tcW w:w="899" w:type="pct"/>
            <w:tcMar>
              <w:top w:w="43" w:type="dxa"/>
              <w:left w:w="115" w:type="dxa"/>
              <w:bottom w:w="43" w:type="dxa"/>
              <w:right w:w="115" w:type="dxa"/>
            </w:tcMar>
          </w:tcPr>
          <w:p w14:paraId="1C47D214" w14:textId="6E84C207" w:rsidR="00EB14B0" w:rsidRPr="00464483" w:rsidRDefault="00EB14B0" w:rsidP="00EB14B0">
            <w:pPr>
              <w:pStyle w:val="Heading2"/>
              <w:rPr>
                <w:b w:val="0"/>
                <w:bCs w:val="0"/>
                <w:sz w:val="24"/>
                <w:szCs w:val="24"/>
              </w:rPr>
            </w:pPr>
            <w:r w:rsidRPr="00464483">
              <w:rPr>
                <w:b w:val="0"/>
                <w:bCs w:val="0"/>
                <w:sz w:val="24"/>
                <w:szCs w:val="24"/>
              </w:rPr>
              <w:t>Demonstrate reading and writing skills.</w:t>
            </w:r>
          </w:p>
        </w:tc>
        <w:tc>
          <w:tcPr>
            <w:tcW w:w="1234" w:type="pct"/>
          </w:tcPr>
          <w:p w14:paraId="76147343"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252F417"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0996C0C3"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776DB035"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effectively writing workplace documents, considering</w:t>
            </w:r>
          </w:p>
          <w:p w14:paraId="460DEA5F" w14:textId="77777777" w:rsidR="00EB14B0" w:rsidRPr="00ED3052" w:rsidRDefault="00EB14B0">
            <w:pPr>
              <w:numPr>
                <w:ilvl w:val="1"/>
                <w:numId w:val="24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1EE527F0" w14:textId="77777777" w:rsidR="00EB14B0" w:rsidRPr="00ED3052" w:rsidRDefault="00EB14B0">
            <w:pPr>
              <w:numPr>
                <w:ilvl w:val="1"/>
                <w:numId w:val="24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0AD5C4EB" w14:textId="77777777" w:rsidR="00464483" w:rsidRPr="00464483" w:rsidRDefault="00EB14B0">
            <w:pPr>
              <w:numPr>
                <w:ilvl w:val="1"/>
                <w:numId w:val="247"/>
              </w:numPr>
              <w:shd w:val="clear" w:color="auto" w:fill="FFFFFF"/>
              <w:tabs>
                <w:tab w:val="clear" w:pos="1440"/>
                <w:tab w:val="num" w:pos="1103"/>
                <w:tab w:val="num" w:pos="1195"/>
              </w:tabs>
              <w:ind w:left="1105"/>
              <w:rPr>
                <w:sz w:val="24"/>
                <w:szCs w:val="24"/>
              </w:rPr>
            </w:pPr>
            <w:r w:rsidRPr="00ED3052">
              <w:rPr>
                <w:rFonts w:ascii="Times New Roman" w:eastAsia="Times New Roman" w:hAnsi="Times New Roman" w:cs="Times New Roman"/>
                <w:sz w:val="24"/>
                <w:szCs w:val="24"/>
              </w:rPr>
              <w:t>grammar</w:t>
            </w:r>
          </w:p>
          <w:p w14:paraId="0A5309C8" w14:textId="045D5014" w:rsidR="00EB14B0" w:rsidRPr="00EB14B0" w:rsidRDefault="00EB14B0">
            <w:pPr>
              <w:numPr>
                <w:ilvl w:val="1"/>
                <w:numId w:val="247"/>
              </w:numPr>
              <w:shd w:val="clear" w:color="auto" w:fill="FFFFFF"/>
              <w:tabs>
                <w:tab w:val="clear" w:pos="1440"/>
                <w:tab w:val="num" w:pos="1103"/>
                <w:tab w:val="num" w:pos="1195"/>
              </w:tabs>
              <w:ind w:left="1105"/>
              <w:rPr>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992" w:type="pct"/>
          </w:tcPr>
          <w:p w14:paraId="63DC2F88"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level of reading and writing skills are required for an entry-level job in a given industry?</w:t>
            </w:r>
          </w:p>
          <w:p w14:paraId="111862EE"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 reading and writing skills help a person succeed as an individual, family member, and citizen?</w:t>
            </w:r>
          </w:p>
          <w:p w14:paraId="56BD8F31"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 xml:space="preserve">How would written correspondence differ </w:t>
            </w:r>
            <w:proofErr w:type="gramStart"/>
            <w:r w:rsidRPr="00ED3052">
              <w:rPr>
                <w:rFonts w:ascii="Times New Roman" w:eastAsia="Times New Roman" w:hAnsi="Times New Roman" w:cs="Times New Roman"/>
                <w:sz w:val="24"/>
                <w:szCs w:val="24"/>
              </w:rPr>
              <w:t>among</w:t>
            </w:r>
            <w:proofErr w:type="gramEnd"/>
            <w:r w:rsidRPr="00ED3052">
              <w:rPr>
                <w:rFonts w:ascii="Times New Roman" w:eastAsia="Times New Roman" w:hAnsi="Times New Roman" w:cs="Times New Roman"/>
                <w:sz w:val="24"/>
                <w:szCs w:val="24"/>
              </w:rPr>
              <w:t xml:space="preserve"> friends vs. between an applicant and a prospective employer?</w:t>
            </w:r>
          </w:p>
          <w:p w14:paraId="2EAB0032" w14:textId="282CB8E2"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879" w:type="pct"/>
          </w:tcPr>
          <w:p w14:paraId="28FB72DF" w14:textId="77777777" w:rsidR="00EB14B0" w:rsidRDefault="00EB14B0" w:rsidP="00EB14B0">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9.RI, 9.W, 9.LU, 10.C, 10.DSR, 10.RI, 10.W, 10.LU, 11.C, 11.DSR, 11.RI, 11.W, 11.LU, </w:t>
            </w:r>
            <w:r>
              <w:rPr>
                <w:rFonts w:ascii="Times New Roman" w:eastAsia="Times New Roman" w:hAnsi="Times New Roman" w:cs="Times New Roman"/>
                <w:sz w:val="24"/>
                <w:szCs w:val="24"/>
              </w:rPr>
              <w:lastRenderedPageBreak/>
              <w:t>12.C, 12.DSR, 12.RI, 12.W, 12.LU</w:t>
            </w:r>
          </w:p>
          <w:p w14:paraId="71333D07" w14:textId="34AB3566" w:rsidR="00EB14B0" w:rsidRPr="00EB14B0" w:rsidRDefault="00EB14B0" w:rsidP="00EB14B0">
            <w:pPr>
              <w:pStyle w:val="Heading2"/>
            </w:pPr>
            <w:r w:rsidRPr="00E2329E">
              <w:rPr>
                <w:sz w:val="24"/>
                <w:szCs w:val="24"/>
              </w:rPr>
              <w:t>History and Social Science:</w:t>
            </w:r>
            <w:r w:rsidRPr="009C4A1C">
              <w:rPr>
                <w:sz w:val="24"/>
                <w:szCs w:val="24"/>
              </w:rPr>
              <w:t xml:space="preserve"> </w:t>
            </w:r>
            <w:r w:rsidRPr="00464483">
              <w:rPr>
                <w:b w:val="0"/>
                <w:bCs w:val="0"/>
                <w:sz w:val="24"/>
                <w:szCs w:val="24"/>
              </w:rPr>
              <w:t>Skills GOVT, Skills VUS, Skills WHI, Skills WHII</w:t>
            </w:r>
          </w:p>
        </w:tc>
        <w:tc>
          <w:tcPr>
            <w:tcW w:w="799" w:type="pct"/>
          </w:tcPr>
          <w:p w14:paraId="55B91E97" w14:textId="77777777" w:rsidR="00EB14B0" w:rsidRPr="00EB14B0" w:rsidRDefault="00EB14B0" w:rsidP="00EB14B0">
            <w:pPr>
              <w:pStyle w:val="Heading2"/>
            </w:pPr>
          </w:p>
        </w:tc>
      </w:tr>
      <w:tr w:rsidR="00EB14B0" w:rsidRPr="00EB14B0" w14:paraId="50BC2478" w14:textId="77777777" w:rsidTr="00920792">
        <w:tc>
          <w:tcPr>
            <w:tcW w:w="197" w:type="pct"/>
            <w:tcBorders>
              <w:bottom w:val="single" w:sz="4" w:space="0" w:color="auto"/>
            </w:tcBorders>
          </w:tcPr>
          <w:p w14:paraId="51F36DED" w14:textId="272C573C" w:rsidR="00EB14B0" w:rsidRPr="00464483" w:rsidRDefault="00EB14B0" w:rsidP="00EB14B0">
            <w:pPr>
              <w:pStyle w:val="Heading2"/>
              <w:rPr>
                <w:b w:val="0"/>
                <w:bCs w:val="0"/>
                <w:lang w:val="pt-BR"/>
              </w:rPr>
            </w:pPr>
            <w:r w:rsidRPr="00464483">
              <w:rPr>
                <w:b w:val="0"/>
                <w:bCs w:val="0"/>
                <w:sz w:val="24"/>
                <w:szCs w:val="24"/>
              </w:rPr>
              <w:t>22</w:t>
            </w:r>
          </w:p>
        </w:tc>
        <w:tc>
          <w:tcPr>
            <w:tcW w:w="899" w:type="pct"/>
            <w:tcBorders>
              <w:bottom w:val="single" w:sz="4" w:space="0" w:color="auto"/>
            </w:tcBorders>
            <w:tcMar>
              <w:top w:w="43" w:type="dxa"/>
              <w:left w:w="115" w:type="dxa"/>
              <w:bottom w:w="43" w:type="dxa"/>
              <w:right w:w="115" w:type="dxa"/>
            </w:tcMar>
          </w:tcPr>
          <w:p w14:paraId="02CD0314" w14:textId="6B1B4FB8" w:rsidR="00EB14B0" w:rsidRPr="00464483" w:rsidRDefault="00EB14B0" w:rsidP="00EB14B0">
            <w:pPr>
              <w:pStyle w:val="Heading2"/>
              <w:rPr>
                <w:b w:val="0"/>
                <w:bCs w:val="0"/>
                <w:sz w:val="24"/>
                <w:szCs w:val="24"/>
                <w:lang w:val="pt-BR"/>
              </w:rPr>
            </w:pPr>
            <w:r w:rsidRPr="00464483">
              <w:rPr>
                <w:b w:val="0"/>
                <w:bCs w:val="0"/>
                <w:sz w:val="24"/>
                <w:szCs w:val="24"/>
              </w:rPr>
              <w:t>Demonstrate workplace safety.</w:t>
            </w:r>
          </w:p>
        </w:tc>
        <w:tc>
          <w:tcPr>
            <w:tcW w:w="1234" w:type="pct"/>
            <w:tcBorders>
              <w:bottom w:val="single" w:sz="4" w:space="0" w:color="auto"/>
            </w:tcBorders>
          </w:tcPr>
          <w:p w14:paraId="11CE2528"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2EFE5B31"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2C7424CF"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7EB4D24B" w14:textId="77777777" w:rsidR="00EB14B0" w:rsidRPr="00ED3052" w:rsidRDefault="00EB14B0">
            <w:pPr>
              <w:numPr>
                <w:ilvl w:val="1"/>
                <w:numId w:val="2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79F470D1" w14:textId="77777777" w:rsidR="00EB14B0" w:rsidRPr="00ED3052" w:rsidRDefault="00EB14B0">
            <w:pPr>
              <w:numPr>
                <w:ilvl w:val="1"/>
                <w:numId w:val="2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3198FF95"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135E9622"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identifying risks and hazards in the workplace</w:t>
            </w:r>
          </w:p>
          <w:p w14:paraId="0DFBD1E9" w14:textId="02585FC4"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following emergency protocols (e.g., evacuation routes).</w:t>
            </w:r>
          </w:p>
        </w:tc>
        <w:tc>
          <w:tcPr>
            <w:tcW w:w="992" w:type="pct"/>
            <w:tcBorders>
              <w:bottom w:val="single" w:sz="4" w:space="0" w:color="auto"/>
            </w:tcBorders>
          </w:tcPr>
          <w:p w14:paraId="232AD13E"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3CAA084C"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399C7183"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Where might one find an SDS?</w:t>
            </w:r>
          </w:p>
          <w:p w14:paraId="10B0A19B" w14:textId="08121AD7"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How do emergency protocols differ within the school, the workplace, and the home?</w:t>
            </w:r>
          </w:p>
        </w:tc>
        <w:tc>
          <w:tcPr>
            <w:tcW w:w="879" w:type="pct"/>
            <w:tcBorders>
              <w:bottom w:val="single" w:sz="4" w:space="0" w:color="auto"/>
            </w:tcBorders>
          </w:tcPr>
          <w:p w14:paraId="7FA551E1" w14:textId="77777777" w:rsidR="00EB14B0" w:rsidRDefault="00EB14B0" w:rsidP="00EB14B0">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04431AFB" w14:textId="77777777" w:rsidR="00EB14B0" w:rsidRPr="009C4A1C" w:rsidRDefault="00EB14B0" w:rsidP="00EB14B0">
            <w:pPr>
              <w:rPr>
                <w:rFonts w:ascii="Times New Roman" w:eastAsia="Times New Roman" w:hAnsi="Times New Roman" w:cs="Times New Roman"/>
                <w:sz w:val="24"/>
                <w:szCs w:val="24"/>
              </w:rPr>
            </w:pPr>
          </w:p>
          <w:p w14:paraId="1D6EB493" w14:textId="77777777" w:rsidR="00EB14B0" w:rsidRPr="009C4A1C" w:rsidRDefault="00EB14B0" w:rsidP="00EB14B0">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3346623" w14:textId="44E3651F" w:rsidR="00EB14B0" w:rsidRPr="00EB14B0" w:rsidRDefault="00EB14B0" w:rsidP="00EB14B0">
            <w:pPr>
              <w:pStyle w:val="Heading2"/>
              <w:rPr>
                <w:lang w:val="pt-BR"/>
              </w:rPr>
            </w:pPr>
            <w:r w:rsidRPr="0072622C">
              <w:rPr>
                <w:sz w:val="24"/>
                <w:szCs w:val="24"/>
              </w:rPr>
              <w:t>Science:</w:t>
            </w:r>
            <w:r w:rsidRPr="009C4A1C">
              <w:rPr>
                <w:sz w:val="24"/>
                <w:szCs w:val="24"/>
              </w:rPr>
              <w:t xml:space="preserve"> CH.1</w:t>
            </w:r>
          </w:p>
        </w:tc>
        <w:tc>
          <w:tcPr>
            <w:tcW w:w="799" w:type="pct"/>
          </w:tcPr>
          <w:p w14:paraId="6C3F3AB5" w14:textId="77777777" w:rsidR="00EB14B0" w:rsidRPr="00EB14B0" w:rsidRDefault="00EB14B0" w:rsidP="00EB14B0">
            <w:pPr>
              <w:pStyle w:val="Heading2"/>
              <w:rPr>
                <w:lang w:val="pt-BR"/>
              </w:rPr>
            </w:pPr>
          </w:p>
        </w:tc>
      </w:tr>
      <w:tr w:rsidR="00EB14B0" w:rsidRPr="00EB14B0" w14:paraId="55003132" w14:textId="77777777" w:rsidTr="00784708">
        <w:tc>
          <w:tcPr>
            <w:tcW w:w="197" w:type="pct"/>
            <w:shd w:val="clear" w:color="auto" w:fill="AEAAAA" w:themeFill="background2" w:themeFillShade="BF"/>
          </w:tcPr>
          <w:p w14:paraId="28F5E84A" w14:textId="77777777" w:rsidR="00EB14B0" w:rsidRPr="00EB14B0" w:rsidRDefault="00EB14B0" w:rsidP="00EB14B0">
            <w:pPr>
              <w:pStyle w:val="Heading2"/>
              <w:rPr>
                <w:lang w:val="pt-BR"/>
              </w:rPr>
            </w:pPr>
          </w:p>
        </w:tc>
        <w:tc>
          <w:tcPr>
            <w:tcW w:w="899" w:type="pct"/>
            <w:shd w:val="clear" w:color="auto" w:fill="AEAAAA" w:themeFill="background2" w:themeFillShade="BF"/>
            <w:tcMar>
              <w:top w:w="43" w:type="dxa"/>
              <w:left w:w="115" w:type="dxa"/>
              <w:bottom w:w="43" w:type="dxa"/>
              <w:right w:w="115" w:type="dxa"/>
            </w:tcMar>
          </w:tcPr>
          <w:p w14:paraId="7CDD362C" w14:textId="514863AD" w:rsidR="00EB14B0" w:rsidRPr="00EB14B0" w:rsidRDefault="00EB14B0" w:rsidP="00EB14B0">
            <w:pPr>
              <w:pStyle w:val="Heading2"/>
              <w:rPr>
                <w:sz w:val="24"/>
                <w:szCs w:val="24"/>
              </w:rPr>
            </w:pPr>
            <w:bookmarkStart w:id="3" w:name="_Toc67297991"/>
            <w:r w:rsidRPr="009C4A1C">
              <w:rPr>
                <w:sz w:val="24"/>
                <w:szCs w:val="24"/>
              </w:rPr>
              <w:t>Examining All Aspects of an Industry</w:t>
            </w:r>
            <w:bookmarkEnd w:id="3"/>
          </w:p>
        </w:tc>
        <w:tc>
          <w:tcPr>
            <w:tcW w:w="1234" w:type="pct"/>
            <w:shd w:val="clear" w:color="auto" w:fill="AEAAAA" w:themeFill="background2" w:themeFillShade="BF"/>
          </w:tcPr>
          <w:p w14:paraId="4D742747" w14:textId="77777777" w:rsidR="00EB14B0" w:rsidRPr="00EB14B0" w:rsidRDefault="00EB14B0" w:rsidP="00EB14B0">
            <w:pPr>
              <w:pStyle w:val="Heading2"/>
              <w:rPr>
                <w:sz w:val="24"/>
                <w:szCs w:val="24"/>
              </w:rPr>
            </w:pPr>
          </w:p>
        </w:tc>
        <w:tc>
          <w:tcPr>
            <w:tcW w:w="992" w:type="pct"/>
            <w:shd w:val="clear" w:color="auto" w:fill="AEAAAA" w:themeFill="background2" w:themeFillShade="BF"/>
          </w:tcPr>
          <w:p w14:paraId="7C139AD8" w14:textId="77777777" w:rsidR="00EB14B0" w:rsidRPr="00EB14B0" w:rsidRDefault="00EB14B0" w:rsidP="00EB14B0">
            <w:pPr>
              <w:pStyle w:val="Heading2"/>
            </w:pPr>
          </w:p>
        </w:tc>
        <w:tc>
          <w:tcPr>
            <w:tcW w:w="879" w:type="pct"/>
            <w:shd w:val="clear" w:color="auto" w:fill="AEAAAA" w:themeFill="background2" w:themeFillShade="BF"/>
          </w:tcPr>
          <w:p w14:paraId="17283852" w14:textId="77777777" w:rsidR="00EB14B0" w:rsidRPr="00EB14B0" w:rsidRDefault="00EB14B0" w:rsidP="00EB14B0">
            <w:pPr>
              <w:pStyle w:val="Heading2"/>
            </w:pPr>
          </w:p>
        </w:tc>
        <w:tc>
          <w:tcPr>
            <w:tcW w:w="799" w:type="pct"/>
            <w:shd w:val="clear" w:color="auto" w:fill="AEAAAA" w:themeFill="background2" w:themeFillShade="BF"/>
          </w:tcPr>
          <w:p w14:paraId="7D057255" w14:textId="77777777" w:rsidR="00EB14B0" w:rsidRPr="00EB14B0" w:rsidRDefault="00EB14B0" w:rsidP="00EB14B0">
            <w:pPr>
              <w:pStyle w:val="Heading2"/>
            </w:pPr>
          </w:p>
        </w:tc>
      </w:tr>
      <w:tr w:rsidR="00EB14B0" w:rsidRPr="00EB14B0" w14:paraId="499930FF" w14:textId="77777777" w:rsidTr="00EB14B0">
        <w:tc>
          <w:tcPr>
            <w:tcW w:w="197" w:type="pct"/>
          </w:tcPr>
          <w:p w14:paraId="735A033F" w14:textId="0B7AA454" w:rsidR="00EB14B0" w:rsidRPr="00464483" w:rsidRDefault="00EB14B0" w:rsidP="00EB14B0">
            <w:pPr>
              <w:pStyle w:val="Heading2"/>
              <w:rPr>
                <w:b w:val="0"/>
                <w:bCs w:val="0"/>
              </w:rPr>
            </w:pPr>
            <w:r w:rsidRPr="00464483">
              <w:rPr>
                <w:b w:val="0"/>
                <w:bCs w:val="0"/>
                <w:sz w:val="24"/>
                <w:szCs w:val="24"/>
              </w:rPr>
              <w:lastRenderedPageBreak/>
              <w:t>23</w:t>
            </w:r>
          </w:p>
        </w:tc>
        <w:tc>
          <w:tcPr>
            <w:tcW w:w="899" w:type="pct"/>
            <w:tcMar>
              <w:top w:w="43" w:type="dxa"/>
              <w:left w:w="115" w:type="dxa"/>
              <w:bottom w:w="43" w:type="dxa"/>
              <w:right w:w="115" w:type="dxa"/>
            </w:tcMar>
          </w:tcPr>
          <w:p w14:paraId="5F3B7881" w14:textId="7AFEE3D5" w:rsidR="00EB14B0" w:rsidRPr="00464483" w:rsidRDefault="00EB14B0" w:rsidP="00EB14B0">
            <w:pPr>
              <w:pStyle w:val="Heading2"/>
              <w:rPr>
                <w:b w:val="0"/>
                <w:bCs w:val="0"/>
                <w:sz w:val="24"/>
                <w:szCs w:val="24"/>
              </w:rPr>
            </w:pPr>
            <w:r w:rsidRPr="00464483">
              <w:rPr>
                <w:b w:val="0"/>
                <w:bCs w:val="0"/>
                <w:sz w:val="24"/>
                <w:szCs w:val="24"/>
              </w:rPr>
              <w:t>Examine aspects of planning within an industry/organization.</w:t>
            </w:r>
          </w:p>
        </w:tc>
        <w:tc>
          <w:tcPr>
            <w:tcW w:w="1234" w:type="pct"/>
          </w:tcPr>
          <w:p w14:paraId="1F7760DC" w14:textId="77777777" w:rsidR="00EB14B0" w:rsidRDefault="00EB14B0" w:rsidP="00EB14B0">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032E4933"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41CBA2C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3C307161"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297A5BD9"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562263DB"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005DA21A"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2320753F"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2F3EB56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13C1E52C"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2A71CD73"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078AC701" w14:textId="53060EC7"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992" w:type="pct"/>
          </w:tcPr>
          <w:p w14:paraId="7CD1EA84"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1619E4E3"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lessons can you learn by comparing successful and unsuccessful businesses?</w:t>
            </w:r>
          </w:p>
          <w:p w14:paraId="7201388B" w14:textId="325F890F"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What might be some consequences of inadequate business planning?</w:t>
            </w:r>
          </w:p>
        </w:tc>
        <w:tc>
          <w:tcPr>
            <w:tcW w:w="879" w:type="pct"/>
          </w:tcPr>
          <w:p w14:paraId="33E31BC4" w14:textId="31461C3C" w:rsidR="00EB14B0" w:rsidRPr="00EB14B0" w:rsidRDefault="00EB14B0" w:rsidP="00EB14B0">
            <w:pPr>
              <w:pStyle w:val="Heading2"/>
            </w:pPr>
            <w:r w:rsidRPr="00F5184E">
              <w:rPr>
                <w:sz w:val="24"/>
                <w:szCs w:val="24"/>
              </w:rPr>
              <w:t>History and Social Science:</w:t>
            </w:r>
            <w:r w:rsidRPr="009C4A1C">
              <w:rPr>
                <w:sz w:val="24"/>
                <w:szCs w:val="24"/>
              </w:rPr>
              <w:t xml:space="preserve"> </w:t>
            </w:r>
            <w:r w:rsidRPr="00464483">
              <w:rPr>
                <w:b w:val="0"/>
                <w:bCs w:val="0"/>
                <w:sz w:val="24"/>
                <w:szCs w:val="24"/>
              </w:rPr>
              <w:t>GOVT.5</w:t>
            </w:r>
          </w:p>
        </w:tc>
        <w:tc>
          <w:tcPr>
            <w:tcW w:w="799" w:type="pct"/>
          </w:tcPr>
          <w:p w14:paraId="2AACFE01" w14:textId="77777777" w:rsidR="00EB14B0" w:rsidRPr="00EB14B0" w:rsidRDefault="00EB14B0" w:rsidP="00EB14B0">
            <w:pPr>
              <w:pStyle w:val="Heading2"/>
            </w:pPr>
          </w:p>
        </w:tc>
      </w:tr>
      <w:tr w:rsidR="00EB14B0" w:rsidRPr="00EB14B0" w14:paraId="75C8CB8E" w14:textId="77777777" w:rsidTr="00EB14B0">
        <w:tc>
          <w:tcPr>
            <w:tcW w:w="197" w:type="pct"/>
          </w:tcPr>
          <w:p w14:paraId="45E833E0" w14:textId="69B605E2" w:rsidR="00EB14B0" w:rsidRPr="00464483" w:rsidRDefault="00EB14B0" w:rsidP="00EB14B0">
            <w:r w:rsidRPr="00464483">
              <w:rPr>
                <w:rFonts w:ascii="Times New Roman" w:eastAsia="Times New Roman" w:hAnsi="Times New Roman" w:cs="Times New Roman"/>
                <w:sz w:val="24"/>
                <w:szCs w:val="24"/>
              </w:rPr>
              <w:t>24</w:t>
            </w:r>
          </w:p>
        </w:tc>
        <w:tc>
          <w:tcPr>
            <w:tcW w:w="899" w:type="pct"/>
            <w:tcMar>
              <w:top w:w="43" w:type="dxa"/>
              <w:left w:w="115" w:type="dxa"/>
              <w:bottom w:w="43" w:type="dxa"/>
              <w:right w:w="115" w:type="dxa"/>
            </w:tcMar>
          </w:tcPr>
          <w:p w14:paraId="781AFD13" w14:textId="070C9203" w:rsidR="00EB14B0" w:rsidRPr="00464483" w:rsidRDefault="00EB14B0" w:rsidP="00EB14B0">
            <w:pPr>
              <w:pStyle w:val="Heading2"/>
              <w:rPr>
                <w:b w:val="0"/>
                <w:bCs w:val="0"/>
                <w:sz w:val="24"/>
                <w:szCs w:val="24"/>
              </w:rPr>
            </w:pPr>
            <w:r w:rsidRPr="00464483">
              <w:rPr>
                <w:b w:val="0"/>
                <w:bCs w:val="0"/>
                <w:sz w:val="24"/>
                <w:szCs w:val="24"/>
              </w:rPr>
              <w:t>Examine aspects of management within an industry/organization.</w:t>
            </w:r>
          </w:p>
        </w:tc>
        <w:tc>
          <w:tcPr>
            <w:tcW w:w="1234" w:type="pct"/>
          </w:tcPr>
          <w:p w14:paraId="084A2794"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0A0F346"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1FDD0BDE"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7E1D18D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3D4EDE1A"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15AB57CD"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ways of enabling workers to fulfill their responsibilities</w:t>
            </w:r>
          </w:p>
          <w:p w14:paraId="69540A78"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582283DF"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3F29D98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0E1CA529"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resolution of conflicts</w:t>
            </w:r>
          </w:p>
          <w:p w14:paraId="3E6BC6E7" w14:textId="0449610B"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992" w:type="pct"/>
          </w:tcPr>
          <w:p w14:paraId="4B91F4F7"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lastRenderedPageBreak/>
              <w:t>What opportunities and/or activities can provide experience in management?</w:t>
            </w:r>
          </w:p>
          <w:p w14:paraId="47BA4F47" w14:textId="7CAB1D5A"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879" w:type="pct"/>
          </w:tcPr>
          <w:p w14:paraId="51803BF2" w14:textId="77777777" w:rsidR="00EB14B0" w:rsidRPr="00EB14B0" w:rsidRDefault="00EB14B0" w:rsidP="00EB14B0">
            <w:pPr>
              <w:pStyle w:val="Heading2"/>
            </w:pPr>
          </w:p>
        </w:tc>
        <w:tc>
          <w:tcPr>
            <w:tcW w:w="799" w:type="pct"/>
          </w:tcPr>
          <w:p w14:paraId="3F8894FF" w14:textId="77777777" w:rsidR="00EB14B0" w:rsidRPr="00EB14B0" w:rsidRDefault="00EB14B0" w:rsidP="00EB14B0">
            <w:pPr>
              <w:pStyle w:val="Heading2"/>
            </w:pPr>
          </w:p>
        </w:tc>
      </w:tr>
      <w:tr w:rsidR="00EB14B0" w:rsidRPr="00EB14B0" w14:paraId="11478F7F" w14:textId="77777777" w:rsidTr="00EB14B0">
        <w:tc>
          <w:tcPr>
            <w:tcW w:w="197" w:type="pct"/>
          </w:tcPr>
          <w:p w14:paraId="4FD939D2" w14:textId="1FEC5F12" w:rsidR="00EB14B0" w:rsidRPr="00464483" w:rsidRDefault="00EB14B0" w:rsidP="00EB14B0">
            <w:pPr>
              <w:pStyle w:val="Heading2"/>
              <w:rPr>
                <w:b w:val="0"/>
                <w:bCs w:val="0"/>
              </w:rPr>
            </w:pPr>
            <w:r w:rsidRPr="00464483">
              <w:rPr>
                <w:b w:val="0"/>
                <w:bCs w:val="0"/>
                <w:sz w:val="24"/>
                <w:szCs w:val="24"/>
              </w:rPr>
              <w:t>25</w:t>
            </w:r>
          </w:p>
        </w:tc>
        <w:tc>
          <w:tcPr>
            <w:tcW w:w="899" w:type="pct"/>
            <w:tcMar>
              <w:top w:w="43" w:type="dxa"/>
              <w:left w:w="115" w:type="dxa"/>
              <w:bottom w:w="43" w:type="dxa"/>
              <w:right w:w="115" w:type="dxa"/>
            </w:tcMar>
          </w:tcPr>
          <w:p w14:paraId="5B8C2001" w14:textId="4A080749" w:rsidR="00EB14B0" w:rsidRPr="00464483" w:rsidRDefault="00EB14B0" w:rsidP="00EB14B0">
            <w:pPr>
              <w:pStyle w:val="Heading2"/>
              <w:rPr>
                <w:b w:val="0"/>
                <w:bCs w:val="0"/>
                <w:sz w:val="24"/>
                <w:szCs w:val="24"/>
              </w:rPr>
            </w:pPr>
            <w:r w:rsidRPr="00464483">
              <w:rPr>
                <w:b w:val="0"/>
                <w:bCs w:val="0"/>
                <w:sz w:val="24"/>
                <w:szCs w:val="24"/>
              </w:rPr>
              <w:t>Examine aspects of financial responsibility within an industry/organization.</w:t>
            </w:r>
          </w:p>
        </w:tc>
        <w:tc>
          <w:tcPr>
            <w:tcW w:w="1234" w:type="pct"/>
          </w:tcPr>
          <w:p w14:paraId="310C5BE1" w14:textId="77777777" w:rsidR="00EB14B0" w:rsidRPr="00ED3052"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22D90D8" w14:textId="77777777" w:rsidR="00EB14B0"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0DDF500A" w14:textId="77777777" w:rsidR="00464483" w:rsidRPr="00ED3052" w:rsidRDefault="00464483">
            <w:pPr>
              <w:pStyle w:val="ListParagraph"/>
              <w:numPr>
                <w:ilvl w:val="0"/>
                <w:numId w:val="245"/>
              </w:numPr>
              <w:rPr>
                <w:rFonts w:ascii="Times New Roman" w:eastAsia="Times New Roman" w:hAnsi="Times New Roman" w:cs="Times New Roman"/>
                <w:sz w:val="24"/>
                <w:szCs w:val="24"/>
              </w:rPr>
            </w:pPr>
          </w:p>
          <w:p w14:paraId="691A7A98"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4B2D6585"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methods of acquiring capital</w:t>
            </w:r>
          </w:p>
          <w:p w14:paraId="29B4A3BA" w14:textId="17D46B84"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992" w:type="pct"/>
          </w:tcPr>
          <w:p w14:paraId="557E4DC2"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resources are available to assist you with the various financial functions?</w:t>
            </w:r>
          </w:p>
          <w:p w14:paraId="11F9D67D" w14:textId="36FAFB0F"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879" w:type="pct"/>
          </w:tcPr>
          <w:p w14:paraId="38A62A90" w14:textId="77777777" w:rsidR="00EB14B0" w:rsidRPr="00EB14B0" w:rsidRDefault="00EB14B0" w:rsidP="00EB14B0">
            <w:pPr>
              <w:pStyle w:val="Heading2"/>
            </w:pPr>
          </w:p>
        </w:tc>
        <w:tc>
          <w:tcPr>
            <w:tcW w:w="799" w:type="pct"/>
          </w:tcPr>
          <w:p w14:paraId="59BBB625" w14:textId="77777777" w:rsidR="00EB14B0" w:rsidRPr="00EB14B0" w:rsidRDefault="00EB14B0" w:rsidP="00EB14B0">
            <w:pPr>
              <w:pStyle w:val="Heading2"/>
            </w:pPr>
          </w:p>
        </w:tc>
      </w:tr>
      <w:tr w:rsidR="00EB14B0" w:rsidRPr="00EB14B0" w14:paraId="7BF96DF7" w14:textId="77777777" w:rsidTr="00EB14B0">
        <w:tc>
          <w:tcPr>
            <w:tcW w:w="197" w:type="pct"/>
          </w:tcPr>
          <w:p w14:paraId="23D8D296" w14:textId="1A9E5644" w:rsidR="00EB14B0" w:rsidRPr="00464483" w:rsidRDefault="00EB14B0" w:rsidP="00EB14B0">
            <w:pPr>
              <w:pStyle w:val="Heading2"/>
              <w:rPr>
                <w:b w:val="0"/>
                <w:bCs w:val="0"/>
              </w:rPr>
            </w:pPr>
            <w:r w:rsidRPr="00464483">
              <w:rPr>
                <w:b w:val="0"/>
                <w:bCs w:val="0"/>
                <w:sz w:val="24"/>
                <w:szCs w:val="24"/>
              </w:rPr>
              <w:t>26</w:t>
            </w:r>
          </w:p>
        </w:tc>
        <w:tc>
          <w:tcPr>
            <w:tcW w:w="899" w:type="pct"/>
            <w:tcMar>
              <w:top w:w="43" w:type="dxa"/>
              <w:left w:w="115" w:type="dxa"/>
              <w:bottom w:w="43" w:type="dxa"/>
              <w:right w:w="115" w:type="dxa"/>
            </w:tcMar>
          </w:tcPr>
          <w:p w14:paraId="50138215" w14:textId="5392B1CD" w:rsidR="00EB14B0" w:rsidRPr="00464483" w:rsidRDefault="00EB14B0" w:rsidP="00464483">
            <w:pPr>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t>Examine technical and production skills required of workers within an</w:t>
            </w:r>
            <w:r w:rsidR="00464483">
              <w:rPr>
                <w:rFonts w:ascii="Times New Roman" w:eastAsia="Times New Roman" w:hAnsi="Times New Roman" w:cs="Times New Roman"/>
                <w:sz w:val="24"/>
                <w:szCs w:val="24"/>
              </w:rPr>
              <w:t xml:space="preserve"> i</w:t>
            </w:r>
            <w:r w:rsidRPr="00464483">
              <w:rPr>
                <w:rFonts w:ascii="Times New Roman" w:eastAsia="Times New Roman" w:hAnsi="Times New Roman" w:cs="Times New Roman"/>
                <w:sz w:val="24"/>
                <w:szCs w:val="24"/>
              </w:rPr>
              <w:t>ndustry/organization.</w:t>
            </w:r>
          </w:p>
        </w:tc>
        <w:tc>
          <w:tcPr>
            <w:tcW w:w="1234" w:type="pct"/>
          </w:tcPr>
          <w:p w14:paraId="63124AFE"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56FC84D"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4FD3F074"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678225D2"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1772454F" w14:textId="6E69AF97" w:rsidR="00EB14B0" w:rsidRPr="00EB14B0" w:rsidRDefault="00EB14B0">
            <w:pPr>
              <w:pStyle w:val="ListParagraph"/>
              <w:numPr>
                <w:ilvl w:val="0"/>
                <w:numId w:val="245"/>
              </w:numPr>
              <w:rPr>
                <w:sz w:val="24"/>
                <w:szCs w:val="24"/>
              </w:rPr>
            </w:pPr>
            <w:proofErr w:type="gramStart"/>
            <w:r w:rsidRPr="00ED3052">
              <w:rPr>
                <w:rFonts w:ascii="Times New Roman" w:eastAsia="Times New Roman" w:hAnsi="Times New Roman" w:cs="Times New Roman"/>
                <w:sz w:val="24"/>
                <w:szCs w:val="24"/>
              </w:rPr>
              <w:t>industry</w:t>
            </w:r>
            <w:proofErr w:type="gramEnd"/>
            <w:r w:rsidRPr="00ED3052">
              <w:rPr>
                <w:rFonts w:ascii="Times New Roman" w:eastAsia="Times New Roman" w:hAnsi="Times New Roman" w:cs="Times New Roman"/>
                <w:sz w:val="24"/>
                <w:szCs w:val="24"/>
              </w:rPr>
              <w:t>-related interpersonal and team-player skills.</w:t>
            </w:r>
          </w:p>
        </w:tc>
        <w:tc>
          <w:tcPr>
            <w:tcW w:w="992" w:type="pct"/>
          </w:tcPr>
          <w:p w14:paraId="3441D282"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5C35A356"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27DF53D9"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is the importance of having more than one person analyze information in order to make decisions?</w:t>
            </w:r>
          </w:p>
          <w:p w14:paraId="15D9ADD6" w14:textId="04A422FF"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lastRenderedPageBreak/>
              <w:t>What steps can you take to develop industry-related interpersonal and team-player skills?</w:t>
            </w:r>
          </w:p>
        </w:tc>
        <w:tc>
          <w:tcPr>
            <w:tcW w:w="879" w:type="pct"/>
          </w:tcPr>
          <w:p w14:paraId="5AEE9ED1" w14:textId="77777777" w:rsidR="00EB14B0" w:rsidRPr="00EB14B0" w:rsidRDefault="00EB14B0" w:rsidP="00EB14B0">
            <w:pPr>
              <w:pStyle w:val="Heading2"/>
            </w:pPr>
          </w:p>
        </w:tc>
        <w:tc>
          <w:tcPr>
            <w:tcW w:w="799" w:type="pct"/>
          </w:tcPr>
          <w:p w14:paraId="0F4F9AFC" w14:textId="77777777" w:rsidR="00EB14B0" w:rsidRPr="00EB14B0" w:rsidRDefault="00EB14B0" w:rsidP="00EB14B0">
            <w:pPr>
              <w:pStyle w:val="Heading2"/>
            </w:pPr>
          </w:p>
        </w:tc>
      </w:tr>
      <w:tr w:rsidR="00EB14B0" w:rsidRPr="00EB14B0" w14:paraId="789382C5" w14:textId="77777777" w:rsidTr="00EB14B0">
        <w:tc>
          <w:tcPr>
            <w:tcW w:w="197" w:type="pct"/>
          </w:tcPr>
          <w:p w14:paraId="77FA1A87" w14:textId="2A7F7A7E" w:rsidR="00EB14B0" w:rsidRPr="00EB14B0" w:rsidRDefault="00EB14B0" w:rsidP="00EB14B0">
            <w:pPr>
              <w:pStyle w:val="Heading2"/>
            </w:pPr>
            <w:r w:rsidRPr="009C4A1C">
              <w:rPr>
                <w:sz w:val="24"/>
                <w:szCs w:val="24"/>
              </w:rPr>
              <w:t>27</w:t>
            </w:r>
          </w:p>
        </w:tc>
        <w:tc>
          <w:tcPr>
            <w:tcW w:w="899" w:type="pct"/>
            <w:tcMar>
              <w:top w:w="43" w:type="dxa"/>
              <w:left w:w="115" w:type="dxa"/>
              <w:bottom w:w="43" w:type="dxa"/>
              <w:right w:w="115" w:type="dxa"/>
            </w:tcMar>
          </w:tcPr>
          <w:p w14:paraId="50D89AAA" w14:textId="51D04DAF" w:rsidR="00EB14B0" w:rsidRPr="00EB14B0" w:rsidRDefault="00EB14B0" w:rsidP="00464483">
            <w:pPr>
              <w:rPr>
                <w:sz w:val="24"/>
                <w:szCs w:val="24"/>
              </w:rPr>
            </w:pPr>
            <w:r w:rsidRPr="009C4A1C">
              <w:rPr>
                <w:rFonts w:ascii="Times New Roman" w:eastAsia="Times New Roman" w:hAnsi="Times New Roman" w:cs="Times New Roman"/>
                <w:sz w:val="24"/>
                <w:szCs w:val="24"/>
              </w:rPr>
              <w:t>Examine principles of technology that</w:t>
            </w:r>
            <w:r w:rsidR="00464483">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underlie an industry/organization.</w:t>
            </w:r>
          </w:p>
        </w:tc>
        <w:tc>
          <w:tcPr>
            <w:tcW w:w="1234" w:type="pct"/>
          </w:tcPr>
          <w:p w14:paraId="55C129C9" w14:textId="77777777" w:rsidR="00EB14B0" w:rsidRPr="00ED3052"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E6CD949"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60D8BA7B"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7576EF5A"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49AC3234"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20B23BB5" w14:textId="3C1340DD"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992" w:type="pct"/>
          </w:tcPr>
          <w:p w14:paraId="758948A9"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2EB5608D"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7F45BD16"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3173FA37"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4952E852"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1036945C"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would life be like without a reliable source of energy?</w:t>
            </w:r>
          </w:p>
          <w:p w14:paraId="70A96152" w14:textId="4BA190A3"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What would be the effect of using electric vehicles to transport/deliver/ship goods?</w:t>
            </w:r>
          </w:p>
        </w:tc>
        <w:tc>
          <w:tcPr>
            <w:tcW w:w="879" w:type="pct"/>
          </w:tcPr>
          <w:p w14:paraId="2D078D70" w14:textId="77777777" w:rsidR="00EB14B0" w:rsidRPr="00EB14B0" w:rsidRDefault="00EB14B0" w:rsidP="00EB14B0">
            <w:pPr>
              <w:pStyle w:val="Heading2"/>
            </w:pPr>
          </w:p>
        </w:tc>
        <w:tc>
          <w:tcPr>
            <w:tcW w:w="799" w:type="pct"/>
          </w:tcPr>
          <w:p w14:paraId="15C9C4E7" w14:textId="77777777" w:rsidR="00EB14B0" w:rsidRPr="00EB14B0" w:rsidRDefault="00EB14B0" w:rsidP="00EB14B0">
            <w:pPr>
              <w:pStyle w:val="Heading2"/>
            </w:pPr>
          </w:p>
        </w:tc>
      </w:tr>
      <w:tr w:rsidR="00EB14B0" w:rsidRPr="00EB14B0" w14:paraId="38264B62" w14:textId="77777777" w:rsidTr="00EB14B0">
        <w:tc>
          <w:tcPr>
            <w:tcW w:w="197" w:type="pct"/>
          </w:tcPr>
          <w:p w14:paraId="77616AB0" w14:textId="267442D6" w:rsidR="00EB14B0" w:rsidRPr="00464483" w:rsidRDefault="00EB14B0" w:rsidP="00EB14B0">
            <w:pPr>
              <w:pStyle w:val="Heading2"/>
              <w:rPr>
                <w:b w:val="0"/>
                <w:bCs w:val="0"/>
              </w:rPr>
            </w:pPr>
            <w:r w:rsidRPr="00464483">
              <w:rPr>
                <w:b w:val="0"/>
                <w:bCs w:val="0"/>
                <w:sz w:val="24"/>
                <w:szCs w:val="24"/>
              </w:rPr>
              <w:t>28</w:t>
            </w:r>
          </w:p>
        </w:tc>
        <w:tc>
          <w:tcPr>
            <w:tcW w:w="899" w:type="pct"/>
            <w:tcMar>
              <w:top w:w="43" w:type="dxa"/>
              <w:left w:w="115" w:type="dxa"/>
              <w:bottom w:w="43" w:type="dxa"/>
              <w:right w:w="115" w:type="dxa"/>
            </w:tcMar>
          </w:tcPr>
          <w:p w14:paraId="6F46D433" w14:textId="5534C450" w:rsidR="00EB14B0" w:rsidRPr="00464483" w:rsidRDefault="00EB14B0" w:rsidP="00EB14B0">
            <w:pPr>
              <w:pStyle w:val="Heading2"/>
              <w:rPr>
                <w:b w:val="0"/>
                <w:bCs w:val="0"/>
                <w:sz w:val="24"/>
                <w:szCs w:val="24"/>
              </w:rPr>
            </w:pPr>
            <w:r w:rsidRPr="00464483">
              <w:rPr>
                <w:b w:val="0"/>
                <w:bCs w:val="0"/>
                <w:sz w:val="24"/>
                <w:szCs w:val="24"/>
              </w:rPr>
              <w:t>Examine labor issues related to an industry/organization.</w:t>
            </w:r>
          </w:p>
        </w:tc>
        <w:tc>
          <w:tcPr>
            <w:tcW w:w="1234" w:type="pct"/>
          </w:tcPr>
          <w:p w14:paraId="645C1038" w14:textId="77777777" w:rsidR="00EB14B0" w:rsidRPr="00ED3052"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AE72869"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5106057B"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7F0FD792"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0B47A8E2" w14:textId="55C198CD"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lastRenderedPageBreak/>
              <w:t>role of labor organizations and other worker advocacy groups (e.g., professional/trade associations).</w:t>
            </w:r>
          </w:p>
        </w:tc>
        <w:tc>
          <w:tcPr>
            <w:tcW w:w="992" w:type="pct"/>
          </w:tcPr>
          <w:p w14:paraId="02F23F5F" w14:textId="77777777" w:rsidR="00EB14B0"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practices and methods of communication between management and labor would lead to understanding and implementing worker rights and responsibilities?</w:t>
            </w:r>
          </w:p>
          <w:p w14:paraId="01F6AC6A" w14:textId="333ABED4" w:rsidR="00464483" w:rsidRPr="00464483" w:rsidRDefault="00464483">
            <w:pPr>
              <w:pStyle w:val="ListParagraph"/>
              <w:numPr>
                <w:ilvl w:val="0"/>
                <w:numId w:val="245"/>
              </w:numPr>
              <w:ind w:left="444"/>
              <w:rPr>
                <w:rFonts w:ascii="Times New Roman" w:eastAsia="Times New Roman" w:hAnsi="Times New Roman" w:cs="Times New Roman"/>
                <w:sz w:val="24"/>
                <w:szCs w:val="24"/>
              </w:rPr>
            </w:pPr>
            <w:r w:rsidRPr="00464483">
              <w:rPr>
                <w:rFonts w:ascii="Times New Roman" w:eastAsia="Times New Roman" w:hAnsi="Times New Roman" w:cs="Times New Roman"/>
                <w:sz w:val="24"/>
                <w:szCs w:val="24"/>
              </w:rPr>
              <w:t>How important is compromise when dealing with labor issues?</w:t>
            </w:r>
          </w:p>
          <w:p w14:paraId="57269F6C" w14:textId="7DF4CBC8" w:rsidR="00EB14B0" w:rsidRPr="00EB14B0" w:rsidRDefault="00EB14B0" w:rsidP="00EB14B0">
            <w:pPr>
              <w:pStyle w:val="Heading2"/>
            </w:pPr>
          </w:p>
        </w:tc>
        <w:tc>
          <w:tcPr>
            <w:tcW w:w="879" w:type="pct"/>
          </w:tcPr>
          <w:p w14:paraId="7FBECA59" w14:textId="1D4024AE" w:rsidR="00EB14B0" w:rsidRPr="00EB14B0" w:rsidRDefault="00EB14B0" w:rsidP="00EB14B0">
            <w:pPr>
              <w:pStyle w:val="Heading2"/>
            </w:pPr>
            <w:r w:rsidRPr="005B4A17">
              <w:rPr>
                <w:sz w:val="24"/>
                <w:szCs w:val="24"/>
              </w:rPr>
              <w:t>History and Social Science:</w:t>
            </w:r>
            <w:r w:rsidRPr="009C4A1C">
              <w:rPr>
                <w:sz w:val="24"/>
                <w:szCs w:val="24"/>
              </w:rPr>
              <w:t xml:space="preserve"> </w:t>
            </w:r>
            <w:r w:rsidRPr="00464483">
              <w:rPr>
                <w:b w:val="0"/>
                <w:bCs w:val="0"/>
                <w:sz w:val="24"/>
                <w:szCs w:val="24"/>
              </w:rPr>
              <w:t>GOVT.5</w:t>
            </w:r>
          </w:p>
        </w:tc>
        <w:tc>
          <w:tcPr>
            <w:tcW w:w="799" w:type="pct"/>
          </w:tcPr>
          <w:p w14:paraId="5565A98C" w14:textId="77777777" w:rsidR="00EB14B0" w:rsidRPr="00EB14B0" w:rsidRDefault="00EB14B0" w:rsidP="00EB14B0">
            <w:pPr>
              <w:pStyle w:val="Heading2"/>
            </w:pPr>
          </w:p>
        </w:tc>
      </w:tr>
      <w:tr w:rsidR="00EB14B0" w:rsidRPr="00EB14B0" w14:paraId="396428CD" w14:textId="77777777" w:rsidTr="00464483">
        <w:trPr>
          <w:trHeight w:val="3754"/>
        </w:trPr>
        <w:tc>
          <w:tcPr>
            <w:tcW w:w="197" w:type="pct"/>
          </w:tcPr>
          <w:p w14:paraId="5D5695AE" w14:textId="40CBFAC2" w:rsidR="00EB14B0" w:rsidRPr="00464483" w:rsidRDefault="00EB14B0" w:rsidP="00EB14B0">
            <w:pPr>
              <w:pStyle w:val="Heading2"/>
              <w:rPr>
                <w:b w:val="0"/>
                <w:bCs w:val="0"/>
              </w:rPr>
            </w:pPr>
            <w:r w:rsidRPr="00464483">
              <w:rPr>
                <w:b w:val="0"/>
                <w:bCs w:val="0"/>
                <w:sz w:val="24"/>
                <w:szCs w:val="24"/>
              </w:rPr>
              <w:t>29</w:t>
            </w:r>
          </w:p>
        </w:tc>
        <w:tc>
          <w:tcPr>
            <w:tcW w:w="899" w:type="pct"/>
            <w:tcMar>
              <w:top w:w="43" w:type="dxa"/>
              <w:left w:w="115" w:type="dxa"/>
              <w:bottom w:w="43" w:type="dxa"/>
              <w:right w:w="115" w:type="dxa"/>
            </w:tcMar>
          </w:tcPr>
          <w:p w14:paraId="5DB913F8" w14:textId="6C5FAC41" w:rsidR="00EB14B0" w:rsidRPr="00464483" w:rsidRDefault="00EB14B0" w:rsidP="00EB14B0">
            <w:pPr>
              <w:pStyle w:val="Heading2"/>
              <w:rPr>
                <w:b w:val="0"/>
                <w:bCs w:val="0"/>
                <w:sz w:val="24"/>
                <w:szCs w:val="24"/>
              </w:rPr>
            </w:pPr>
            <w:r w:rsidRPr="00464483">
              <w:rPr>
                <w:b w:val="0"/>
                <w:bCs w:val="0"/>
                <w:sz w:val="24"/>
                <w:szCs w:val="24"/>
              </w:rPr>
              <w:t>Examine community issues related to an industry/organization.</w:t>
            </w:r>
          </w:p>
        </w:tc>
        <w:tc>
          <w:tcPr>
            <w:tcW w:w="1234" w:type="pct"/>
          </w:tcPr>
          <w:p w14:paraId="2D603A44" w14:textId="77777777" w:rsidR="00EB14B0" w:rsidRPr="00ED3052"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303D5E7"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203FF02E" w14:textId="7164CC70"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992" w:type="pct"/>
          </w:tcPr>
          <w:p w14:paraId="5B8CEFCA"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62A69564"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4FEDDB71" w14:textId="66FBBDA0"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What are examples of programs that bring together businesses and communities?</w:t>
            </w:r>
          </w:p>
        </w:tc>
        <w:tc>
          <w:tcPr>
            <w:tcW w:w="879" w:type="pct"/>
          </w:tcPr>
          <w:p w14:paraId="730869DF" w14:textId="09AA417E" w:rsidR="00EB14B0" w:rsidRPr="00EB14B0" w:rsidRDefault="00EB14B0" w:rsidP="00EB14B0">
            <w:pPr>
              <w:pStyle w:val="Heading2"/>
            </w:pPr>
            <w:r w:rsidRPr="005B4A17">
              <w:rPr>
                <w:sz w:val="24"/>
                <w:szCs w:val="24"/>
              </w:rPr>
              <w:t>History and Social Science:</w:t>
            </w:r>
            <w:r w:rsidRPr="009C4A1C">
              <w:rPr>
                <w:sz w:val="24"/>
                <w:szCs w:val="24"/>
              </w:rPr>
              <w:t xml:space="preserve"> </w:t>
            </w:r>
            <w:r w:rsidRPr="00464483">
              <w:rPr>
                <w:b w:val="0"/>
                <w:bCs w:val="0"/>
                <w:sz w:val="24"/>
                <w:szCs w:val="24"/>
              </w:rPr>
              <w:t>GOVT.5</w:t>
            </w:r>
          </w:p>
        </w:tc>
        <w:tc>
          <w:tcPr>
            <w:tcW w:w="799" w:type="pct"/>
          </w:tcPr>
          <w:p w14:paraId="24D27877" w14:textId="77777777" w:rsidR="00EB14B0" w:rsidRPr="00EB14B0" w:rsidRDefault="00EB14B0" w:rsidP="00EB14B0">
            <w:pPr>
              <w:pStyle w:val="Heading2"/>
            </w:pPr>
          </w:p>
        </w:tc>
      </w:tr>
      <w:tr w:rsidR="00EB14B0" w:rsidRPr="00EB14B0" w14:paraId="390C2D65" w14:textId="77777777" w:rsidTr="00D520D8">
        <w:tc>
          <w:tcPr>
            <w:tcW w:w="197" w:type="pct"/>
            <w:tcBorders>
              <w:bottom w:val="single" w:sz="4" w:space="0" w:color="auto"/>
            </w:tcBorders>
          </w:tcPr>
          <w:p w14:paraId="65F3EDAB" w14:textId="639F383E" w:rsidR="00EB14B0" w:rsidRPr="00EB14B0" w:rsidRDefault="00EB14B0" w:rsidP="00EB14B0">
            <w:pPr>
              <w:pStyle w:val="Heading2"/>
            </w:pPr>
            <w:r w:rsidRPr="009C4A1C">
              <w:rPr>
                <w:sz w:val="24"/>
                <w:szCs w:val="24"/>
              </w:rPr>
              <w:t>30</w:t>
            </w:r>
          </w:p>
        </w:tc>
        <w:tc>
          <w:tcPr>
            <w:tcW w:w="899" w:type="pct"/>
            <w:tcBorders>
              <w:bottom w:val="single" w:sz="4" w:space="0" w:color="auto"/>
            </w:tcBorders>
            <w:tcMar>
              <w:top w:w="43" w:type="dxa"/>
              <w:left w:w="115" w:type="dxa"/>
              <w:bottom w:w="43" w:type="dxa"/>
              <w:right w:w="115" w:type="dxa"/>
            </w:tcMar>
          </w:tcPr>
          <w:p w14:paraId="59F19E93" w14:textId="6E3D8893" w:rsidR="00EB14B0" w:rsidRPr="00464483" w:rsidRDefault="00EB14B0" w:rsidP="00EB14B0">
            <w:pPr>
              <w:pStyle w:val="Heading2"/>
              <w:rPr>
                <w:b w:val="0"/>
                <w:bCs w:val="0"/>
                <w:sz w:val="24"/>
                <w:szCs w:val="24"/>
              </w:rPr>
            </w:pPr>
            <w:r w:rsidRPr="00464483">
              <w:rPr>
                <w:b w:val="0"/>
                <w:bCs w:val="0"/>
                <w:sz w:val="24"/>
                <w:szCs w:val="24"/>
              </w:rPr>
              <w:t>Examine health, safety, and environmental issues related to an industry/organization.</w:t>
            </w:r>
          </w:p>
        </w:tc>
        <w:tc>
          <w:tcPr>
            <w:tcW w:w="1234" w:type="pct"/>
            <w:tcBorders>
              <w:bottom w:val="single" w:sz="4" w:space="0" w:color="auto"/>
            </w:tcBorders>
          </w:tcPr>
          <w:p w14:paraId="49AD5860" w14:textId="77777777" w:rsidR="00EB14B0" w:rsidRPr="00ED3052"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A24472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7CCA425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765FCCA8"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proofErr w:type="gramStart"/>
            <w:r w:rsidRPr="00ED3052">
              <w:rPr>
                <w:rFonts w:ascii="Times New Roman" w:eastAsia="Times New Roman" w:hAnsi="Times New Roman" w:cs="Times New Roman"/>
                <w:sz w:val="24"/>
                <w:szCs w:val="24"/>
              </w:rPr>
              <w:t>health</w:t>
            </w:r>
            <w:proofErr w:type="gramEnd"/>
            <w:r w:rsidRPr="00ED3052">
              <w:rPr>
                <w:rFonts w:ascii="Times New Roman" w:eastAsia="Times New Roman" w:hAnsi="Times New Roman" w:cs="Times New Roman"/>
                <w:sz w:val="24"/>
                <w:szCs w:val="24"/>
              </w:rPr>
              <w:t xml:space="preserve"> and safety hazards</w:t>
            </w:r>
          </w:p>
          <w:p w14:paraId="543B4D21"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020ACDD3"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3E5E4305"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laws/regulations and practices affecting the impact on the environment</w:t>
            </w:r>
          </w:p>
          <w:p w14:paraId="255D44FF" w14:textId="22AC12E9"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sustainability initiatives.</w:t>
            </w:r>
          </w:p>
        </w:tc>
        <w:tc>
          <w:tcPr>
            <w:tcW w:w="992" w:type="pct"/>
            <w:tcBorders>
              <w:bottom w:val="single" w:sz="4" w:space="0" w:color="auto"/>
            </w:tcBorders>
          </w:tcPr>
          <w:p w14:paraId="00AA6314"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23A7B85B"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42EDB500" w14:textId="77777777" w:rsidR="00464483" w:rsidRPr="00464483" w:rsidRDefault="00EB14B0">
            <w:pPr>
              <w:pStyle w:val="ListParagraph"/>
              <w:numPr>
                <w:ilvl w:val="0"/>
                <w:numId w:val="245"/>
              </w:numPr>
              <w:ind w:left="444"/>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062CAB14" w14:textId="00406EF7"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 xml:space="preserve">What forewarnings and preventive measures are available to lessen the likelihood or impact of emergencies such as personal illness or injury, tornadoes, fires, nuclear accidents, floods, </w:t>
            </w:r>
            <w:r w:rsidRPr="00ED3052">
              <w:rPr>
                <w:rFonts w:ascii="Times New Roman" w:eastAsia="Times New Roman" w:hAnsi="Times New Roman" w:cs="Times New Roman"/>
                <w:sz w:val="24"/>
                <w:szCs w:val="24"/>
              </w:rPr>
              <w:lastRenderedPageBreak/>
              <w:t>and incidences of employee rage or violent behavior?</w:t>
            </w:r>
          </w:p>
        </w:tc>
        <w:tc>
          <w:tcPr>
            <w:tcW w:w="879" w:type="pct"/>
            <w:tcBorders>
              <w:bottom w:val="single" w:sz="4" w:space="0" w:color="auto"/>
            </w:tcBorders>
          </w:tcPr>
          <w:p w14:paraId="7AABD9D5" w14:textId="59845009" w:rsidR="00EB14B0" w:rsidRPr="00EB14B0" w:rsidRDefault="00EB14B0" w:rsidP="00EB14B0">
            <w:pPr>
              <w:pStyle w:val="Heading2"/>
            </w:pPr>
            <w:r w:rsidRPr="005B4A17">
              <w:rPr>
                <w:sz w:val="24"/>
                <w:szCs w:val="24"/>
              </w:rPr>
              <w:lastRenderedPageBreak/>
              <w:t>History and Social Science:</w:t>
            </w:r>
            <w:r w:rsidRPr="009C4A1C">
              <w:rPr>
                <w:sz w:val="24"/>
                <w:szCs w:val="24"/>
              </w:rPr>
              <w:t xml:space="preserve"> </w:t>
            </w:r>
            <w:r w:rsidRPr="00464483">
              <w:rPr>
                <w:b w:val="0"/>
                <w:bCs w:val="0"/>
                <w:sz w:val="24"/>
                <w:szCs w:val="24"/>
              </w:rPr>
              <w:t>GOVT.5</w:t>
            </w:r>
          </w:p>
        </w:tc>
        <w:tc>
          <w:tcPr>
            <w:tcW w:w="799" w:type="pct"/>
          </w:tcPr>
          <w:p w14:paraId="2DD0A9BB" w14:textId="77777777" w:rsidR="00EB14B0" w:rsidRPr="00EB14B0" w:rsidRDefault="00EB14B0" w:rsidP="00EB14B0">
            <w:pPr>
              <w:pStyle w:val="Heading2"/>
            </w:pPr>
          </w:p>
        </w:tc>
      </w:tr>
      <w:tr w:rsidR="00EB14B0" w:rsidRPr="00EB14B0" w14:paraId="44BE531C" w14:textId="77777777" w:rsidTr="00E80945">
        <w:tc>
          <w:tcPr>
            <w:tcW w:w="197" w:type="pct"/>
            <w:shd w:val="clear" w:color="auto" w:fill="AEAAAA" w:themeFill="background2" w:themeFillShade="BF"/>
          </w:tcPr>
          <w:p w14:paraId="4F5952C5" w14:textId="77777777" w:rsidR="00EB14B0" w:rsidRPr="00EB14B0" w:rsidRDefault="00EB14B0" w:rsidP="00EB14B0">
            <w:pPr>
              <w:pStyle w:val="Heading2"/>
            </w:pPr>
          </w:p>
        </w:tc>
        <w:tc>
          <w:tcPr>
            <w:tcW w:w="899" w:type="pct"/>
            <w:shd w:val="clear" w:color="auto" w:fill="AEAAAA" w:themeFill="background2" w:themeFillShade="BF"/>
            <w:tcMar>
              <w:top w:w="43" w:type="dxa"/>
              <w:left w:w="115" w:type="dxa"/>
              <w:bottom w:w="43" w:type="dxa"/>
              <w:right w:w="115" w:type="dxa"/>
            </w:tcMar>
          </w:tcPr>
          <w:p w14:paraId="30C9230A" w14:textId="3D0183B9" w:rsidR="00EB14B0" w:rsidRPr="00EB14B0" w:rsidRDefault="00EB14B0" w:rsidP="00EB14B0">
            <w:pPr>
              <w:pStyle w:val="Heading2"/>
              <w:rPr>
                <w:sz w:val="24"/>
                <w:szCs w:val="24"/>
              </w:rPr>
            </w:pPr>
            <w:r w:rsidRPr="009C4A1C">
              <w:rPr>
                <w:sz w:val="24"/>
                <w:szCs w:val="24"/>
              </w:rPr>
              <w:t>Addressing Elements of Student Life</w:t>
            </w:r>
          </w:p>
        </w:tc>
        <w:tc>
          <w:tcPr>
            <w:tcW w:w="1234" w:type="pct"/>
            <w:shd w:val="clear" w:color="auto" w:fill="AEAAAA" w:themeFill="background2" w:themeFillShade="BF"/>
          </w:tcPr>
          <w:p w14:paraId="2F51F772" w14:textId="77777777" w:rsidR="00EB14B0" w:rsidRPr="00EB14B0" w:rsidRDefault="00EB14B0" w:rsidP="00EB14B0">
            <w:pPr>
              <w:pStyle w:val="Heading2"/>
              <w:rPr>
                <w:sz w:val="24"/>
                <w:szCs w:val="24"/>
              </w:rPr>
            </w:pPr>
          </w:p>
        </w:tc>
        <w:tc>
          <w:tcPr>
            <w:tcW w:w="992" w:type="pct"/>
            <w:shd w:val="clear" w:color="auto" w:fill="AEAAAA" w:themeFill="background2" w:themeFillShade="BF"/>
          </w:tcPr>
          <w:p w14:paraId="768EAED2" w14:textId="77777777" w:rsidR="00EB14B0" w:rsidRPr="00EB14B0" w:rsidRDefault="00EB14B0" w:rsidP="00EB14B0">
            <w:pPr>
              <w:pStyle w:val="Heading2"/>
            </w:pPr>
          </w:p>
        </w:tc>
        <w:tc>
          <w:tcPr>
            <w:tcW w:w="879" w:type="pct"/>
            <w:shd w:val="clear" w:color="auto" w:fill="AEAAAA" w:themeFill="background2" w:themeFillShade="BF"/>
          </w:tcPr>
          <w:p w14:paraId="5AD5A965" w14:textId="77777777" w:rsidR="00EB14B0" w:rsidRPr="00EB14B0" w:rsidRDefault="00EB14B0" w:rsidP="00EB14B0">
            <w:pPr>
              <w:pStyle w:val="Heading2"/>
            </w:pPr>
          </w:p>
        </w:tc>
        <w:tc>
          <w:tcPr>
            <w:tcW w:w="799" w:type="pct"/>
            <w:shd w:val="clear" w:color="auto" w:fill="AEAAAA" w:themeFill="background2" w:themeFillShade="BF"/>
          </w:tcPr>
          <w:p w14:paraId="51D07250" w14:textId="77777777" w:rsidR="00EB14B0" w:rsidRPr="00EB14B0" w:rsidRDefault="00EB14B0" w:rsidP="00EB14B0">
            <w:pPr>
              <w:pStyle w:val="Heading2"/>
            </w:pPr>
          </w:p>
        </w:tc>
      </w:tr>
      <w:tr w:rsidR="00EB14B0" w:rsidRPr="00EB14B0" w14:paraId="28F42C2E" w14:textId="77777777" w:rsidTr="00EB14B0">
        <w:tc>
          <w:tcPr>
            <w:tcW w:w="197" w:type="pct"/>
          </w:tcPr>
          <w:p w14:paraId="6DFDED94" w14:textId="2ECC8708" w:rsidR="00EB14B0" w:rsidRPr="00464483" w:rsidRDefault="00EB14B0" w:rsidP="00EB14B0">
            <w:pPr>
              <w:pStyle w:val="Heading2"/>
              <w:rPr>
                <w:b w:val="0"/>
                <w:bCs w:val="0"/>
              </w:rPr>
            </w:pPr>
            <w:r w:rsidRPr="00464483">
              <w:rPr>
                <w:b w:val="0"/>
                <w:bCs w:val="0"/>
                <w:sz w:val="24"/>
                <w:szCs w:val="24"/>
              </w:rPr>
              <w:t>31</w:t>
            </w:r>
          </w:p>
        </w:tc>
        <w:tc>
          <w:tcPr>
            <w:tcW w:w="899" w:type="pct"/>
            <w:tcMar>
              <w:top w:w="43" w:type="dxa"/>
              <w:left w:w="115" w:type="dxa"/>
              <w:bottom w:w="43" w:type="dxa"/>
              <w:right w:w="115" w:type="dxa"/>
            </w:tcMar>
          </w:tcPr>
          <w:p w14:paraId="419036C9" w14:textId="77650430" w:rsidR="00EB14B0" w:rsidRPr="00464483" w:rsidRDefault="00EB14B0" w:rsidP="00EB14B0">
            <w:pPr>
              <w:pStyle w:val="Heading2"/>
              <w:rPr>
                <w:b w:val="0"/>
                <w:bCs w:val="0"/>
                <w:sz w:val="24"/>
                <w:szCs w:val="24"/>
              </w:rPr>
            </w:pPr>
            <w:r w:rsidRPr="00464483">
              <w:rPr>
                <w:b w:val="0"/>
                <w:bCs w:val="0"/>
                <w:sz w:val="24"/>
                <w:szCs w:val="24"/>
              </w:rPr>
              <w:t>Identify the purposes and goals of the student organization.</w:t>
            </w:r>
          </w:p>
        </w:tc>
        <w:tc>
          <w:tcPr>
            <w:tcW w:w="1234" w:type="pct"/>
          </w:tcPr>
          <w:p w14:paraId="795E8DCF"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6144CD62"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3B733F73"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4F56055B"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3218411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6785B85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0FFDC929" w14:textId="77777777" w:rsidR="00EB14B0"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161ADE6C" w14:textId="77777777" w:rsidR="00EB14B0" w:rsidRPr="00ED3052" w:rsidRDefault="00EB14B0" w:rsidP="00EB14B0">
            <w:pPr>
              <w:shd w:val="clear" w:color="auto" w:fill="FFFFFF"/>
              <w:ind w:left="1095"/>
              <w:rPr>
                <w:rFonts w:ascii="Times New Roman" w:eastAsia="Times New Roman" w:hAnsi="Times New Roman" w:cs="Times New Roman"/>
                <w:sz w:val="24"/>
                <w:szCs w:val="24"/>
              </w:rPr>
            </w:pPr>
          </w:p>
          <w:p w14:paraId="1FD39560" w14:textId="77777777"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2AA11A65" w14:textId="77777777" w:rsidR="00464483" w:rsidRPr="00ED3052" w:rsidRDefault="00464483" w:rsidP="00EB14B0">
            <w:pPr>
              <w:shd w:val="clear" w:color="auto" w:fill="FFFFFF"/>
              <w:rPr>
                <w:rFonts w:ascii="Times New Roman" w:eastAsia="Times New Roman" w:hAnsi="Times New Roman" w:cs="Times New Roman"/>
                <w:sz w:val="24"/>
                <w:szCs w:val="24"/>
              </w:rPr>
            </w:pPr>
          </w:p>
          <w:p w14:paraId="6BFA81E4" w14:textId="77777777" w:rsidR="00464483" w:rsidRPr="00464483"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promoting personal growth and leadership development</w:t>
            </w:r>
          </w:p>
          <w:p w14:paraId="549285C6" w14:textId="6B77BF80"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992" w:type="pct"/>
          </w:tcPr>
          <w:p w14:paraId="1422E515" w14:textId="77777777" w:rsidR="00EB14B0" w:rsidRPr="00EB14B0" w:rsidRDefault="00EB14B0" w:rsidP="00EB14B0">
            <w:pPr>
              <w:pStyle w:val="Heading2"/>
            </w:pPr>
          </w:p>
        </w:tc>
        <w:tc>
          <w:tcPr>
            <w:tcW w:w="879" w:type="pct"/>
          </w:tcPr>
          <w:p w14:paraId="19BB1C8A" w14:textId="77777777" w:rsidR="00EB14B0" w:rsidRPr="00EB14B0" w:rsidRDefault="00EB14B0" w:rsidP="00EB14B0">
            <w:pPr>
              <w:pStyle w:val="Heading2"/>
            </w:pPr>
          </w:p>
        </w:tc>
        <w:tc>
          <w:tcPr>
            <w:tcW w:w="799" w:type="pct"/>
          </w:tcPr>
          <w:p w14:paraId="3A429FAB" w14:textId="77777777" w:rsidR="00EB14B0" w:rsidRPr="00EB14B0" w:rsidRDefault="00EB14B0" w:rsidP="00EB14B0">
            <w:pPr>
              <w:pStyle w:val="Heading2"/>
            </w:pPr>
          </w:p>
        </w:tc>
      </w:tr>
      <w:tr w:rsidR="00EB14B0" w:rsidRPr="00EB14B0" w14:paraId="301DFEE8" w14:textId="77777777" w:rsidTr="00EB14B0">
        <w:tc>
          <w:tcPr>
            <w:tcW w:w="197" w:type="pct"/>
          </w:tcPr>
          <w:p w14:paraId="6B2006D7" w14:textId="1B80096D" w:rsidR="00EB14B0" w:rsidRPr="00EB14B0" w:rsidRDefault="00EB14B0" w:rsidP="00EB14B0">
            <w:pPr>
              <w:pStyle w:val="Heading2"/>
            </w:pPr>
            <w:r w:rsidRPr="009C4A1C">
              <w:rPr>
                <w:sz w:val="24"/>
                <w:szCs w:val="24"/>
              </w:rPr>
              <w:t>32</w:t>
            </w:r>
          </w:p>
        </w:tc>
        <w:tc>
          <w:tcPr>
            <w:tcW w:w="899" w:type="pct"/>
            <w:tcMar>
              <w:top w:w="43" w:type="dxa"/>
              <w:left w:w="115" w:type="dxa"/>
              <w:bottom w:w="43" w:type="dxa"/>
              <w:right w:w="115" w:type="dxa"/>
            </w:tcMar>
          </w:tcPr>
          <w:p w14:paraId="46B36017" w14:textId="370C1634" w:rsidR="00EB14B0" w:rsidRPr="00464483" w:rsidRDefault="00EB14B0" w:rsidP="00464483">
            <w:pPr>
              <w:rPr>
                <w:b/>
                <w:bCs/>
                <w:sz w:val="24"/>
                <w:szCs w:val="24"/>
              </w:rPr>
            </w:pPr>
            <w:r w:rsidRPr="009C4A1C">
              <w:rPr>
                <w:rFonts w:ascii="Times New Roman" w:eastAsia="Times New Roman" w:hAnsi="Times New Roman" w:cs="Times New Roman"/>
                <w:sz w:val="24"/>
                <w:szCs w:val="24"/>
              </w:rPr>
              <w:t xml:space="preserve">Explain the benefits and responsibilities of membership </w:t>
            </w:r>
            <w:r w:rsidRPr="009C4A1C">
              <w:rPr>
                <w:rFonts w:ascii="Times New Roman" w:eastAsia="Times New Roman" w:hAnsi="Times New Roman" w:cs="Times New Roman"/>
                <w:sz w:val="24"/>
                <w:szCs w:val="24"/>
              </w:rPr>
              <w:lastRenderedPageBreak/>
              <w:t>in the student organization as</w:t>
            </w:r>
            <w:r w:rsidR="00464483">
              <w:rPr>
                <w:rFonts w:ascii="Times New Roman" w:eastAsia="Times New Roman" w:hAnsi="Times New Roman" w:cs="Times New Roman"/>
                <w:sz w:val="24"/>
                <w:szCs w:val="24"/>
              </w:rPr>
              <w:t xml:space="preserve"> </w:t>
            </w:r>
            <w:r w:rsidRPr="00464483">
              <w:rPr>
                <w:rFonts w:ascii="Times New Roman" w:eastAsia="Times New Roman" w:hAnsi="Times New Roman" w:cs="Times New Roman"/>
                <w:sz w:val="24"/>
                <w:szCs w:val="24"/>
              </w:rPr>
              <w:t>a student and in professional/civic organizations as an adult.</w:t>
            </w:r>
          </w:p>
        </w:tc>
        <w:tc>
          <w:tcPr>
            <w:tcW w:w="1234" w:type="pct"/>
          </w:tcPr>
          <w:p w14:paraId="70659058" w14:textId="00B995D6" w:rsidR="00464483"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Explanation of benefits should </w:t>
            </w:r>
            <w:r w:rsidR="00464483">
              <w:rPr>
                <w:rFonts w:ascii="Times New Roman" w:eastAsia="Times New Roman" w:hAnsi="Times New Roman" w:cs="Times New Roman"/>
                <w:sz w:val="24"/>
                <w:szCs w:val="24"/>
              </w:rPr>
              <w:t>include</w:t>
            </w:r>
          </w:p>
          <w:p w14:paraId="75D01C1F" w14:textId="017E4D44" w:rsidR="00EB14B0" w:rsidRPr="00ED3052" w:rsidRDefault="00EB14B0" w:rsidP="00EB14B0">
            <w:pPr>
              <w:shd w:val="clear" w:color="auto" w:fill="FFFFFF"/>
              <w:rPr>
                <w:rFonts w:ascii="Times New Roman" w:eastAsia="Times New Roman" w:hAnsi="Times New Roman" w:cs="Times New Roman"/>
                <w:sz w:val="24"/>
                <w:szCs w:val="24"/>
              </w:rPr>
            </w:pPr>
          </w:p>
          <w:p w14:paraId="4BD3B65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development of leadership and other life skills, including planning, goal setting, problem solving, decision making, and interpersonal communication</w:t>
            </w:r>
          </w:p>
          <w:p w14:paraId="140702CC"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6C0301C1"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4A674B6A"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77C4F68C"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5A335F48"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7FDB21E6" w14:textId="77777777" w:rsidR="00EB14B0"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14B05F1B" w14:textId="77777777" w:rsidR="00EB14B0" w:rsidRPr="00ED3052" w:rsidRDefault="00EB14B0" w:rsidP="00EB14B0">
            <w:pPr>
              <w:shd w:val="clear" w:color="auto" w:fill="FFFFFF"/>
              <w:ind w:left="1095"/>
              <w:rPr>
                <w:rFonts w:ascii="Times New Roman" w:eastAsia="Times New Roman" w:hAnsi="Times New Roman" w:cs="Times New Roman"/>
                <w:sz w:val="24"/>
                <w:szCs w:val="24"/>
              </w:rPr>
            </w:pPr>
          </w:p>
          <w:p w14:paraId="4D3D4DAC" w14:textId="77777777" w:rsidR="00EB14B0" w:rsidRPr="00ED3052"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6C8D1D6D" w14:textId="77777777" w:rsidR="00646BCD" w:rsidRPr="00646BCD"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 xml:space="preserve">contributory participation in the student organization as a student and in professional/civic organization </w:t>
            </w:r>
          </w:p>
          <w:p w14:paraId="6A7A211A" w14:textId="5617DD2E"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activities as an adult</w:t>
            </w:r>
            <w:r w:rsidR="00646BCD">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992" w:type="pct"/>
          </w:tcPr>
          <w:p w14:paraId="6A54DEF9" w14:textId="77777777" w:rsidR="00EB14B0" w:rsidRPr="00EB14B0" w:rsidRDefault="00EB14B0" w:rsidP="00EB14B0">
            <w:pPr>
              <w:pStyle w:val="Heading2"/>
            </w:pPr>
          </w:p>
        </w:tc>
        <w:tc>
          <w:tcPr>
            <w:tcW w:w="879" w:type="pct"/>
          </w:tcPr>
          <w:p w14:paraId="54FAF250" w14:textId="77777777" w:rsidR="00EB14B0" w:rsidRPr="00EB14B0" w:rsidRDefault="00EB14B0" w:rsidP="00EB14B0">
            <w:pPr>
              <w:pStyle w:val="Heading2"/>
            </w:pPr>
          </w:p>
        </w:tc>
        <w:tc>
          <w:tcPr>
            <w:tcW w:w="799" w:type="pct"/>
          </w:tcPr>
          <w:p w14:paraId="3A2ECA91" w14:textId="77777777" w:rsidR="00EB14B0" w:rsidRPr="00EB14B0" w:rsidRDefault="00EB14B0" w:rsidP="00EB14B0">
            <w:pPr>
              <w:pStyle w:val="Heading2"/>
            </w:pPr>
          </w:p>
        </w:tc>
      </w:tr>
      <w:tr w:rsidR="00EB14B0" w:rsidRPr="00EB14B0" w14:paraId="16464D81" w14:textId="77777777" w:rsidTr="00EB14B0">
        <w:tc>
          <w:tcPr>
            <w:tcW w:w="197" w:type="pct"/>
          </w:tcPr>
          <w:p w14:paraId="7C81C992" w14:textId="6D17FA8E" w:rsidR="00EB14B0" w:rsidRPr="00646BCD" w:rsidRDefault="00EB14B0" w:rsidP="00EB14B0">
            <w:pPr>
              <w:pStyle w:val="Heading2"/>
              <w:rPr>
                <w:b w:val="0"/>
                <w:bCs w:val="0"/>
              </w:rPr>
            </w:pPr>
            <w:r w:rsidRPr="00646BCD">
              <w:rPr>
                <w:b w:val="0"/>
                <w:bCs w:val="0"/>
                <w:sz w:val="24"/>
                <w:szCs w:val="24"/>
              </w:rPr>
              <w:t>33</w:t>
            </w:r>
          </w:p>
        </w:tc>
        <w:tc>
          <w:tcPr>
            <w:tcW w:w="899" w:type="pct"/>
            <w:tcMar>
              <w:top w:w="43" w:type="dxa"/>
              <w:left w:w="115" w:type="dxa"/>
              <w:bottom w:w="43" w:type="dxa"/>
              <w:right w:w="115" w:type="dxa"/>
            </w:tcMar>
          </w:tcPr>
          <w:p w14:paraId="1A1EDE74" w14:textId="4BF410F2" w:rsidR="00EB14B0" w:rsidRPr="00646BCD" w:rsidRDefault="00EB14B0" w:rsidP="00EB14B0">
            <w:pPr>
              <w:pStyle w:val="Heading2"/>
              <w:rPr>
                <w:b w:val="0"/>
                <w:bCs w:val="0"/>
                <w:sz w:val="24"/>
                <w:szCs w:val="24"/>
              </w:rPr>
            </w:pPr>
            <w:r w:rsidRPr="00646BCD">
              <w:rPr>
                <w:b w:val="0"/>
                <w:bCs w:val="0"/>
                <w:sz w:val="24"/>
                <w:szCs w:val="24"/>
              </w:rPr>
              <w:t>Demonstrate leadership skills through participation in student organization activities, such as meetings, programs, and projects.</w:t>
            </w:r>
          </w:p>
        </w:tc>
        <w:tc>
          <w:tcPr>
            <w:tcW w:w="1234" w:type="pct"/>
          </w:tcPr>
          <w:p w14:paraId="2D48B7B9" w14:textId="6D3AFB63" w:rsidR="00EB14B0" w:rsidRPr="00646BCD" w:rsidRDefault="00EB14B0" w:rsidP="00EB14B0">
            <w:pPr>
              <w:pStyle w:val="Heading2"/>
              <w:rPr>
                <w:b w:val="0"/>
                <w:bCs w:val="0"/>
                <w:sz w:val="24"/>
                <w:szCs w:val="24"/>
              </w:rPr>
            </w:pPr>
            <w:r w:rsidRPr="00646BCD">
              <w:rPr>
                <w:b w:val="0"/>
                <w:bCs w:val="0"/>
                <w:sz w:val="24"/>
                <w:szCs w:val="24"/>
                <w:shd w:val="clear" w:color="auto" w:fill="FFFFFF"/>
              </w:rPr>
              <w:t>Demonstration should include contributory participation in activities such as meetings, fund- raising projects, school and community-service projects, and competitive events.</w:t>
            </w:r>
          </w:p>
        </w:tc>
        <w:tc>
          <w:tcPr>
            <w:tcW w:w="992" w:type="pct"/>
          </w:tcPr>
          <w:p w14:paraId="59BCF4CB" w14:textId="77777777" w:rsidR="00EB14B0" w:rsidRPr="00EB14B0" w:rsidRDefault="00EB14B0" w:rsidP="00EB14B0">
            <w:pPr>
              <w:pStyle w:val="Heading2"/>
            </w:pPr>
          </w:p>
        </w:tc>
        <w:tc>
          <w:tcPr>
            <w:tcW w:w="879" w:type="pct"/>
          </w:tcPr>
          <w:p w14:paraId="4107FF9D" w14:textId="77777777" w:rsidR="00EB14B0" w:rsidRPr="00EB14B0" w:rsidRDefault="00EB14B0" w:rsidP="00EB14B0">
            <w:pPr>
              <w:pStyle w:val="Heading2"/>
            </w:pPr>
          </w:p>
        </w:tc>
        <w:tc>
          <w:tcPr>
            <w:tcW w:w="799" w:type="pct"/>
          </w:tcPr>
          <w:p w14:paraId="6AE60B24" w14:textId="77777777" w:rsidR="00EB14B0" w:rsidRPr="00EB14B0" w:rsidRDefault="00EB14B0" w:rsidP="00EB14B0">
            <w:pPr>
              <w:pStyle w:val="Heading2"/>
            </w:pPr>
          </w:p>
        </w:tc>
      </w:tr>
      <w:tr w:rsidR="00EB14B0" w:rsidRPr="00EB14B0" w14:paraId="7166AF5B" w14:textId="77777777" w:rsidTr="00244D23">
        <w:tc>
          <w:tcPr>
            <w:tcW w:w="197" w:type="pct"/>
            <w:tcBorders>
              <w:bottom w:val="single" w:sz="4" w:space="0" w:color="auto"/>
            </w:tcBorders>
          </w:tcPr>
          <w:p w14:paraId="5D3E1519" w14:textId="0ACAFF40" w:rsidR="00EB14B0" w:rsidRPr="00646BCD" w:rsidRDefault="00EB14B0" w:rsidP="00EB14B0">
            <w:pPr>
              <w:pStyle w:val="Heading2"/>
              <w:rPr>
                <w:b w:val="0"/>
                <w:bCs w:val="0"/>
              </w:rPr>
            </w:pPr>
            <w:r w:rsidRPr="00646BCD">
              <w:rPr>
                <w:b w:val="0"/>
                <w:bCs w:val="0"/>
                <w:sz w:val="24"/>
                <w:szCs w:val="24"/>
              </w:rPr>
              <w:lastRenderedPageBreak/>
              <w:t>34</w:t>
            </w:r>
          </w:p>
        </w:tc>
        <w:tc>
          <w:tcPr>
            <w:tcW w:w="899" w:type="pct"/>
            <w:tcBorders>
              <w:bottom w:val="single" w:sz="4" w:space="0" w:color="auto"/>
            </w:tcBorders>
            <w:tcMar>
              <w:top w:w="43" w:type="dxa"/>
              <w:left w:w="115" w:type="dxa"/>
              <w:bottom w:w="43" w:type="dxa"/>
              <w:right w:w="115" w:type="dxa"/>
            </w:tcMar>
          </w:tcPr>
          <w:p w14:paraId="31BC4FA7" w14:textId="28AEFE83" w:rsidR="00EB14B0" w:rsidRPr="00646BCD" w:rsidRDefault="00EB14B0" w:rsidP="00EB14B0">
            <w:pPr>
              <w:pStyle w:val="Heading2"/>
              <w:rPr>
                <w:b w:val="0"/>
                <w:bCs w:val="0"/>
                <w:sz w:val="24"/>
                <w:szCs w:val="24"/>
              </w:rPr>
            </w:pPr>
            <w:r w:rsidRPr="00646BCD">
              <w:rPr>
                <w:b w:val="0"/>
                <w:bCs w:val="0"/>
                <w:sz w:val="24"/>
                <w:szCs w:val="24"/>
              </w:rPr>
              <w:t>Identify Internet safety issues and procedures for complying with acceptable use standards.</w:t>
            </w:r>
          </w:p>
        </w:tc>
        <w:tc>
          <w:tcPr>
            <w:tcW w:w="1234" w:type="pct"/>
            <w:tcBorders>
              <w:bottom w:val="single" w:sz="4" w:space="0" w:color="auto"/>
            </w:tcBorders>
          </w:tcPr>
          <w:p w14:paraId="5C66AD46" w14:textId="7CAED821"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r w:rsidR="00646BCD">
              <w:rPr>
                <w:rFonts w:ascii="Times New Roman" w:eastAsia="Times New Roman" w:hAnsi="Times New Roman" w:cs="Times New Roman"/>
                <w:sz w:val="24"/>
                <w:szCs w:val="24"/>
              </w:rPr>
              <w:t xml:space="preserve"> </w:t>
            </w:r>
          </w:p>
          <w:p w14:paraId="3B1CC461" w14:textId="77777777" w:rsidR="00646BCD" w:rsidRPr="00ED3052" w:rsidRDefault="00646BCD" w:rsidP="00EB14B0">
            <w:pPr>
              <w:shd w:val="clear" w:color="auto" w:fill="FFFFFF"/>
              <w:rPr>
                <w:rFonts w:ascii="Times New Roman" w:eastAsia="Times New Roman" w:hAnsi="Times New Roman" w:cs="Times New Roman"/>
                <w:sz w:val="24"/>
                <w:szCs w:val="24"/>
              </w:rPr>
            </w:pPr>
          </w:p>
          <w:p w14:paraId="6A122D6B"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56655DA7"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09C6AC35"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25C92D3F"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1835810F" w14:textId="77777777" w:rsidR="00646BCD" w:rsidRPr="00646BCD"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20487EE7" w14:textId="65D0D984"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Review the </w:t>
            </w:r>
            <w:hyperlink r:id="rId8"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992" w:type="pct"/>
          </w:tcPr>
          <w:p w14:paraId="18393777" w14:textId="77777777" w:rsidR="00EB14B0" w:rsidRPr="00EB14B0" w:rsidRDefault="00EB14B0" w:rsidP="00EB14B0">
            <w:pPr>
              <w:pStyle w:val="Heading2"/>
            </w:pPr>
          </w:p>
        </w:tc>
        <w:tc>
          <w:tcPr>
            <w:tcW w:w="879" w:type="pct"/>
          </w:tcPr>
          <w:p w14:paraId="66119803" w14:textId="77777777" w:rsidR="00EB14B0" w:rsidRPr="00EB14B0" w:rsidRDefault="00EB14B0" w:rsidP="00EB14B0">
            <w:pPr>
              <w:pStyle w:val="Heading2"/>
            </w:pPr>
          </w:p>
        </w:tc>
        <w:tc>
          <w:tcPr>
            <w:tcW w:w="799" w:type="pct"/>
          </w:tcPr>
          <w:p w14:paraId="4C018561" w14:textId="77777777" w:rsidR="00EB14B0" w:rsidRPr="00EB14B0" w:rsidRDefault="00EB14B0" w:rsidP="00EB14B0">
            <w:pPr>
              <w:pStyle w:val="Heading2"/>
            </w:pPr>
          </w:p>
        </w:tc>
      </w:tr>
      <w:tr w:rsidR="00EB14B0" w:rsidRPr="00EB14B0" w14:paraId="64418714" w14:textId="77777777" w:rsidTr="004A40D5">
        <w:tc>
          <w:tcPr>
            <w:tcW w:w="197" w:type="pct"/>
            <w:shd w:val="clear" w:color="auto" w:fill="AEAAAA" w:themeFill="background2" w:themeFillShade="BF"/>
          </w:tcPr>
          <w:p w14:paraId="3536F30E" w14:textId="77777777" w:rsidR="00EB14B0" w:rsidRPr="00EB14B0" w:rsidRDefault="00EB14B0" w:rsidP="00EB14B0">
            <w:pPr>
              <w:pStyle w:val="Heading2"/>
            </w:pPr>
          </w:p>
        </w:tc>
        <w:tc>
          <w:tcPr>
            <w:tcW w:w="899" w:type="pct"/>
            <w:shd w:val="clear" w:color="auto" w:fill="AEAAAA" w:themeFill="background2" w:themeFillShade="BF"/>
            <w:tcMar>
              <w:top w:w="43" w:type="dxa"/>
              <w:left w:w="115" w:type="dxa"/>
              <w:bottom w:w="43" w:type="dxa"/>
              <w:right w:w="115" w:type="dxa"/>
            </w:tcMar>
          </w:tcPr>
          <w:p w14:paraId="18173E33" w14:textId="68B0E87A" w:rsidR="00EB14B0" w:rsidRPr="00EB14B0" w:rsidRDefault="00EB14B0" w:rsidP="00EB14B0">
            <w:pPr>
              <w:pStyle w:val="Heading2"/>
              <w:rPr>
                <w:sz w:val="24"/>
                <w:szCs w:val="24"/>
              </w:rPr>
            </w:pPr>
            <w:r w:rsidRPr="009C4A1C">
              <w:rPr>
                <w:sz w:val="24"/>
                <w:szCs w:val="24"/>
              </w:rPr>
              <w:t>Exploring Work-Based Learning</w:t>
            </w:r>
          </w:p>
        </w:tc>
        <w:tc>
          <w:tcPr>
            <w:tcW w:w="1234" w:type="pct"/>
            <w:shd w:val="clear" w:color="auto" w:fill="AEAAAA" w:themeFill="background2" w:themeFillShade="BF"/>
          </w:tcPr>
          <w:p w14:paraId="4EB9E366" w14:textId="77777777" w:rsidR="00EB14B0" w:rsidRPr="00EB14B0" w:rsidRDefault="00EB14B0" w:rsidP="00EB14B0">
            <w:pPr>
              <w:pStyle w:val="Heading2"/>
              <w:rPr>
                <w:sz w:val="24"/>
                <w:szCs w:val="24"/>
              </w:rPr>
            </w:pPr>
          </w:p>
        </w:tc>
        <w:tc>
          <w:tcPr>
            <w:tcW w:w="992" w:type="pct"/>
            <w:shd w:val="clear" w:color="auto" w:fill="AEAAAA" w:themeFill="background2" w:themeFillShade="BF"/>
          </w:tcPr>
          <w:p w14:paraId="4C5594B9" w14:textId="77777777" w:rsidR="00EB14B0" w:rsidRPr="00EB14B0" w:rsidRDefault="00EB14B0" w:rsidP="00EB14B0">
            <w:pPr>
              <w:pStyle w:val="Heading2"/>
            </w:pPr>
          </w:p>
        </w:tc>
        <w:tc>
          <w:tcPr>
            <w:tcW w:w="879" w:type="pct"/>
            <w:shd w:val="clear" w:color="auto" w:fill="AEAAAA" w:themeFill="background2" w:themeFillShade="BF"/>
          </w:tcPr>
          <w:p w14:paraId="0A3760CA" w14:textId="77777777" w:rsidR="00EB14B0" w:rsidRPr="00EB14B0" w:rsidRDefault="00EB14B0" w:rsidP="00EB14B0">
            <w:pPr>
              <w:pStyle w:val="Heading2"/>
            </w:pPr>
          </w:p>
        </w:tc>
        <w:tc>
          <w:tcPr>
            <w:tcW w:w="799" w:type="pct"/>
            <w:shd w:val="clear" w:color="auto" w:fill="AEAAAA" w:themeFill="background2" w:themeFillShade="BF"/>
          </w:tcPr>
          <w:p w14:paraId="0988E839" w14:textId="77777777" w:rsidR="00EB14B0" w:rsidRPr="00EB14B0" w:rsidRDefault="00EB14B0" w:rsidP="00EB14B0">
            <w:pPr>
              <w:pStyle w:val="Heading2"/>
            </w:pPr>
          </w:p>
        </w:tc>
      </w:tr>
      <w:tr w:rsidR="00EB14B0" w:rsidRPr="00EB14B0" w14:paraId="5E795A28" w14:textId="77777777" w:rsidTr="00EB14B0">
        <w:tc>
          <w:tcPr>
            <w:tcW w:w="197" w:type="pct"/>
          </w:tcPr>
          <w:p w14:paraId="05D1E5E1" w14:textId="412BC53F" w:rsidR="00EB14B0" w:rsidRPr="00646BCD" w:rsidRDefault="00EB14B0" w:rsidP="00EB14B0">
            <w:pPr>
              <w:pStyle w:val="Heading2"/>
              <w:rPr>
                <w:b w:val="0"/>
                <w:bCs w:val="0"/>
              </w:rPr>
            </w:pPr>
            <w:r w:rsidRPr="00646BCD">
              <w:rPr>
                <w:b w:val="0"/>
                <w:bCs w:val="0"/>
                <w:sz w:val="24"/>
                <w:szCs w:val="24"/>
              </w:rPr>
              <w:t>35</w:t>
            </w:r>
          </w:p>
        </w:tc>
        <w:tc>
          <w:tcPr>
            <w:tcW w:w="899" w:type="pct"/>
            <w:tcMar>
              <w:top w:w="43" w:type="dxa"/>
              <w:left w:w="115" w:type="dxa"/>
              <w:bottom w:w="43" w:type="dxa"/>
              <w:right w:w="115" w:type="dxa"/>
            </w:tcMar>
          </w:tcPr>
          <w:p w14:paraId="606CAF3F" w14:textId="473ACA91" w:rsidR="00EB14B0" w:rsidRPr="00646BCD" w:rsidRDefault="00EB14B0" w:rsidP="00EB14B0">
            <w:pPr>
              <w:pStyle w:val="Heading2"/>
              <w:rPr>
                <w:b w:val="0"/>
                <w:bCs w:val="0"/>
                <w:sz w:val="24"/>
                <w:szCs w:val="24"/>
              </w:rPr>
            </w:pPr>
            <w:r w:rsidRPr="00646BCD">
              <w:rPr>
                <w:b w:val="0"/>
                <w:bCs w:val="0"/>
                <w:sz w:val="24"/>
                <w:szCs w:val="24"/>
              </w:rPr>
              <w:t>Identify the types of work-based learning (WBL) opportunities.</w:t>
            </w:r>
          </w:p>
        </w:tc>
        <w:tc>
          <w:tcPr>
            <w:tcW w:w="1234" w:type="pct"/>
          </w:tcPr>
          <w:p w14:paraId="3579FDDC" w14:textId="57A4E9B3" w:rsidR="00EB14B0" w:rsidRDefault="00EB14B0" w:rsidP="00EB14B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r w:rsidR="00646BCD">
              <w:rPr>
                <w:rFonts w:ascii="Times New Roman" w:eastAsia="Times New Roman" w:hAnsi="Times New Roman" w:cs="Times New Roman"/>
                <w:sz w:val="24"/>
                <w:szCs w:val="24"/>
              </w:rPr>
              <w:t xml:space="preserve"> </w:t>
            </w:r>
          </w:p>
          <w:p w14:paraId="452F1158" w14:textId="77777777" w:rsidR="00646BCD" w:rsidRPr="00ED3052" w:rsidRDefault="00646BCD" w:rsidP="00EB14B0">
            <w:pPr>
              <w:shd w:val="clear" w:color="auto" w:fill="FFFFFF"/>
              <w:rPr>
                <w:rFonts w:ascii="Times New Roman" w:eastAsia="Times New Roman" w:hAnsi="Times New Roman" w:cs="Times New Roman"/>
                <w:sz w:val="24"/>
                <w:szCs w:val="24"/>
              </w:rPr>
            </w:pPr>
          </w:p>
          <w:p w14:paraId="240CAAF4"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150717CD"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4C28E00D"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57281EA0"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392BBA0A"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5D8CEA46"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020454B4"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7B3225A0"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4DDA59B9"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4CB0DCA8" w14:textId="77777777" w:rsidR="00EB14B0" w:rsidRPr="00ED3052" w:rsidRDefault="00EB14B0">
            <w:pPr>
              <w:pStyle w:val="ListParagraph"/>
              <w:numPr>
                <w:ilvl w:val="0"/>
                <w:numId w:val="24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4168D11F" w14:textId="77777777" w:rsidR="00646BCD" w:rsidRPr="00646BCD"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t>Registered Apprenticeship</w:t>
            </w:r>
          </w:p>
          <w:p w14:paraId="448BDACE" w14:textId="11CEB0FF" w:rsidR="00EB14B0" w:rsidRPr="00EB14B0" w:rsidRDefault="00EB14B0">
            <w:pPr>
              <w:pStyle w:val="ListParagraph"/>
              <w:numPr>
                <w:ilvl w:val="0"/>
                <w:numId w:val="245"/>
              </w:numPr>
              <w:rPr>
                <w:sz w:val="24"/>
                <w:szCs w:val="24"/>
              </w:rPr>
            </w:pPr>
            <w:r w:rsidRPr="00ED3052">
              <w:rPr>
                <w:rFonts w:ascii="Times New Roman" w:eastAsia="Times New Roman" w:hAnsi="Times New Roman" w:cs="Times New Roman"/>
                <w:sz w:val="24"/>
                <w:szCs w:val="24"/>
              </w:rPr>
              <w:lastRenderedPageBreak/>
              <w:t>Supervised Agricultural Experience.</w:t>
            </w:r>
          </w:p>
        </w:tc>
        <w:tc>
          <w:tcPr>
            <w:tcW w:w="992" w:type="pct"/>
          </w:tcPr>
          <w:p w14:paraId="677F8503"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221EB469"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0EFBDE57"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6F8D59F0"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1CC03E15" w14:textId="77777777" w:rsidR="00EB14B0" w:rsidRPr="00ED3052" w:rsidRDefault="00EB14B0">
            <w:pPr>
              <w:pStyle w:val="ListParagraph"/>
              <w:numPr>
                <w:ilvl w:val="0"/>
                <w:numId w:val="24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1DC18DE9" w14:textId="77777777" w:rsidR="00646BCD" w:rsidRPr="00646BCD" w:rsidRDefault="00EB14B0">
            <w:pPr>
              <w:pStyle w:val="ListParagraph"/>
              <w:numPr>
                <w:ilvl w:val="0"/>
                <w:numId w:val="245"/>
              </w:numPr>
              <w:ind w:left="444"/>
            </w:pPr>
            <w:r w:rsidRPr="00ED3052">
              <w:rPr>
                <w:rFonts w:ascii="Times New Roman" w:eastAsia="Times New Roman" w:hAnsi="Times New Roman" w:cs="Times New Roman"/>
                <w:sz w:val="24"/>
                <w:szCs w:val="24"/>
              </w:rPr>
              <w:lastRenderedPageBreak/>
              <w:t>Why is time management important in work-based learning?</w:t>
            </w:r>
          </w:p>
          <w:p w14:paraId="4455DF49" w14:textId="35D093C4" w:rsidR="00EB14B0" w:rsidRPr="00EB14B0" w:rsidRDefault="00EB14B0">
            <w:pPr>
              <w:pStyle w:val="ListParagraph"/>
              <w:numPr>
                <w:ilvl w:val="0"/>
                <w:numId w:val="245"/>
              </w:numPr>
              <w:ind w:left="444"/>
            </w:pPr>
            <w:r w:rsidRPr="00ED3052">
              <w:rPr>
                <w:rFonts w:ascii="Times New Roman" w:eastAsia="Times New Roman" w:hAnsi="Times New Roman" w:cs="Times New Roman"/>
                <w:sz w:val="24"/>
                <w:szCs w:val="24"/>
              </w:rPr>
              <w:t>What consequences may result if a person fails to meet deadlines?</w:t>
            </w:r>
          </w:p>
        </w:tc>
        <w:tc>
          <w:tcPr>
            <w:tcW w:w="879" w:type="pct"/>
          </w:tcPr>
          <w:p w14:paraId="2D63D42E" w14:textId="77777777" w:rsidR="00EB14B0" w:rsidRPr="00EB14B0" w:rsidRDefault="00EB14B0" w:rsidP="00EB14B0">
            <w:pPr>
              <w:pStyle w:val="Heading2"/>
            </w:pPr>
          </w:p>
        </w:tc>
        <w:tc>
          <w:tcPr>
            <w:tcW w:w="799" w:type="pct"/>
          </w:tcPr>
          <w:p w14:paraId="69CFA853" w14:textId="77777777" w:rsidR="00EB14B0" w:rsidRPr="00EB14B0" w:rsidRDefault="00EB14B0" w:rsidP="00EB14B0">
            <w:pPr>
              <w:pStyle w:val="Heading2"/>
            </w:pPr>
          </w:p>
        </w:tc>
      </w:tr>
      <w:tr w:rsidR="00EB14B0" w:rsidRPr="00EB14B0" w14:paraId="2C598629" w14:textId="77777777" w:rsidTr="00EB14B0">
        <w:tc>
          <w:tcPr>
            <w:tcW w:w="197" w:type="pct"/>
          </w:tcPr>
          <w:p w14:paraId="4BAD320B" w14:textId="521902D3" w:rsidR="00EB14B0" w:rsidRPr="00646BCD" w:rsidRDefault="00EB14B0" w:rsidP="00EB14B0">
            <w:pPr>
              <w:pStyle w:val="Heading2"/>
              <w:rPr>
                <w:b w:val="0"/>
                <w:bCs w:val="0"/>
              </w:rPr>
            </w:pPr>
            <w:r w:rsidRPr="00646BCD">
              <w:rPr>
                <w:b w:val="0"/>
                <w:bCs w:val="0"/>
                <w:sz w:val="24"/>
                <w:szCs w:val="24"/>
              </w:rPr>
              <w:t>36 (O)</w:t>
            </w:r>
          </w:p>
        </w:tc>
        <w:tc>
          <w:tcPr>
            <w:tcW w:w="899" w:type="pct"/>
            <w:tcMar>
              <w:top w:w="43" w:type="dxa"/>
              <w:left w:w="115" w:type="dxa"/>
              <w:bottom w:w="43" w:type="dxa"/>
              <w:right w:w="115" w:type="dxa"/>
            </w:tcMar>
          </w:tcPr>
          <w:p w14:paraId="4E65B839" w14:textId="248E38DD" w:rsidR="00EB14B0" w:rsidRPr="00646BCD" w:rsidRDefault="00EB14B0" w:rsidP="00EB14B0">
            <w:pPr>
              <w:pStyle w:val="Heading2"/>
              <w:rPr>
                <w:b w:val="0"/>
                <w:bCs w:val="0"/>
                <w:sz w:val="24"/>
                <w:szCs w:val="24"/>
              </w:rPr>
            </w:pPr>
            <w:r w:rsidRPr="00646BCD">
              <w:rPr>
                <w:b w:val="0"/>
                <w:bCs w:val="0"/>
                <w:sz w:val="24"/>
                <w:szCs w:val="24"/>
              </w:rPr>
              <w:t>Reflect on lessons learned during the WBL experience.</w:t>
            </w:r>
          </w:p>
        </w:tc>
        <w:tc>
          <w:tcPr>
            <w:tcW w:w="1234" w:type="pct"/>
          </w:tcPr>
          <w:p w14:paraId="7F283273" w14:textId="77777777" w:rsidR="00EB14B0" w:rsidRPr="009C4A1C" w:rsidRDefault="00EB14B0" w:rsidP="00EB14B0">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44246083" w14:textId="77777777" w:rsidR="00EB14B0" w:rsidRPr="009C4A1C" w:rsidRDefault="00EB14B0">
            <w:pPr>
              <w:pStyle w:val="ListParagraph"/>
              <w:numPr>
                <w:ilvl w:val="0"/>
                <w:numId w:val="24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7EEB22BE" w14:textId="77777777" w:rsidR="00646BCD" w:rsidRPr="00646BCD" w:rsidRDefault="00EB14B0">
            <w:pPr>
              <w:pStyle w:val="ListParagraph"/>
              <w:numPr>
                <w:ilvl w:val="0"/>
                <w:numId w:val="245"/>
              </w:numPr>
              <w:rPr>
                <w:sz w:val="24"/>
                <w:szCs w:val="24"/>
              </w:rPr>
            </w:pPr>
            <w:proofErr w:type="gramStart"/>
            <w:r w:rsidRPr="009C4A1C">
              <w:rPr>
                <w:rFonts w:ascii="Times New Roman" w:eastAsia="Times New Roman" w:hAnsi="Times New Roman" w:cs="Times New Roman"/>
                <w:sz w:val="24"/>
                <w:szCs w:val="24"/>
              </w:rPr>
              <w:t>application</w:t>
            </w:r>
            <w:proofErr w:type="gramEnd"/>
            <w:r w:rsidRPr="009C4A1C">
              <w:rPr>
                <w:rFonts w:ascii="Times New Roman" w:eastAsia="Times New Roman" w:hAnsi="Times New Roman" w:cs="Times New Roman"/>
                <w:sz w:val="24"/>
                <w:szCs w:val="24"/>
              </w:rPr>
              <w:t xml:space="preserve"> of course competencies to WBL experience</w:t>
            </w:r>
          </w:p>
          <w:p w14:paraId="2F592F96" w14:textId="06A83AF9" w:rsidR="00EB14B0" w:rsidRPr="00EB14B0" w:rsidRDefault="00EB14B0">
            <w:pPr>
              <w:pStyle w:val="ListParagraph"/>
              <w:numPr>
                <w:ilvl w:val="0"/>
                <w:numId w:val="245"/>
              </w:numPr>
              <w:rPr>
                <w:sz w:val="24"/>
                <w:szCs w:val="24"/>
              </w:rPr>
            </w:pPr>
            <w:r w:rsidRPr="009C4A1C">
              <w:rPr>
                <w:rFonts w:ascii="Times New Roman" w:eastAsia="Times New Roman" w:hAnsi="Times New Roman" w:cs="Times New Roman"/>
                <w:sz w:val="24"/>
                <w:szCs w:val="24"/>
              </w:rPr>
              <w:t>new knowledge gained through the WBL experience.</w:t>
            </w:r>
          </w:p>
        </w:tc>
        <w:tc>
          <w:tcPr>
            <w:tcW w:w="992" w:type="pct"/>
          </w:tcPr>
          <w:p w14:paraId="583A467B"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4EAEC416"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21A54CF2"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5D85A84B"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75E0D3CF" w14:textId="77777777" w:rsidR="00646BCD" w:rsidRPr="00646BCD" w:rsidRDefault="00EB14B0">
            <w:pPr>
              <w:pStyle w:val="ListParagraph"/>
              <w:numPr>
                <w:ilvl w:val="0"/>
                <w:numId w:val="245"/>
              </w:numPr>
              <w:ind w:left="444"/>
            </w:pPr>
            <w:r w:rsidRPr="009C4A1C">
              <w:rPr>
                <w:rFonts w:ascii="Times New Roman" w:eastAsia="Times New Roman" w:hAnsi="Times New Roman" w:cs="Times New Roman"/>
                <w:sz w:val="24"/>
                <w:szCs w:val="24"/>
              </w:rPr>
              <w:t>What other opportunities may exist for a person who excels during a WBL experience?</w:t>
            </w:r>
          </w:p>
          <w:p w14:paraId="0B834EE8" w14:textId="3CF3F3E8" w:rsidR="00EB14B0" w:rsidRPr="00EB14B0" w:rsidRDefault="00EB14B0">
            <w:pPr>
              <w:pStyle w:val="ListParagraph"/>
              <w:numPr>
                <w:ilvl w:val="0"/>
                <w:numId w:val="245"/>
              </w:numPr>
              <w:ind w:left="444"/>
            </w:pPr>
            <w:r w:rsidRPr="009C4A1C">
              <w:rPr>
                <w:rFonts w:ascii="Times New Roman" w:eastAsia="Times New Roman" w:hAnsi="Times New Roman" w:cs="Times New Roman"/>
                <w:sz w:val="24"/>
                <w:szCs w:val="24"/>
              </w:rPr>
              <w:t>How can the skills gained during a WBL experience benefit a student after graduation?</w:t>
            </w:r>
          </w:p>
        </w:tc>
        <w:tc>
          <w:tcPr>
            <w:tcW w:w="879" w:type="pct"/>
          </w:tcPr>
          <w:p w14:paraId="4776E3B6" w14:textId="77777777" w:rsidR="00EB14B0" w:rsidRPr="00EB14B0" w:rsidRDefault="00EB14B0" w:rsidP="00EB14B0">
            <w:pPr>
              <w:pStyle w:val="Heading2"/>
            </w:pPr>
          </w:p>
        </w:tc>
        <w:tc>
          <w:tcPr>
            <w:tcW w:w="799" w:type="pct"/>
          </w:tcPr>
          <w:p w14:paraId="370A9742" w14:textId="77777777" w:rsidR="00EB14B0" w:rsidRPr="00EB14B0" w:rsidRDefault="00EB14B0" w:rsidP="00EB14B0">
            <w:pPr>
              <w:pStyle w:val="Heading2"/>
            </w:pPr>
          </w:p>
        </w:tc>
      </w:tr>
      <w:tr w:rsidR="00EB14B0" w:rsidRPr="00EB14B0" w14:paraId="04DAECD5" w14:textId="77777777" w:rsidTr="00EB14B0">
        <w:tc>
          <w:tcPr>
            <w:tcW w:w="197" w:type="pct"/>
          </w:tcPr>
          <w:p w14:paraId="64CE1239" w14:textId="125B7291" w:rsidR="00EB14B0" w:rsidRPr="00646BCD" w:rsidRDefault="00EB14B0" w:rsidP="00EB14B0">
            <w:pPr>
              <w:pStyle w:val="Heading2"/>
              <w:rPr>
                <w:b w:val="0"/>
                <w:bCs w:val="0"/>
              </w:rPr>
            </w:pPr>
            <w:r w:rsidRPr="00646BCD">
              <w:rPr>
                <w:b w:val="0"/>
                <w:bCs w:val="0"/>
                <w:sz w:val="24"/>
                <w:szCs w:val="24"/>
              </w:rPr>
              <w:t>37</w:t>
            </w:r>
          </w:p>
        </w:tc>
        <w:tc>
          <w:tcPr>
            <w:tcW w:w="899" w:type="pct"/>
            <w:tcMar>
              <w:top w:w="43" w:type="dxa"/>
              <w:left w:w="115" w:type="dxa"/>
              <w:bottom w:w="43" w:type="dxa"/>
              <w:right w:w="115" w:type="dxa"/>
            </w:tcMar>
          </w:tcPr>
          <w:p w14:paraId="509E119D" w14:textId="5946EAE2" w:rsidR="00EB14B0" w:rsidRPr="00646BCD" w:rsidRDefault="00EB14B0" w:rsidP="00EB14B0">
            <w:pPr>
              <w:pStyle w:val="Heading2"/>
              <w:rPr>
                <w:b w:val="0"/>
                <w:bCs w:val="0"/>
                <w:sz w:val="24"/>
                <w:szCs w:val="24"/>
              </w:rPr>
            </w:pPr>
            <w:r w:rsidRPr="00646BCD">
              <w:rPr>
                <w:b w:val="0"/>
                <w:bCs w:val="0"/>
                <w:sz w:val="24"/>
                <w:szCs w:val="24"/>
              </w:rPr>
              <w:t>Explore career opportunities related to the WBL experience.</w:t>
            </w:r>
          </w:p>
        </w:tc>
        <w:tc>
          <w:tcPr>
            <w:tcW w:w="1234" w:type="pct"/>
          </w:tcPr>
          <w:p w14:paraId="10ADC183" w14:textId="77777777" w:rsidR="00EB14B0" w:rsidRDefault="00EB14B0" w:rsidP="00EB14B0">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7827C88B" w14:textId="77777777" w:rsidR="00646BCD" w:rsidRPr="009C4A1C" w:rsidRDefault="00646BCD" w:rsidP="00EB14B0">
            <w:pPr>
              <w:shd w:val="clear" w:color="auto" w:fill="FFFFFF"/>
              <w:rPr>
                <w:rFonts w:ascii="Times New Roman" w:eastAsia="Times New Roman" w:hAnsi="Times New Roman" w:cs="Times New Roman"/>
                <w:sz w:val="24"/>
                <w:szCs w:val="24"/>
              </w:rPr>
            </w:pPr>
          </w:p>
          <w:p w14:paraId="74E57728" w14:textId="77777777" w:rsidR="00EB14B0" w:rsidRPr="009C4A1C" w:rsidRDefault="00EB14B0">
            <w:pPr>
              <w:pStyle w:val="ListParagraph"/>
              <w:numPr>
                <w:ilvl w:val="0"/>
                <w:numId w:val="24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22193F0E" w14:textId="77777777" w:rsidR="00EB14B0" w:rsidRPr="009C4A1C" w:rsidRDefault="00EB14B0">
            <w:pPr>
              <w:pStyle w:val="ListParagraph"/>
              <w:numPr>
                <w:ilvl w:val="0"/>
                <w:numId w:val="24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6FF08742" w14:textId="77777777" w:rsidR="00646BCD" w:rsidRPr="00646BCD" w:rsidRDefault="00EB14B0">
            <w:pPr>
              <w:pStyle w:val="ListParagraph"/>
              <w:numPr>
                <w:ilvl w:val="0"/>
                <w:numId w:val="245"/>
              </w:numPr>
              <w:rPr>
                <w:sz w:val="24"/>
                <w:szCs w:val="24"/>
              </w:rPr>
            </w:pPr>
            <w:r w:rsidRPr="009C4A1C">
              <w:rPr>
                <w:rFonts w:ascii="Times New Roman" w:eastAsia="Times New Roman" w:hAnsi="Times New Roman" w:cs="Times New Roman"/>
                <w:sz w:val="24"/>
                <w:szCs w:val="24"/>
              </w:rPr>
              <w:t>determining the education and experience required</w:t>
            </w:r>
          </w:p>
          <w:p w14:paraId="5B168601" w14:textId="67A2E9CF" w:rsidR="00EB14B0" w:rsidRPr="00EB14B0" w:rsidRDefault="00EB14B0">
            <w:pPr>
              <w:pStyle w:val="ListParagraph"/>
              <w:numPr>
                <w:ilvl w:val="0"/>
                <w:numId w:val="245"/>
              </w:numPr>
              <w:rPr>
                <w:sz w:val="24"/>
                <w:szCs w:val="24"/>
              </w:rPr>
            </w:pPr>
            <w:r w:rsidRPr="009C4A1C">
              <w:rPr>
                <w:rFonts w:ascii="Times New Roman" w:eastAsia="Times New Roman" w:hAnsi="Times New Roman" w:cs="Times New Roman"/>
                <w:sz w:val="24"/>
                <w:szCs w:val="24"/>
              </w:rPr>
              <w:t>exploring job opportunities, salaries, and benefits.</w:t>
            </w:r>
          </w:p>
        </w:tc>
        <w:tc>
          <w:tcPr>
            <w:tcW w:w="992" w:type="pct"/>
          </w:tcPr>
          <w:p w14:paraId="62714E73"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2FDB70CA"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1082B526"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What are the potential salaries and opportunities for </w:t>
            </w:r>
            <w:r w:rsidRPr="009C4A1C">
              <w:rPr>
                <w:rFonts w:ascii="Times New Roman" w:eastAsia="Times New Roman" w:hAnsi="Times New Roman" w:cs="Times New Roman"/>
                <w:sz w:val="24"/>
                <w:szCs w:val="24"/>
              </w:rPr>
              <w:lastRenderedPageBreak/>
              <w:t>advancement in different careers within the pathways?</w:t>
            </w:r>
          </w:p>
          <w:p w14:paraId="016C3C63"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305563AE" w14:textId="77777777" w:rsidR="00EB14B0" w:rsidRPr="009C4A1C" w:rsidRDefault="00EB14B0">
            <w:pPr>
              <w:pStyle w:val="ListParagraph"/>
              <w:numPr>
                <w:ilvl w:val="0"/>
                <w:numId w:val="24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4719F876" w14:textId="77777777" w:rsidR="00646BCD" w:rsidRPr="00646BCD" w:rsidRDefault="00EB14B0">
            <w:pPr>
              <w:pStyle w:val="ListParagraph"/>
              <w:numPr>
                <w:ilvl w:val="0"/>
                <w:numId w:val="245"/>
              </w:numPr>
              <w:ind w:left="444"/>
            </w:pPr>
            <w:r w:rsidRPr="009C4A1C">
              <w:rPr>
                <w:rFonts w:ascii="Times New Roman" w:eastAsia="Times New Roman" w:hAnsi="Times New Roman" w:cs="Times New Roman"/>
                <w:sz w:val="24"/>
                <w:szCs w:val="24"/>
              </w:rPr>
              <w:t>What is the career outlook for the pathways within the WBL experience?</w:t>
            </w:r>
          </w:p>
          <w:p w14:paraId="0A1FC9A1" w14:textId="0671641A" w:rsidR="00EB14B0" w:rsidRPr="00EB14B0" w:rsidRDefault="00EB14B0">
            <w:pPr>
              <w:pStyle w:val="ListParagraph"/>
              <w:numPr>
                <w:ilvl w:val="0"/>
                <w:numId w:val="245"/>
              </w:numPr>
              <w:ind w:left="444"/>
            </w:pPr>
            <w:r w:rsidRPr="009C4A1C">
              <w:rPr>
                <w:rFonts w:ascii="Times New Roman" w:eastAsia="Times New Roman" w:hAnsi="Times New Roman" w:cs="Times New Roman"/>
                <w:sz w:val="24"/>
                <w:szCs w:val="24"/>
              </w:rPr>
              <w:t>What are some careers within the WBL experience that interest you?</w:t>
            </w:r>
          </w:p>
        </w:tc>
        <w:tc>
          <w:tcPr>
            <w:tcW w:w="879" w:type="pct"/>
          </w:tcPr>
          <w:p w14:paraId="0086E33C" w14:textId="77777777" w:rsidR="00EB14B0" w:rsidRPr="00EB14B0" w:rsidRDefault="00EB14B0" w:rsidP="00EB14B0">
            <w:pPr>
              <w:pStyle w:val="Heading2"/>
            </w:pPr>
          </w:p>
        </w:tc>
        <w:tc>
          <w:tcPr>
            <w:tcW w:w="799" w:type="pct"/>
          </w:tcPr>
          <w:p w14:paraId="51C81BAF" w14:textId="77777777" w:rsidR="00EB14B0" w:rsidRPr="00EB14B0" w:rsidRDefault="00EB14B0" w:rsidP="00EB14B0">
            <w:pPr>
              <w:pStyle w:val="Heading2"/>
            </w:pPr>
          </w:p>
        </w:tc>
      </w:tr>
      <w:tr w:rsidR="00EB14B0" w:rsidRPr="00EB14B0" w14:paraId="5669779F" w14:textId="77777777" w:rsidTr="00EB14B0">
        <w:tc>
          <w:tcPr>
            <w:tcW w:w="197" w:type="pct"/>
          </w:tcPr>
          <w:p w14:paraId="29D3EADA" w14:textId="1F17F185" w:rsidR="00EB14B0" w:rsidRPr="00646BCD" w:rsidRDefault="00EB14B0" w:rsidP="00EB14B0">
            <w:pPr>
              <w:pStyle w:val="Heading2"/>
              <w:rPr>
                <w:b w:val="0"/>
                <w:bCs w:val="0"/>
              </w:rPr>
            </w:pPr>
            <w:r w:rsidRPr="00646BCD">
              <w:rPr>
                <w:b w:val="0"/>
                <w:bCs w:val="0"/>
                <w:sz w:val="24"/>
                <w:szCs w:val="24"/>
              </w:rPr>
              <w:t>38 (O)</w:t>
            </w:r>
          </w:p>
        </w:tc>
        <w:tc>
          <w:tcPr>
            <w:tcW w:w="899" w:type="pct"/>
            <w:tcMar>
              <w:top w:w="43" w:type="dxa"/>
              <w:left w:w="115" w:type="dxa"/>
              <w:bottom w:w="43" w:type="dxa"/>
              <w:right w:w="115" w:type="dxa"/>
            </w:tcMar>
          </w:tcPr>
          <w:p w14:paraId="41E57C65" w14:textId="74994D36" w:rsidR="00EB14B0" w:rsidRPr="00646BCD" w:rsidRDefault="00EB14B0" w:rsidP="00EB14B0">
            <w:pPr>
              <w:pStyle w:val="Heading2"/>
              <w:rPr>
                <w:b w:val="0"/>
                <w:bCs w:val="0"/>
                <w:sz w:val="24"/>
                <w:szCs w:val="24"/>
              </w:rPr>
            </w:pPr>
            <w:r w:rsidRPr="00646BCD">
              <w:rPr>
                <w:b w:val="0"/>
                <w:bCs w:val="0"/>
                <w:sz w:val="24"/>
                <w:szCs w:val="24"/>
              </w:rPr>
              <w:t>Participate in a WBL experience, when appropriate.</w:t>
            </w:r>
          </w:p>
        </w:tc>
        <w:tc>
          <w:tcPr>
            <w:tcW w:w="1234" w:type="pct"/>
          </w:tcPr>
          <w:p w14:paraId="3833FEEA" w14:textId="77777777" w:rsidR="00EB14B0" w:rsidRPr="00646BCD" w:rsidRDefault="00EB14B0" w:rsidP="00EB14B0">
            <w:pPr>
              <w:shd w:val="clear" w:color="auto" w:fill="FFFFFF"/>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Participation includes</w:t>
            </w:r>
          </w:p>
          <w:p w14:paraId="3DC718DF" w14:textId="77777777" w:rsidR="00EB14B0" w:rsidRPr="00646BCD" w:rsidRDefault="00EB14B0">
            <w:pPr>
              <w:pStyle w:val="ListParagraph"/>
              <w:numPr>
                <w:ilvl w:val="0"/>
                <w:numId w:val="245"/>
              </w:numPr>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an emphasis on the relationship between course competencies and the WBL experience</w:t>
            </w:r>
          </w:p>
          <w:p w14:paraId="1A11EFE4" w14:textId="77777777" w:rsidR="00EB14B0" w:rsidRPr="00646BCD" w:rsidRDefault="00EB14B0">
            <w:pPr>
              <w:pStyle w:val="ListParagraph"/>
              <w:numPr>
                <w:ilvl w:val="0"/>
                <w:numId w:val="245"/>
              </w:numPr>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adherence to workplace expectations during the WBL experience</w:t>
            </w:r>
          </w:p>
          <w:p w14:paraId="051C770D" w14:textId="08190BED" w:rsidR="00646BCD" w:rsidRPr="00646BCD" w:rsidRDefault="00646BCD">
            <w:pPr>
              <w:pStyle w:val="ListParagraph"/>
              <w:numPr>
                <w:ilvl w:val="0"/>
                <w:numId w:val="245"/>
              </w:numPr>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completion of the WBL experience.</w:t>
            </w:r>
          </w:p>
          <w:p w14:paraId="1BE2084F" w14:textId="6B36BF18" w:rsidR="00EB14B0" w:rsidRPr="00646BCD" w:rsidRDefault="00EB14B0" w:rsidP="00EB14B0">
            <w:pPr>
              <w:pStyle w:val="Heading2"/>
              <w:rPr>
                <w:b w:val="0"/>
                <w:bCs w:val="0"/>
                <w:sz w:val="24"/>
                <w:szCs w:val="24"/>
              </w:rPr>
            </w:pPr>
          </w:p>
        </w:tc>
        <w:tc>
          <w:tcPr>
            <w:tcW w:w="992" w:type="pct"/>
          </w:tcPr>
          <w:p w14:paraId="78B176F3" w14:textId="77777777" w:rsidR="00EB14B0" w:rsidRPr="00646BCD" w:rsidRDefault="00EB14B0">
            <w:pPr>
              <w:pStyle w:val="ListParagraph"/>
              <w:numPr>
                <w:ilvl w:val="0"/>
                <w:numId w:val="245"/>
              </w:numPr>
              <w:ind w:left="444"/>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Who can participate in a WBL experience?</w:t>
            </w:r>
          </w:p>
          <w:p w14:paraId="4B2D48C7" w14:textId="77777777" w:rsidR="00EB14B0" w:rsidRPr="00646BCD" w:rsidRDefault="00EB14B0">
            <w:pPr>
              <w:pStyle w:val="ListParagraph"/>
              <w:numPr>
                <w:ilvl w:val="0"/>
                <w:numId w:val="245"/>
              </w:numPr>
              <w:ind w:left="444"/>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 xml:space="preserve">Why is it important to keep the lines of communication open with the WBL </w:t>
            </w:r>
            <w:proofErr w:type="gramStart"/>
            <w:r w:rsidRPr="00646BCD">
              <w:rPr>
                <w:rFonts w:ascii="Times New Roman" w:eastAsia="Times New Roman" w:hAnsi="Times New Roman" w:cs="Times New Roman"/>
                <w:sz w:val="24"/>
                <w:szCs w:val="24"/>
              </w:rPr>
              <w:t>experience</w:t>
            </w:r>
            <w:proofErr w:type="gramEnd"/>
            <w:r w:rsidRPr="00646BCD">
              <w:rPr>
                <w:rFonts w:ascii="Times New Roman" w:eastAsia="Times New Roman" w:hAnsi="Times New Roman" w:cs="Times New Roman"/>
                <w:sz w:val="24"/>
                <w:szCs w:val="24"/>
              </w:rPr>
              <w:t xml:space="preserve"> participants?</w:t>
            </w:r>
          </w:p>
          <w:p w14:paraId="234DE7EA" w14:textId="77777777" w:rsidR="00EB14B0" w:rsidRPr="00646BCD" w:rsidRDefault="00EB14B0">
            <w:pPr>
              <w:pStyle w:val="ListParagraph"/>
              <w:numPr>
                <w:ilvl w:val="0"/>
                <w:numId w:val="245"/>
              </w:numPr>
              <w:ind w:left="444"/>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What role does active listening play in performing various tasks during the WBL experience?</w:t>
            </w:r>
          </w:p>
          <w:p w14:paraId="7EC6CBE1" w14:textId="77777777" w:rsidR="00EB14B0" w:rsidRPr="00646BCD" w:rsidRDefault="00EB14B0">
            <w:pPr>
              <w:pStyle w:val="ListParagraph"/>
              <w:numPr>
                <w:ilvl w:val="0"/>
                <w:numId w:val="245"/>
              </w:numPr>
              <w:ind w:left="444"/>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How does participating in a WBL experience contribute to career development?</w:t>
            </w:r>
          </w:p>
          <w:p w14:paraId="2B8868B5" w14:textId="77777777" w:rsidR="00EB14B0" w:rsidRPr="00646BCD" w:rsidRDefault="00EB14B0">
            <w:pPr>
              <w:pStyle w:val="ListParagraph"/>
              <w:numPr>
                <w:ilvl w:val="0"/>
                <w:numId w:val="245"/>
              </w:numPr>
              <w:ind w:left="444"/>
              <w:rPr>
                <w:rFonts w:ascii="Times New Roman" w:eastAsia="Times New Roman" w:hAnsi="Times New Roman" w:cs="Times New Roman"/>
                <w:sz w:val="24"/>
                <w:szCs w:val="24"/>
              </w:rPr>
            </w:pPr>
            <w:r w:rsidRPr="00646BCD">
              <w:rPr>
                <w:rFonts w:ascii="Times New Roman" w:eastAsia="Times New Roman" w:hAnsi="Times New Roman" w:cs="Times New Roman"/>
                <w:sz w:val="24"/>
                <w:szCs w:val="24"/>
              </w:rPr>
              <w:t>What can students do to balance time, work, and study during a WBL experience?</w:t>
            </w:r>
          </w:p>
          <w:p w14:paraId="49657B77" w14:textId="2B25A5DF" w:rsidR="00EB14B0" w:rsidRPr="00646BCD" w:rsidRDefault="00EB14B0">
            <w:pPr>
              <w:pStyle w:val="Heading2"/>
              <w:numPr>
                <w:ilvl w:val="0"/>
                <w:numId w:val="245"/>
              </w:numPr>
              <w:ind w:left="436"/>
              <w:jc w:val="both"/>
              <w:rPr>
                <w:b w:val="0"/>
                <w:bCs w:val="0"/>
              </w:rPr>
            </w:pPr>
            <w:r w:rsidRPr="00646BCD">
              <w:rPr>
                <w:b w:val="0"/>
                <w:bCs w:val="0"/>
                <w:sz w:val="24"/>
                <w:szCs w:val="24"/>
              </w:rPr>
              <w:t xml:space="preserve">What consequences may result if a participant does not follow </w:t>
            </w:r>
            <w:r w:rsidRPr="00646BCD">
              <w:rPr>
                <w:b w:val="0"/>
                <w:bCs w:val="0"/>
                <w:sz w:val="24"/>
                <w:szCs w:val="24"/>
              </w:rPr>
              <w:lastRenderedPageBreak/>
              <w:t>instructions during a WBL experience?</w:t>
            </w:r>
          </w:p>
        </w:tc>
        <w:tc>
          <w:tcPr>
            <w:tcW w:w="879" w:type="pct"/>
          </w:tcPr>
          <w:p w14:paraId="553E69FB" w14:textId="77777777" w:rsidR="00EB14B0" w:rsidRPr="00EB14B0" w:rsidRDefault="00EB14B0" w:rsidP="00EB14B0">
            <w:pPr>
              <w:pStyle w:val="Heading2"/>
            </w:pPr>
          </w:p>
        </w:tc>
        <w:tc>
          <w:tcPr>
            <w:tcW w:w="799" w:type="pct"/>
          </w:tcPr>
          <w:p w14:paraId="5674B5A6" w14:textId="77777777" w:rsidR="00EB14B0" w:rsidRPr="00EB14B0" w:rsidRDefault="00EB14B0" w:rsidP="00EB14B0">
            <w:pPr>
              <w:pStyle w:val="Heading2"/>
            </w:pPr>
          </w:p>
        </w:tc>
      </w:tr>
      <w:tr w:rsidR="00EB14B0" w:rsidRPr="0093205B" w14:paraId="5563A895" w14:textId="4C1FA1E4" w:rsidTr="00EB14B0">
        <w:tc>
          <w:tcPr>
            <w:tcW w:w="197" w:type="pct"/>
            <w:shd w:val="clear" w:color="auto" w:fill="D0CECE" w:themeFill="background2" w:themeFillShade="E6"/>
          </w:tcPr>
          <w:p w14:paraId="7E148A2D" w14:textId="77777777" w:rsidR="00EB14B0" w:rsidRPr="00EB14B0" w:rsidRDefault="00EB14B0" w:rsidP="00EB14B0">
            <w:pPr>
              <w:pStyle w:val="Heading2"/>
            </w:pPr>
          </w:p>
        </w:tc>
        <w:tc>
          <w:tcPr>
            <w:tcW w:w="899" w:type="pct"/>
            <w:shd w:val="clear" w:color="auto" w:fill="D0CECE" w:themeFill="background2" w:themeFillShade="E6"/>
            <w:tcMar>
              <w:top w:w="43" w:type="dxa"/>
              <w:left w:w="115" w:type="dxa"/>
              <w:bottom w:w="43" w:type="dxa"/>
              <w:right w:w="115" w:type="dxa"/>
            </w:tcMar>
          </w:tcPr>
          <w:p w14:paraId="53D9BA12" w14:textId="12C66B1F" w:rsidR="00EB14B0" w:rsidRPr="00D950E0" w:rsidRDefault="00EB14B0" w:rsidP="00EB14B0">
            <w:pPr>
              <w:pStyle w:val="Heading2"/>
            </w:pPr>
            <w:r w:rsidRPr="00325C68">
              <w:rPr>
                <w:sz w:val="24"/>
                <w:szCs w:val="24"/>
              </w:rPr>
              <w:t>Balancing Work and Family</w:t>
            </w:r>
          </w:p>
        </w:tc>
        <w:tc>
          <w:tcPr>
            <w:tcW w:w="1234" w:type="pct"/>
            <w:shd w:val="clear" w:color="auto" w:fill="D0CECE" w:themeFill="background2" w:themeFillShade="E6"/>
          </w:tcPr>
          <w:p w14:paraId="7C5148D2" w14:textId="61AA0DA1" w:rsidR="00EB14B0" w:rsidRPr="00325C68" w:rsidRDefault="00EB14B0" w:rsidP="00EB14B0">
            <w:pPr>
              <w:pStyle w:val="Heading2"/>
              <w:rPr>
                <w:sz w:val="24"/>
                <w:szCs w:val="24"/>
              </w:rPr>
            </w:pPr>
          </w:p>
        </w:tc>
        <w:tc>
          <w:tcPr>
            <w:tcW w:w="992" w:type="pct"/>
            <w:shd w:val="clear" w:color="auto" w:fill="D0CECE" w:themeFill="background2" w:themeFillShade="E6"/>
          </w:tcPr>
          <w:p w14:paraId="4644E664" w14:textId="77777777" w:rsidR="00EB14B0" w:rsidRPr="00BC0471" w:rsidRDefault="00EB14B0" w:rsidP="00EB14B0">
            <w:pPr>
              <w:pStyle w:val="Heading2"/>
            </w:pPr>
          </w:p>
        </w:tc>
        <w:tc>
          <w:tcPr>
            <w:tcW w:w="879" w:type="pct"/>
            <w:shd w:val="clear" w:color="auto" w:fill="D0CECE" w:themeFill="background2" w:themeFillShade="E6"/>
          </w:tcPr>
          <w:p w14:paraId="3477C9A8" w14:textId="77777777" w:rsidR="00EB14B0" w:rsidRPr="00BC0471" w:rsidRDefault="00EB14B0" w:rsidP="00EB14B0">
            <w:pPr>
              <w:pStyle w:val="Heading2"/>
            </w:pPr>
          </w:p>
        </w:tc>
        <w:tc>
          <w:tcPr>
            <w:tcW w:w="799" w:type="pct"/>
            <w:shd w:val="clear" w:color="auto" w:fill="D0CECE" w:themeFill="background2" w:themeFillShade="E6"/>
          </w:tcPr>
          <w:p w14:paraId="74928B41" w14:textId="11DBB33C" w:rsidR="00EB14B0" w:rsidRPr="00BC0471" w:rsidRDefault="00EB14B0" w:rsidP="00EB14B0">
            <w:pPr>
              <w:pStyle w:val="Heading2"/>
            </w:pPr>
          </w:p>
        </w:tc>
      </w:tr>
      <w:tr w:rsidR="00EB14B0" w:rsidRPr="00422325" w14:paraId="49C59B5D" w14:textId="77777777" w:rsidTr="00EB14B0">
        <w:tc>
          <w:tcPr>
            <w:tcW w:w="197" w:type="pct"/>
            <w:shd w:val="clear" w:color="auto" w:fill="FFFFFF" w:themeFill="background1"/>
          </w:tcPr>
          <w:p w14:paraId="3DFED427" w14:textId="312E775E"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899" w:type="pct"/>
            <w:shd w:val="clear" w:color="auto" w:fill="FFFFFF" w:themeFill="background1"/>
            <w:tcMar>
              <w:top w:w="43" w:type="dxa"/>
              <w:left w:w="115" w:type="dxa"/>
              <w:bottom w:w="43" w:type="dxa"/>
              <w:right w:w="115" w:type="dxa"/>
            </w:tcMar>
          </w:tcPr>
          <w:p w14:paraId="5C292AE6" w14:textId="77777777" w:rsidR="00EB14B0" w:rsidRPr="00F81CD6"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Analyze the meaning of work.</w:t>
            </w:r>
          </w:p>
          <w:p w14:paraId="741DA632" w14:textId="576FD11A" w:rsidR="00EB14B0" w:rsidRPr="00F81CD6" w:rsidRDefault="00EB14B0" w:rsidP="00EB14B0">
            <w:pPr>
              <w:rPr>
                <w:rFonts w:ascii="Times New Roman" w:eastAsia="Times New Roman" w:hAnsi="Times New Roman" w:cs="Times New Roman"/>
                <w:sz w:val="24"/>
                <w:szCs w:val="24"/>
              </w:rPr>
            </w:pPr>
          </w:p>
        </w:tc>
        <w:tc>
          <w:tcPr>
            <w:tcW w:w="1234" w:type="pct"/>
          </w:tcPr>
          <w:p w14:paraId="77B5BD24" w14:textId="77777777" w:rsidR="00EB14B0"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Analysis should include</w:t>
            </w:r>
          </w:p>
          <w:p w14:paraId="40F57EE4" w14:textId="77777777" w:rsidR="00EB14B0" w:rsidRPr="00F81CD6" w:rsidRDefault="00EB14B0" w:rsidP="00EB14B0">
            <w:pPr>
              <w:rPr>
                <w:rFonts w:ascii="Times New Roman" w:eastAsia="Times New Roman" w:hAnsi="Times New Roman" w:cs="Times New Roman"/>
                <w:sz w:val="24"/>
                <w:szCs w:val="24"/>
              </w:rPr>
            </w:pPr>
          </w:p>
          <w:p w14:paraId="12260119" w14:textId="77777777" w:rsidR="00EB14B0" w:rsidRPr="00F81CD6" w:rsidRDefault="00EB14B0">
            <w:pPr>
              <w:numPr>
                <w:ilvl w:val="0"/>
                <w:numId w:val="156"/>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evaluating work systems (i.e., structures)</w:t>
            </w:r>
          </w:p>
          <w:p w14:paraId="5704C8AA" w14:textId="77777777" w:rsidR="00EB14B0" w:rsidRPr="00F81CD6" w:rsidRDefault="00EB14B0">
            <w:pPr>
              <w:numPr>
                <w:ilvl w:val="0"/>
                <w:numId w:val="156"/>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assessing characteristics of strong work organizations</w:t>
            </w:r>
          </w:p>
          <w:p w14:paraId="6D92FE84" w14:textId="77777777" w:rsidR="00EB14B0" w:rsidRPr="00F81CD6" w:rsidRDefault="00EB14B0">
            <w:pPr>
              <w:numPr>
                <w:ilvl w:val="0"/>
                <w:numId w:val="156"/>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examining the evolution of the workforce</w:t>
            </w:r>
          </w:p>
          <w:p w14:paraId="37ECA2DD" w14:textId="77777777" w:rsidR="00EB14B0" w:rsidRDefault="00EB14B0">
            <w:pPr>
              <w:numPr>
                <w:ilvl w:val="0"/>
                <w:numId w:val="156"/>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identifying the rewards and stresses of work</w:t>
            </w:r>
          </w:p>
          <w:p w14:paraId="307DB7B0" w14:textId="34E10795" w:rsidR="00EB14B0" w:rsidRPr="00F9664B" w:rsidRDefault="00EB14B0">
            <w:pPr>
              <w:numPr>
                <w:ilvl w:val="0"/>
                <w:numId w:val="156"/>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describing the roles and responsibilities of employees.</w:t>
            </w:r>
          </w:p>
        </w:tc>
        <w:tc>
          <w:tcPr>
            <w:tcW w:w="992" w:type="pct"/>
          </w:tcPr>
          <w:p w14:paraId="3A6E2DC2" w14:textId="717C4F9A" w:rsidR="00EB14B0" w:rsidRPr="00F81CD6" w:rsidRDefault="00EB14B0" w:rsidP="00EB14B0">
            <w:pPr>
              <w:spacing w:before="100" w:beforeAutospacing="1" w:after="100" w:afterAutospacing="1"/>
              <w:rPr>
                <w:rFonts w:ascii="Times New Roman" w:eastAsia="Times New Roman" w:hAnsi="Times New Roman" w:cs="Times New Roman"/>
                <w:sz w:val="24"/>
                <w:szCs w:val="24"/>
              </w:rPr>
            </w:pPr>
            <w:r w:rsidRPr="00F81CD6">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2FDE3BF3" w14:textId="77777777" w:rsidR="00EB14B0" w:rsidRPr="00F81CD6"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b/>
                <w:bCs/>
                <w:sz w:val="24"/>
                <w:szCs w:val="24"/>
              </w:rPr>
              <w:t>Thinking</w:t>
            </w:r>
          </w:p>
          <w:p w14:paraId="7BAEB643" w14:textId="77777777" w:rsidR="00EB14B0" w:rsidRPr="00F81CD6" w:rsidRDefault="00EB14B0">
            <w:pPr>
              <w:numPr>
                <w:ilvl w:val="0"/>
                <w:numId w:val="157"/>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What factors should one consider when analyzing work?</w:t>
            </w:r>
          </w:p>
          <w:p w14:paraId="78931223" w14:textId="77777777" w:rsidR="00EB14B0" w:rsidRPr="00F81CD6" w:rsidRDefault="00EB14B0">
            <w:pPr>
              <w:numPr>
                <w:ilvl w:val="0"/>
                <w:numId w:val="157"/>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How is the role of management in the workplace like or unlike the role of management in the family?</w:t>
            </w:r>
          </w:p>
          <w:p w14:paraId="3D2BB4D6" w14:textId="77777777" w:rsidR="00EB14B0" w:rsidRPr="00F81CD6"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b/>
                <w:bCs/>
                <w:sz w:val="24"/>
                <w:szCs w:val="24"/>
              </w:rPr>
              <w:t>Communication</w:t>
            </w:r>
          </w:p>
          <w:p w14:paraId="50C553C7" w14:textId="77777777" w:rsidR="00EB14B0" w:rsidRPr="00F81CD6" w:rsidRDefault="00EB14B0">
            <w:pPr>
              <w:numPr>
                <w:ilvl w:val="0"/>
                <w:numId w:val="158"/>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How can the workplace be respectful of the family and individuals?</w:t>
            </w:r>
          </w:p>
          <w:p w14:paraId="3D2BD18F" w14:textId="77777777" w:rsidR="00EB14B0" w:rsidRPr="00F81CD6" w:rsidRDefault="00EB14B0">
            <w:pPr>
              <w:numPr>
                <w:ilvl w:val="0"/>
                <w:numId w:val="158"/>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How can family values be communicated?</w:t>
            </w:r>
          </w:p>
          <w:p w14:paraId="551333BD" w14:textId="77777777" w:rsidR="00EB14B0" w:rsidRPr="00F81CD6"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b/>
                <w:bCs/>
                <w:sz w:val="24"/>
                <w:szCs w:val="24"/>
              </w:rPr>
              <w:t>Leadership</w:t>
            </w:r>
          </w:p>
          <w:p w14:paraId="5CB4BCDD" w14:textId="77777777" w:rsidR="00EB14B0" w:rsidRDefault="00EB14B0">
            <w:pPr>
              <w:numPr>
                <w:ilvl w:val="0"/>
                <w:numId w:val="159"/>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How can an employer help employees develop leadership skills?</w:t>
            </w:r>
          </w:p>
          <w:p w14:paraId="410861A9" w14:textId="73D40425" w:rsidR="00EB14B0" w:rsidRPr="00F81CD6" w:rsidRDefault="00EB14B0">
            <w:pPr>
              <w:numPr>
                <w:ilvl w:val="0"/>
                <w:numId w:val="159"/>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 leaders develop strategies for navigating workplace change?</w:t>
            </w:r>
          </w:p>
          <w:p w14:paraId="1CBE5702" w14:textId="77777777" w:rsidR="00EB14B0" w:rsidRPr="00F81CD6"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b/>
                <w:bCs/>
                <w:sz w:val="24"/>
                <w:szCs w:val="24"/>
              </w:rPr>
              <w:t>Management</w:t>
            </w:r>
          </w:p>
          <w:p w14:paraId="4D1CB0B5" w14:textId="77777777" w:rsidR="00EB14B0" w:rsidRPr="00F81CD6" w:rsidRDefault="00EB14B0">
            <w:pPr>
              <w:numPr>
                <w:ilvl w:val="0"/>
                <w:numId w:val="160"/>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How can an individual’s management skills be integrated into the workplace?</w:t>
            </w:r>
          </w:p>
          <w:p w14:paraId="61FCA796" w14:textId="4E7090D2" w:rsidR="00EB14B0" w:rsidRPr="00F81CD6" w:rsidRDefault="00EB14B0">
            <w:pPr>
              <w:numPr>
                <w:ilvl w:val="0"/>
                <w:numId w:val="160"/>
              </w:num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lastRenderedPageBreak/>
              <w:t>What resources can help us determine our work values?</w:t>
            </w:r>
          </w:p>
        </w:tc>
        <w:tc>
          <w:tcPr>
            <w:tcW w:w="879" w:type="pct"/>
          </w:tcPr>
          <w:p w14:paraId="34E9E078" w14:textId="582C48C8" w:rsidR="00EB14B0" w:rsidRPr="007C48F9" w:rsidRDefault="00EB14B0" w:rsidP="00EB14B0">
            <w:pPr>
              <w:spacing w:before="100" w:beforeAutospacing="1" w:after="100" w:afterAutospacing="1"/>
              <w:rPr>
                <w:rFonts w:ascii="Times New Roman" w:eastAsia="Times New Roman" w:hAnsi="Times New Roman" w:cs="Times New Roman"/>
                <w:sz w:val="24"/>
                <w:szCs w:val="24"/>
                <w:lang w:val="fr-FR"/>
              </w:rPr>
            </w:pPr>
            <w:r w:rsidRPr="007C48F9">
              <w:rPr>
                <w:rFonts w:ascii="Times New Roman" w:eastAsia="Times New Roman" w:hAnsi="Times New Roman" w:cs="Times New Roman"/>
                <w:sz w:val="24"/>
                <w:szCs w:val="24"/>
                <w:lang w:val="fr-FR"/>
              </w:rPr>
              <w:lastRenderedPageBreak/>
              <w:t xml:space="preserve">English: 9.RI, 9.LU, 9.C, </w:t>
            </w:r>
            <w:r w:rsidRPr="007C48F9">
              <w:rPr>
                <w:rFonts w:ascii="Times New Roman" w:hAnsi="Times New Roman" w:cs="Times New Roman"/>
                <w:color w:val="000000"/>
                <w:sz w:val="24"/>
                <w:szCs w:val="24"/>
                <w:lang w:val="fr-FR"/>
              </w:rPr>
              <w:t>10.RI, 10.LU, 10.C, 11.DSR, 11.RI, 11.LU, 11.C, 12.RI, 12.LU, 12.C</w:t>
            </w:r>
          </w:p>
        </w:tc>
        <w:tc>
          <w:tcPr>
            <w:tcW w:w="799" w:type="pct"/>
          </w:tcPr>
          <w:p w14:paraId="26C426C9" w14:textId="77777777" w:rsidR="00EB14B0" w:rsidRPr="00B04380"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B04380">
              <w:rPr>
                <w:rFonts w:ascii="Times New Roman" w:eastAsia="Times New Roman" w:hAnsi="Times New Roman" w:cs="Times New Roman"/>
                <w:b/>
                <w:sz w:val="24"/>
                <w:szCs w:val="24"/>
                <w:u w:val="single"/>
              </w:rPr>
              <w:t>Career Connection</w:t>
            </w:r>
          </w:p>
          <w:p w14:paraId="4E10AAAF" w14:textId="77777777" w:rsidR="00EB14B0" w:rsidRPr="00B04380"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My Skills</w:t>
            </w:r>
          </w:p>
          <w:p w14:paraId="7070E838" w14:textId="77777777" w:rsidR="00EB14B0" w:rsidRPr="00B04380"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My Life</w:t>
            </w:r>
          </w:p>
          <w:p w14:paraId="368994B8" w14:textId="77777777" w:rsidR="00EB14B0" w:rsidRPr="00B04380"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My Career</w:t>
            </w:r>
          </w:p>
          <w:p w14:paraId="571B31BB" w14:textId="77777777" w:rsidR="00EB14B0" w:rsidRPr="00B04380"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My Plan</w:t>
            </w:r>
          </w:p>
          <w:p w14:paraId="494FB96F" w14:textId="77777777" w:rsidR="00EB14B0" w:rsidRPr="00B04380"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289C3C0" w14:textId="77777777" w:rsidR="00EB14B0" w:rsidRPr="00B04380"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B04380">
              <w:rPr>
                <w:rFonts w:ascii="Times New Roman" w:eastAsia="Times New Roman" w:hAnsi="Times New Roman" w:cs="Times New Roman"/>
                <w:b/>
                <w:sz w:val="24"/>
                <w:szCs w:val="24"/>
                <w:u w:val="single"/>
              </w:rPr>
              <w:t>Power of One</w:t>
            </w:r>
          </w:p>
          <w:p w14:paraId="4A2749DB" w14:textId="77777777" w:rsidR="00EB14B0" w:rsidRPr="00B04380"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A Better You</w:t>
            </w:r>
          </w:p>
          <w:p w14:paraId="60493DBC" w14:textId="77777777" w:rsidR="00EB14B0" w:rsidRPr="00B04380"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Working on Working</w:t>
            </w:r>
          </w:p>
          <w:p w14:paraId="74D233B4" w14:textId="77777777" w:rsidR="00EB14B0" w:rsidRPr="00B04380"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3F167B80" w14:textId="77777777" w:rsidR="00EB14B0" w:rsidRPr="00B04380"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B04380">
              <w:rPr>
                <w:rFonts w:ascii="Times New Roman" w:eastAsia="Times New Roman" w:hAnsi="Times New Roman" w:cs="Times New Roman"/>
                <w:b/>
                <w:sz w:val="24"/>
                <w:szCs w:val="24"/>
                <w:u w:val="single"/>
              </w:rPr>
              <w:t>Competitive Event--STAR Events</w:t>
            </w:r>
          </w:p>
          <w:p w14:paraId="5C8CA1C2" w14:textId="77777777"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B04380">
              <w:rPr>
                <w:rFonts w:ascii="Times New Roman" w:eastAsia="Times New Roman" w:hAnsi="Times New Roman" w:cs="Times New Roman"/>
                <w:sz w:val="24"/>
                <w:szCs w:val="24"/>
              </w:rPr>
              <w:t>Career Investigation</w:t>
            </w:r>
          </w:p>
          <w:p w14:paraId="1A267B87" w14:textId="77777777"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B04380">
              <w:rPr>
                <w:rFonts w:ascii="Times New Roman" w:eastAsia="Times New Roman" w:hAnsi="Times New Roman" w:cs="Times New Roman"/>
                <w:sz w:val="24"/>
                <w:szCs w:val="24"/>
              </w:rPr>
              <w:t>Entrepreneurship</w:t>
            </w:r>
          </w:p>
          <w:p w14:paraId="515D9AAC" w14:textId="77777777"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Job Interview</w:t>
            </w:r>
          </w:p>
          <w:p w14:paraId="0F038DE8" w14:textId="77777777"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National Programs in Action</w:t>
            </w:r>
          </w:p>
          <w:p w14:paraId="1667B375" w14:textId="77777777"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Professional Presentation</w:t>
            </w:r>
          </w:p>
          <w:p w14:paraId="235C4F7F" w14:textId="1B51F4A3"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Check the national website for online events</w:t>
            </w:r>
          </w:p>
          <w:p w14:paraId="27627343" w14:textId="77777777" w:rsidR="00EB14B0" w:rsidRPr="00B04380"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B04380">
              <w:rPr>
                <w:rFonts w:ascii="Times New Roman" w:eastAsia="Times New Roman" w:hAnsi="Times New Roman" w:cs="Times New Roman"/>
                <w:sz w:val="24"/>
                <w:szCs w:val="24"/>
              </w:rPr>
              <w:t>Check the website for Skill Events</w:t>
            </w:r>
          </w:p>
          <w:p w14:paraId="34B61EBA" w14:textId="72800918"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16C711CD" w14:textId="77777777" w:rsidTr="00EB14B0">
        <w:tc>
          <w:tcPr>
            <w:tcW w:w="197" w:type="pct"/>
            <w:shd w:val="clear" w:color="auto" w:fill="FFFFFF" w:themeFill="background1"/>
          </w:tcPr>
          <w:p w14:paraId="78D16128" w14:textId="5A90DA15"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899" w:type="pct"/>
            <w:shd w:val="clear" w:color="auto" w:fill="FFFFFF" w:themeFill="background1"/>
            <w:tcMar>
              <w:top w:w="43" w:type="dxa"/>
              <w:left w:w="115" w:type="dxa"/>
              <w:bottom w:w="43" w:type="dxa"/>
              <w:right w:w="115" w:type="dxa"/>
            </w:tcMar>
          </w:tcPr>
          <w:p w14:paraId="13892E2D" w14:textId="45392F36" w:rsidR="00EB14B0" w:rsidRPr="006C2C30" w:rsidRDefault="00EB14B0" w:rsidP="00EB14B0">
            <w:pPr>
              <w:rPr>
                <w:rFonts w:ascii="Times New Roman" w:eastAsia="Times New Roman" w:hAnsi="Times New Roman" w:cs="Times New Roman"/>
                <w:sz w:val="24"/>
                <w:szCs w:val="24"/>
              </w:rPr>
            </w:pPr>
            <w:r w:rsidRPr="00F81CD6">
              <w:rPr>
                <w:rFonts w:ascii="Times New Roman" w:eastAsia="Times New Roman" w:hAnsi="Times New Roman" w:cs="Times New Roman"/>
                <w:sz w:val="24"/>
                <w:szCs w:val="24"/>
              </w:rPr>
              <w:t>Analyze the meaning of family.</w:t>
            </w:r>
          </w:p>
        </w:tc>
        <w:tc>
          <w:tcPr>
            <w:tcW w:w="1234" w:type="pct"/>
          </w:tcPr>
          <w:p w14:paraId="2B363530" w14:textId="77777777" w:rsidR="00EB14B0" w:rsidRPr="00DF7580" w:rsidRDefault="00EB14B0" w:rsidP="00EB14B0">
            <w:p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Analysis should include</w:t>
            </w:r>
          </w:p>
          <w:p w14:paraId="59A34010" w14:textId="4AC37C66" w:rsidR="00EB14B0" w:rsidRPr="00DF758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evaluating traditional and nontraditional family </w:t>
            </w:r>
            <w:r>
              <w:rPr>
                <w:rFonts w:ascii="Times New Roman" w:eastAsia="Times New Roman" w:hAnsi="Times New Roman" w:cs="Times New Roman"/>
                <w:sz w:val="24"/>
                <w:szCs w:val="24"/>
              </w:rPr>
              <w:t xml:space="preserve">functioning </w:t>
            </w:r>
            <w:r w:rsidRPr="00DF7580">
              <w:rPr>
                <w:rFonts w:ascii="Times New Roman" w:eastAsia="Times New Roman" w:hAnsi="Times New Roman" w:cs="Times New Roman"/>
                <w:sz w:val="24"/>
                <w:szCs w:val="24"/>
              </w:rPr>
              <w:t>(i.e., structures)</w:t>
            </w:r>
          </w:p>
          <w:p w14:paraId="66DD868B" w14:textId="0F97D916" w:rsidR="00EB14B0" w:rsidRPr="00DF758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assessing characteristics of strong family </w:t>
            </w:r>
            <w:r>
              <w:rPr>
                <w:rFonts w:ascii="Times New Roman" w:eastAsia="Times New Roman" w:hAnsi="Times New Roman" w:cs="Times New Roman"/>
                <w:sz w:val="24"/>
                <w:szCs w:val="24"/>
              </w:rPr>
              <w:t>functioning</w:t>
            </w:r>
          </w:p>
          <w:p w14:paraId="5B7F6F71" w14:textId="4888218E" w:rsidR="00EB14B0" w:rsidRPr="000D7DD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0D7DD0">
              <w:rPr>
                <w:rFonts w:ascii="Times New Roman" w:eastAsia="Times New Roman" w:hAnsi="Times New Roman" w:cs="Times New Roman"/>
                <w:sz w:val="24"/>
                <w:szCs w:val="24"/>
              </w:rPr>
              <w:t>identifying the influence of work rewards and stresses within the family</w:t>
            </w:r>
          </w:p>
          <w:p w14:paraId="42E31FF0" w14:textId="77777777" w:rsidR="00EB14B0" w:rsidRPr="00DF758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describing the roles and responsibilities of family members</w:t>
            </w:r>
          </w:p>
          <w:p w14:paraId="1E4D0485" w14:textId="77777777" w:rsidR="00EB14B0" w:rsidRPr="00DF758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determining the effects of interdependence on each member of the family, using the family systems theory</w:t>
            </w:r>
          </w:p>
          <w:p w14:paraId="0BB31CFD" w14:textId="77777777" w:rsidR="00EB14B0" w:rsidRPr="00DF758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evaluating ways in which the evolution of the family life cycle affects choices and decisions</w:t>
            </w:r>
          </w:p>
          <w:p w14:paraId="10BD2488" w14:textId="55606027" w:rsidR="00EB14B0" w:rsidRPr="00DF7580" w:rsidRDefault="00EB14B0">
            <w:pPr>
              <w:numPr>
                <w:ilvl w:val="0"/>
                <w:numId w:val="16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examining personal and family values. </w:t>
            </w:r>
          </w:p>
        </w:tc>
        <w:tc>
          <w:tcPr>
            <w:tcW w:w="992" w:type="pct"/>
          </w:tcPr>
          <w:p w14:paraId="0ABE4FE2" w14:textId="4906A847" w:rsidR="00EB14B0" w:rsidRPr="00DF7580" w:rsidRDefault="00EB14B0" w:rsidP="00EB14B0">
            <w:p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420B366B"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Thinking</w:t>
            </w:r>
          </w:p>
          <w:p w14:paraId="43336BE1" w14:textId="4F6FEB52" w:rsidR="00EB14B0" w:rsidRPr="00DF7580" w:rsidRDefault="00EB14B0">
            <w:pPr>
              <w:numPr>
                <w:ilvl w:val="0"/>
                <w:numId w:val="16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What factors should be considered when analyzing family </w:t>
            </w:r>
            <w:r>
              <w:rPr>
                <w:rFonts w:ascii="Times New Roman" w:eastAsia="Times New Roman" w:hAnsi="Times New Roman" w:cs="Times New Roman"/>
                <w:sz w:val="24"/>
                <w:szCs w:val="24"/>
              </w:rPr>
              <w:t>functioning</w:t>
            </w:r>
            <w:r w:rsidRPr="00DF7580">
              <w:rPr>
                <w:rFonts w:ascii="Times New Roman" w:eastAsia="Times New Roman" w:hAnsi="Times New Roman" w:cs="Times New Roman"/>
                <w:sz w:val="24"/>
                <w:szCs w:val="24"/>
              </w:rPr>
              <w:t>?</w:t>
            </w:r>
          </w:p>
          <w:p w14:paraId="26BE7BBE" w14:textId="77777777" w:rsidR="00EB14B0" w:rsidRPr="00DF7580" w:rsidRDefault="00EB14B0">
            <w:pPr>
              <w:numPr>
                <w:ilvl w:val="0"/>
                <w:numId w:val="16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are the roles and responsibilities of family members alike, and how are they different?</w:t>
            </w:r>
          </w:p>
          <w:p w14:paraId="749DFC2A"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Communication</w:t>
            </w:r>
          </w:p>
          <w:p w14:paraId="6BDFD6C9" w14:textId="77777777" w:rsidR="00EB14B0" w:rsidRPr="00DF7580" w:rsidRDefault="00EB14B0">
            <w:pPr>
              <w:numPr>
                <w:ilvl w:val="0"/>
                <w:numId w:val="163"/>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family members at different stages of the family life cycle communicate their values and choices?</w:t>
            </w:r>
          </w:p>
          <w:p w14:paraId="053FBCDB" w14:textId="77777777" w:rsidR="00EB14B0" w:rsidRPr="00DF7580" w:rsidRDefault="00EB14B0">
            <w:pPr>
              <w:numPr>
                <w:ilvl w:val="0"/>
                <w:numId w:val="163"/>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role does communication play in the importance of family dynamics?</w:t>
            </w:r>
          </w:p>
          <w:p w14:paraId="793CDD52"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Leadership</w:t>
            </w:r>
          </w:p>
          <w:p w14:paraId="2F0382BC" w14:textId="77777777" w:rsidR="00EB14B0" w:rsidRPr="00DF7580" w:rsidRDefault="00EB14B0">
            <w:pPr>
              <w:numPr>
                <w:ilvl w:val="0"/>
                <w:numId w:val="164"/>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leadership techniques develop family strategies for change?</w:t>
            </w:r>
          </w:p>
          <w:p w14:paraId="34BB2829" w14:textId="77777777" w:rsidR="00EB14B0" w:rsidRPr="00DF7580" w:rsidRDefault="00EB14B0">
            <w:pPr>
              <w:numPr>
                <w:ilvl w:val="0"/>
                <w:numId w:val="164"/>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leadership skills be integrated into the family and the workplace?</w:t>
            </w:r>
          </w:p>
          <w:p w14:paraId="0B0079C6"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Management</w:t>
            </w:r>
          </w:p>
          <w:p w14:paraId="2C4C6258" w14:textId="77777777" w:rsidR="00EB14B0" w:rsidRPr="00DF7580" w:rsidRDefault="00EB14B0">
            <w:pPr>
              <w:numPr>
                <w:ilvl w:val="0"/>
                <w:numId w:val="165"/>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a life plan reflect family values?</w:t>
            </w:r>
          </w:p>
          <w:p w14:paraId="432F2104" w14:textId="6B2D7237" w:rsidR="00EB14B0" w:rsidRPr="00DF7580" w:rsidRDefault="00EB14B0">
            <w:pPr>
              <w:numPr>
                <w:ilvl w:val="0"/>
                <w:numId w:val="165"/>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lastRenderedPageBreak/>
              <w:t>How can an individual’s management skills be integrated into the family? </w:t>
            </w:r>
          </w:p>
        </w:tc>
        <w:tc>
          <w:tcPr>
            <w:tcW w:w="879" w:type="pct"/>
          </w:tcPr>
          <w:p w14:paraId="35F1110D" w14:textId="77777777" w:rsidR="00EB14B0" w:rsidRDefault="00EB14B0" w:rsidP="00EB14B0">
            <w:pPr>
              <w:spacing w:before="100" w:beforeAutospacing="1" w:after="100" w:afterAutospacing="1"/>
              <w:rPr>
                <w:rFonts w:ascii="Arial" w:hAnsi="Arial" w:cs="Arial"/>
                <w:color w:val="000000"/>
                <w:lang w:val="fr-FR"/>
              </w:rPr>
            </w:pPr>
            <w:r w:rsidRPr="00A32EB0">
              <w:rPr>
                <w:rFonts w:ascii="Times New Roman" w:eastAsia="Times New Roman" w:hAnsi="Times New Roman" w:cs="Times New Roman"/>
                <w:sz w:val="24"/>
                <w:szCs w:val="24"/>
                <w:lang w:val="fr-FR"/>
              </w:rPr>
              <w:lastRenderedPageBreak/>
              <w:t xml:space="preserve">English: 9.RI, 9.LU, 9.C, </w:t>
            </w:r>
            <w:r w:rsidRPr="00A32EB0">
              <w:rPr>
                <w:rFonts w:ascii="Arial" w:hAnsi="Arial" w:cs="Arial"/>
                <w:color w:val="000000"/>
                <w:lang w:val="fr-FR"/>
              </w:rPr>
              <w:t>10.RI, 10.LU, 10.C, 11.DSR, 11.RI, 11.LU, 11.C, 12.RI, 12.LU, 12.C</w:t>
            </w:r>
          </w:p>
          <w:p w14:paraId="5EBBF753" w14:textId="77777777" w:rsidR="00EB14B0" w:rsidRPr="000C63BC" w:rsidRDefault="00EB14B0" w:rsidP="00EB14B0">
            <w:pPr>
              <w:spacing w:before="100" w:beforeAutospacing="1" w:after="100" w:afterAutospacing="1"/>
              <w:rPr>
                <w:rFonts w:ascii="Times New Roman" w:eastAsia="Times New Roman" w:hAnsi="Times New Roman" w:cs="Times New Roman"/>
                <w:sz w:val="24"/>
                <w:szCs w:val="24"/>
                <w:lang w:val="fr-FR"/>
              </w:rPr>
            </w:pPr>
          </w:p>
        </w:tc>
        <w:tc>
          <w:tcPr>
            <w:tcW w:w="799" w:type="pct"/>
          </w:tcPr>
          <w:p w14:paraId="6ED69778"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Families First</w:t>
            </w:r>
          </w:p>
          <w:p w14:paraId="397DBF7E"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Dynamics</w:t>
            </w:r>
          </w:p>
          <w:p w14:paraId="28282A01"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Balance</w:t>
            </w:r>
          </w:p>
          <w:p w14:paraId="27E02B0D"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Development</w:t>
            </w:r>
          </w:p>
          <w:p w14:paraId="5DE05E86"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Safety</w:t>
            </w:r>
          </w:p>
          <w:p w14:paraId="03971B7E"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Skills</w:t>
            </w:r>
          </w:p>
          <w:p w14:paraId="570657F6" w14:textId="77777777" w:rsidR="00EB14B0" w:rsidRPr="00CE6FB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9695222"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Power of One</w:t>
            </w:r>
          </w:p>
          <w:p w14:paraId="4880AD0E"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A Better You</w:t>
            </w:r>
          </w:p>
          <w:p w14:paraId="0B7BCF9A"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Family Ties</w:t>
            </w:r>
          </w:p>
          <w:p w14:paraId="27D7EE6F" w14:textId="77777777" w:rsidR="00EB14B0" w:rsidRPr="00CE6FB1" w:rsidRDefault="00EB14B0" w:rsidP="00EB14B0">
            <w:pPr>
              <w:widowControl w:val="0"/>
              <w:autoSpaceDE w:val="0"/>
              <w:autoSpaceDN w:val="0"/>
              <w:adjustRightInd w:val="0"/>
              <w:rPr>
                <w:rFonts w:ascii="Times New Roman" w:eastAsia="Times New Roman" w:hAnsi="Times New Roman" w:cs="Times New Roman"/>
                <w:sz w:val="24"/>
                <w:szCs w:val="24"/>
              </w:rPr>
            </w:pPr>
          </w:p>
          <w:p w14:paraId="21E2E79A"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STAND Up</w:t>
            </w:r>
          </w:p>
          <w:p w14:paraId="18DBB92B"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Assess</w:t>
            </w:r>
          </w:p>
          <w:p w14:paraId="405B5F44"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Educate</w:t>
            </w:r>
          </w:p>
          <w:p w14:paraId="0C6299D5"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Advocate</w:t>
            </w:r>
          </w:p>
          <w:p w14:paraId="3DB449F5" w14:textId="77777777" w:rsidR="00EB14B0" w:rsidRPr="00CE6FB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D22F891"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Competitive Event--STAR Events</w:t>
            </w:r>
          </w:p>
          <w:p w14:paraId="21A6C2B2"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Focus on Children</w:t>
            </w:r>
          </w:p>
          <w:p w14:paraId="1587EF59"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National Programs in Action</w:t>
            </w:r>
          </w:p>
          <w:p w14:paraId="1AF5E427"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Professional Presentation</w:t>
            </w:r>
          </w:p>
          <w:p w14:paraId="663E7632" w14:textId="2E01EF9C"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Check the national website for online events</w:t>
            </w:r>
          </w:p>
          <w:p w14:paraId="054947B1"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Check the website for Skill Events</w:t>
            </w:r>
          </w:p>
          <w:p w14:paraId="0212655B" w14:textId="0B553416"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0FC5B2C6" w14:textId="77777777" w:rsidTr="00EB14B0">
        <w:tc>
          <w:tcPr>
            <w:tcW w:w="197" w:type="pct"/>
            <w:shd w:val="clear" w:color="auto" w:fill="FFFFFF" w:themeFill="background1"/>
          </w:tcPr>
          <w:p w14:paraId="741EEA28" w14:textId="020B2C14"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899" w:type="pct"/>
            <w:shd w:val="clear" w:color="auto" w:fill="FFFFFF" w:themeFill="background1"/>
            <w:tcMar>
              <w:top w:w="43" w:type="dxa"/>
              <w:left w:w="115" w:type="dxa"/>
              <w:bottom w:w="43" w:type="dxa"/>
              <w:right w:w="115" w:type="dxa"/>
            </w:tcMar>
          </w:tcPr>
          <w:p w14:paraId="610A00F5" w14:textId="24B05161" w:rsidR="00EB14B0" w:rsidRPr="006C2C3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Compare how families affect work life and how work life affects families.</w:t>
            </w:r>
          </w:p>
        </w:tc>
        <w:tc>
          <w:tcPr>
            <w:tcW w:w="1234" w:type="pct"/>
          </w:tcPr>
          <w:p w14:paraId="6F08C8A1" w14:textId="77777777" w:rsidR="00EB14B0" w:rsidRPr="00DF7580" w:rsidRDefault="00EB14B0" w:rsidP="00EB14B0">
            <w:p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Comparison should include</w:t>
            </w:r>
          </w:p>
          <w:p w14:paraId="3F05BF40" w14:textId="0A7F6345" w:rsidR="00EB14B0" w:rsidRPr="00DF7580" w:rsidRDefault="00EB14B0">
            <w:pPr>
              <w:numPr>
                <w:ilvl w:val="0"/>
                <w:numId w:val="166"/>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the financial, social, intellectual, emotional,</w:t>
            </w:r>
            <w:r>
              <w:rPr>
                <w:rFonts w:ascii="Times New Roman" w:eastAsia="Times New Roman" w:hAnsi="Times New Roman" w:cs="Times New Roman"/>
                <w:sz w:val="24"/>
                <w:szCs w:val="24"/>
              </w:rPr>
              <w:t xml:space="preserve"> cultural,</w:t>
            </w:r>
            <w:r w:rsidRPr="00DF7580">
              <w:rPr>
                <w:rFonts w:ascii="Times New Roman" w:eastAsia="Times New Roman" w:hAnsi="Times New Roman" w:cs="Times New Roman"/>
                <w:sz w:val="24"/>
                <w:szCs w:val="24"/>
              </w:rPr>
              <w:t xml:space="preserve"> and ethical </w:t>
            </w:r>
            <w:r>
              <w:rPr>
                <w:rFonts w:ascii="Times New Roman" w:eastAsia="Times New Roman" w:hAnsi="Times New Roman" w:cs="Times New Roman"/>
                <w:sz w:val="24"/>
                <w:szCs w:val="24"/>
              </w:rPr>
              <w:t>challenges</w:t>
            </w:r>
            <w:r w:rsidRPr="00DF7580">
              <w:rPr>
                <w:rFonts w:ascii="Times New Roman" w:eastAsia="Times New Roman" w:hAnsi="Times New Roman" w:cs="Times New Roman"/>
                <w:sz w:val="24"/>
                <w:szCs w:val="24"/>
              </w:rPr>
              <w:t xml:space="preserve"> involved in work and family roles</w:t>
            </w:r>
          </w:p>
          <w:p w14:paraId="5A86D057" w14:textId="5FA01834" w:rsidR="00EB14B0" w:rsidRPr="000D7DD0" w:rsidRDefault="00EB14B0">
            <w:pPr>
              <w:numPr>
                <w:ilvl w:val="0"/>
                <w:numId w:val="166"/>
              </w:numPr>
              <w:spacing w:before="100" w:beforeAutospacing="1" w:after="100" w:afterAutospacing="1"/>
              <w:rPr>
                <w:rFonts w:ascii="Times New Roman" w:eastAsia="Times New Roman" w:hAnsi="Times New Roman" w:cs="Times New Roman"/>
                <w:sz w:val="24"/>
                <w:szCs w:val="24"/>
              </w:rPr>
            </w:pPr>
            <w:r w:rsidRPr="000D7DD0">
              <w:rPr>
                <w:rFonts w:ascii="Times New Roman" w:eastAsia="Times New Roman" w:hAnsi="Times New Roman" w:cs="Times New Roman"/>
                <w:sz w:val="24"/>
                <w:szCs w:val="24"/>
              </w:rPr>
              <w:t>the effect of career choices and life goals on parenting decisions</w:t>
            </w:r>
          </w:p>
          <w:p w14:paraId="57D39DBB" w14:textId="1FE7BCED" w:rsidR="00EB14B0" w:rsidRPr="00DF7580" w:rsidRDefault="00EB14B0">
            <w:pPr>
              <w:numPr>
                <w:ilvl w:val="0"/>
                <w:numId w:val="166"/>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the effect of parenting decisions on career choices and life goals. </w:t>
            </w:r>
          </w:p>
        </w:tc>
        <w:tc>
          <w:tcPr>
            <w:tcW w:w="992" w:type="pct"/>
          </w:tcPr>
          <w:p w14:paraId="30C9939A" w14:textId="1F7283D6" w:rsidR="00EB14B0" w:rsidRPr="00DF7580" w:rsidRDefault="00EB14B0" w:rsidP="00EB14B0">
            <w:p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4030542F"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Thinking</w:t>
            </w:r>
          </w:p>
          <w:p w14:paraId="191A75BB" w14:textId="77777777" w:rsidR="00EB14B0" w:rsidRPr="00DF7580" w:rsidRDefault="00EB14B0">
            <w:pPr>
              <w:numPr>
                <w:ilvl w:val="0"/>
                <w:numId w:val="167"/>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effects do technological changes in the workplace have on families?</w:t>
            </w:r>
          </w:p>
          <w:p w14:paraId="27233491" w14:textId="77777777" w:rsidR="00EB14B0" w:rsidRPr="00DF7580" w:rsidRDefault="00EB14B0">
            <w:pPr>
              <w:numPr>
                <w:ilvl w:val="0"/>
                <w:numId w:val="167"/>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effects do other workplace trends have on families?</w:t>
            </w:r>
          </w:p>
          <w:p w14:paraId="0CA469E8" w14:textId="77777777" w:rsidR="00EB14B0" w:rsidRPr="00DF7580" w:rsidRDefault="00EB14B0">
            <w:pPr>
              <w:numPr>
                <w:ilvl w:val="0"/>
                <w:numId w:val="167"/>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are the benefits and disadvantages of work as it relates to family?</w:t>
            </w:r>
          </w:p>
          <w:p w14:paraId="1A7FAAD9" w14:textId="77777777" w:rsidR="00EB14B0" w:rsidRPr="00DF7580" w:rsidRDefault="00EB14B0">
            <w:pPr>
              <w:numPr>
                <w:ilvl w:val="0"/>
                <w:numId w:val="167"/>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may be the effects of family stress and/or change on the workplace?</w:t>
            </w:r>
          </w:p>
          <w:p w14:paraId="2EC9F7D6"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Communication</w:t>
            </w:r>
          </w:p>
          <w:p w14:paraId="15359EA4" w14:textId="77777777" w:rsidR="00EB14B0" w:rsidRPr="00DF7580" w:rsidRDefault="00EB14B0">
            <w:pPr>
              <w:numPr>
                <w:ilvl w:val="0"/>
                <w:numId w:val="168"/>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the importance of work life be communicated to family members and the importance of family life be communicated to those in the workplace?</w:t>
            </w:r>
          </w:p>
          <w:p w14:paraId="4513C182" w14:textId="77777777" w:rsidR="00EB14B0" w:rsidRPr="00DF7580" w:rsidRDefault="00EB14B0">
            <w:pPr>
              <w:numPr>
                <w:ilvl w:val="0"/>
                <w:numId w:val="168"/>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What communication skills help balance the effects of family life on work? Work life on </w:t>
            </w:r>
            <w:proofErr w:type="gramStart"/>
            <w:r w:rsidRPr="00DF7580">
              <w:rPr>
                <w:rFonts w:ascii="Times New Roman" w:eastAsia="Times New Roman" w:hAnsi="Times New Roman" w:cs="Times New Roman"/>
                <w:sz w:val="24"/>
                <w:szCs w:val="24"/>
              </w:rPr>
              <w:t>families?</w:t>
            </w:r>
            <w:proofErr w:type="gramEnd"/>
          </w:p>
          <w:p w14:paraId="21F38074" w14:textId="77777777" w:rsidR="00EB14B0" w:rsidRPr="00DF7580" w:rsidRDefault="00EB14B0">
            <w:pPr>
              <w:numPr>
                <w:ilvl w:val="0"/>
                <w:numId w:val="168"/>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communication skills used in the workplace are valuable in the family, and vice versa?</w:t>
            </w:r>
          </w:p>
          <w:p w14:paraId="1593AF05"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Leadership</w:t>
            </w:r>
          </w:p>
          <w:p w14:paraId="5DAE143A" w14:textId="77777777" w:rsidR="00EB14B0" w:rsidRPr="00DF7580" w:rsidRDefault="00EB14B0">
            <w:pPr>
              <w:numPr>
                <w:ilvl w:val="0"/>
                <w:numId w:val="169"/>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lastRenderedPageBreak/>
              <w:t>What leadership techniques direct or redirect the effects of family on work and work on family?</w:t>
            </w:r>
          </w:p>
          <w:p w14:paraId="7A4AE4DC" w14:textId="77777777" w:rsidR="00EB14B0" w:rsidRPr="00DF7580" w:rsidRDefault="00EB14B0">
            <w:pPr>
              <w:numPr>
                <w:ilvl w:val="0"/>
                <w:numId w:val="169"/>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leadership skills be integrated into the family and the workplace?</w:t>
            </w:r>
          </w:p>
          <w:p w14:paraId="263ACC6D"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Management</w:t>
            </w:r>
          </w:p>
          <w:p w14:paraId="38C138DB" w14:textId="77777777" w:rsidR="00EB14B0" w:rsidRPr="00DF7580" w:rsidRDefault="00EB14B0">
            <w:pPr>
              <w:numPr>
                <w:ilvl w:val="0"/>
                <w:numId w:val="170"/>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an individual’s management skills be integrated into the family and into the workplace?</w:t>
            </w:r>
          </w:p>
          <w:p w14:paraId="6C56E9E5" w14:textId="5CB3E1C6" w:rsidR="00EB14B0" w:rsidRPr="00DF7580" w:rsidRDefault="00EB14B0">
            <w:pPr>
              <w:numPr>
                <w:ilvl w:val="0"/>
                <w:numId w:val="170"/>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management skills minimize the effects of family life on work and the effects of work on family life?</w:t>
            </w:r>
          </w:p>
        </w:tc>
        <w:tc>
          <w:tcPr>
            <w:tcW w:w="879" w:type="pct"/>
          </w:tcPr>
          <w:p w14:paraId="7C27E4E1" w14:textId="77777777" w:rsidR="00EB14B0" w:rsidRDefault="00EB14B0" w:rsidP="00EB14B0">
            <w:pPr>
              <w:pStyle w:val="NormalWeb"/>
              <w:spacing w:before="0" w:beforeAutospacing="0" w:after="0" w:afterAutospacing="0"/>
            </w:pPr>
            <w:r>
              <w:lastRenderedPageBreak/>
              <w:t>English:  9.RV, 9.RI, 9.LU, 10.RV, 10.RI, 10.LU, 11.RV, 11.RI, 11.LU, 12.RV, 12.RI, 12.LU</w:t>
            </w:r>
          </w:p>
          <w:p w14:paraId="23B55B1F"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tcPr>
          <w:p w14:paraId="52682D8F"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Career Connection</w:t>
            </w:r>
          </w:p>
          <w:p w14:paraId="01A8B03A"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Skills</w:t>
            </w:r>
          </w:p>
          <w:p w14:paraId="3F7D5C6A"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Life</w:t>
            </w:r>
          </w:p>
          <w:p w14:paraId="474F22F4"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Career</w:t>
            </w:r>
          </w:p>
          <w:p w14:paraId="41FCC4C8"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Plan</w:t>
            </w:r>
          </w:p>
          <w:p w14:paraId="1915F3D7" w14:textId="77777777" w:rsidR="00EB14B0" w:rsidRPr="00CE6FB1" w:rsidRDefault="00EB14B0" w:rsidP="00EB14B0">
            <w:pPr>
              <w:widowControl w:val="0"/>
              <w:autoSpaceDE w:val="0"/>
              <w:autoSpaceDN w:val="0"/>
              <w:adjustRightInd w:val="0"/>
              <w:rPr>
                <w:rFonts w:ascii="Times New Roman" w:eastAsia="Times New Roman" w:hAnsi="Times New Roman" w:cs="Times New Roman"/>
                <w:sz w:val="24"/>
                <w:szCs w:val="24"/>
              </w:rPr>
            </w:pPr>
          </w:p>
          <w:p w14:paraId="7A384802"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Families First</w:t>
            </w:r>
          </w:p>
          <w:p w14:paraId="5C2F6AD0"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Dynamics</w:t>
            </w:r>
          </w:p>
          <w:p w14:paraId="22219198"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Balance</w:t>
            </w:r>
          </w:p>
          <w:p w14:paraId="7CDB3A80"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Development</w:t>
            </w:r>
          </w:p>
          <w:p w14:paraId="016028E1"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Safety</w:t>
            </w:r>
          </w:p>
          <w:p w14:paraId="610CF443"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Skills</w:t>
            </w:r>
          </w:p>
          <w:p w14:paraId="490394D8" w14:textId="77777777" w:rsidR="00EB14B0" w:rsidRPr="00CE6FB1" w:rsidRDefault="00EB14B0" w:rsidP="00EB14B0">
            <w:pPr>
              <w:widowControl w:val="0"/>
              <w:autoSpaceDE w:val="0"/>
              <w:autoSpaceDN w:val="0"/>
              <w:adjustRightInd w:val="0"/>
              <w:rPr>
                <w:rFonts w:ascii="Times New Roman" w:eastAsia="Times New Roman" w:hAnsi="Times New Roman" w:cs="Times New Roman"/>
                <w:sz w:val="24"/>
                <w:szCs w:val="24"/>
              </w:rPr>
            </w:pPr>
          </w:p>
          <w:p w14:paraId="2971F3FE"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Financial Fitness</w:t>
            </w:r>
          </w:p>
          <w:p w14:paraId="13AA22BB" w14:textId="77777777" w:rsidR="00EB14B0" w:rsidRPr="00CE6FB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Earning</w:t>
            </w:r>
          </w:p>
          <w:p w14:paraId="0103100B" w14:textId="77777777" w:rsidR="00EB14B0" w:rsidRPr="00CE6FB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Spending</w:t>
            </w:r>
          </w:p>
          <w:p w14:paraId="6D8B1AA2" w14:textId="77777777" w:rsidR="00EB14B0" w:rsidRPr="00CE6FB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Saving</w:t>
            </w:r>
          </w:p>
          <w:p w14:paraId="0C89B23D" w14:textId="77777777" w:rsidR="00EB14B0" w:rsidRPr="00CE6FB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Protecting</w:t>
            </w:r>
          </w:p>
          <w:p w14:paraId="19879711" w14:textId="77777777" w:rsidR="00EB14B0" w:rsidRPr="00CE6FB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01BB36E7"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Power of One</w:t>
            </w:r>
          </w:p>
          <w:p w14:paraId="0635F996"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A Better You</w:t>
            </w:r>
          </w:p>
          <w:p w14:paraId="5FB4B5C7"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Family Ties</w:t>
            </w:r>
          </w:p>
          <w:p w14:paraId="32AE6C4D"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Working on Working</w:t>
            </w:r>
          </w:p>
          <w:p w14:paraId="687D886F" w14:textId="77777777" w:rsidR="00EB14B0" w:rsidRPr="00CE6FB1" w:rsidRDefault="00EB14B0" w:rsidP="00EB14B0">
            <w:pPr>
              <w:widowControl w:val="0"/>
              <w:autoSpaceDE w:val="0"/>
              <w:autoSpaceDN w:val="0"/>
              <w:adjustRightInd w:val="0"/>
              <w:rPr>
                <w:rFonts w:ascii="Times New Roman" w:eastAsia="Times New Roman" w:hAnsi="Times New Roman" w:cs="Times New Roman"/>
                <w:sz w:val="24"/>
                <w:szCs w:val="24"/>
              </w:rPr>
            </w:pPr>
          </w:p>
          <w:p w14:paraId="32E7E896"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STAND Up</w:t>
            </w:r>
          </w:p>
          <w:p w14:paraId="05D2894E"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Assess</w:t>
            </w:r>
          </w:p>
          <w:p w14:paraId="78EA1B65"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Educate</w:t>
            </w:r>
          </w:p>
          <w:p w14:paraId="4829FC62"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Advocate</w:t>
            </w:r>
          </w:p>
          <w:p w14:paraId="0DC41DD6"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37B9533D"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lastRenderedPageBreak/>
              <w:t>Competitive Event--STAR Events</w:t>
            </w:r>
          </w:p>
          <w:p w14:paraId="5BBB2359"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Career Investigation</w:t>
            </w:r>
          </w:p>
          <w:p w14:paraId="35480585"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Entrepreneurship</w:t>
            </w:r>
          </w:p>
          <w:p w14:paraId="27088048"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Event Management</w:t>
            </w:r>
          </w:p>
          <w:p w14:paraId="0C2E1025"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Focus on Children</w:t>
            </w:r>
          </w:p>
          <w:p w14:paraId="5E2E0194"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Interpersonal Communications</w:t>
            </w:r>
          </w:p>
          <w:p w14:paraId="25FF7611"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Job Interview</w:t>
            </w:r>
          </w:p>
          <w:p w14:paraId="546121D9"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National Programs in Action</w:t>
            </w:r>
          </w:p>
          <w:p w14:paraId="2D5C5A19"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Professional Presentation</w:t>
            </w:r>
          </w:p>
          <w:p w14:paraId="7584351C" w14:textId="77777777" w:rsidR="00646BC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 xml:space="preserve">Check the national website for </w:t>
            </w:r>
            <w:proofErr w:type="gramStart"/>
            <w:r w:rsidRPr="00CE6FB1">
              <w:rPr>
                <w:rFonts w:ascii="Times New Roman" w:eastAsia="Times New Roman" w:hAnsi="Times New Roman" w:cs="Times New Roman"/>
                <w:sz w:val="24"/>
                <w:szCs w:val="24"/>
              </w:rPr>
              <w:t>on line</w:t>
            </w:r>
            <w:proofErr w:type="gramEnd"/>
            <w:r w:rsidRPr="00CE6FB1">
              <w:rPr>
                <w:rFonts w:ascii="Times New Roman" w:eastAsia="Times New Roman" w:hAnsi="Times New Roman" w:cs="Times New Roman"/>
                <w:sz w:val="24"/>
                <w:szCs w:val="24"/>
              </w:rPr>
              <w:t xml:space="preserve"> events</w:t>
            </w:r>
          </w:p>
          <w:p w14:paraId="5D57E3A9" w14:textId="42093006" w:rsidR="00EB14B0" w:rsidRPr="00BF7007"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Check the website for Skill Events</w:t>
            </w:r>
          </w:p>
        </w:tc>
      </w:tr>
      <w:tr w:rsidR="00EB14B0" w:rsidRPr="0093205B" w14:paraId="119863A7" w14:textId="77777777" w:rsidTr="00EB14B0">
        <w:tc>
          <w:tcPr>
            <w:tcW w:w="197" w:type="pct"/>
            <w:shd w:val="clear" w:color="auto" w:fill="FFFFFF" w:themeFill="background1"/>
          </w:tcPr>
          <w:p w14:paraId="34767012" w14:textId="01A6A395"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899" w:type="pct"/>
            <w:shd w:val="clear" w:color="auto" w:fill="FFFFFF" w:themeFill="background1"/>
            <w:tcMar>
              <w:top w:w="43" w:type="dxa"/>
              <w:left w:w="115" w:type="dxa"/>
              <w:bottom w:w="43" w:type="dxa"/>
              <w:right w:w="115" w:type="dxa"/>
            </w:tcMar>
          </w:tcPr>
          <w:p w14:paraId="3EB63569" w14:textId="7A44778E" w:rsidR="00EB14B0" w:rsidRPr="006C2C3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Identify management strategies for balancing work and family roles.</w:t>
            </w:r>
          </w:p>
        </w:tc>
        <w:tc>
          <w:tcPr>
            <w:tcW w:w="1234" w:type="pct"/>
          </w:tcPr>
          <w:p w14:paraId="770CC1EB" w14:textId="77777777" w:rsidR="00EB14B0" w:rsidRPr="00DF7580" w:rsidRDefault="00EB14B0" w:rsidP="00EB14B0">
            <w:p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Identification should include strategies related to</w:t>
            </w:r>
          </w:p>
          <w:p w14:paraId="3F7843F1" w14:textId="31B6E586" w:rsidR="00EB14B0" w:rsidRPr="000D7DD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0D7DD0">
              <w:rPr>
                <w:rFonts w:ascii="Times New Roman" w:eastAsia="Times New Roman" w:hAnsi="Times New Roman" w:cs="Times New Roman"/>
                <w:sz w:val="24"/>
                <w:szCs w:val="24"/>
              </w:rPr>
              <w:t>managing the work-life balance, with a focus on spending meaningful time with children</w:t>
            </w:r>
          </w:p>
          <w:p w14:paraId="03D339DD" w14:textId="77777777"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prioritizing family and work responsibilities</w:t>
            </w:r>
          </w:p>
          <w:p w14:paraId="595F876F" w14:textId="77777777"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monitoring stress levels of adults and children</w:t>
            </w:r>
          </w:p>
          <w:p w14:paraId="40DB9759" w14:textId="17519063"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maintaining health and adhering to safety </w:t>
            </w:r>
            <w:r>
              <w:rPr>
                <w:rFonts w:ascii="Times New Roman" w:eastAsia="Times New Roman" w:hAnsi="Times New Roman" w:cs="Times New Roman"/>
                <w:sz w:val="24"/>
                <w:szCs w:val="24"/>
              </w:rPr>
              <w:t>challenge</w:t>
            </w:r>
            <w:r w:rsidRPr="00DF7580">
              <w:rPr>
                <w:rFonts w:ascii="Times New Roman" w:eastAsia="Times New Roman" w:hAnsi="Times New Roman" w:cs="Times New Roman"/>
                <w:sz w:val="24"/>
                <w:szCs w:val="24"/>
              </w:rPr>
              <w:t>s, including caring for a child that is sick</w:t>
            </w:r>
          </w:p>
          <w:p w14:paraId="434A0BFF" w14:textId="316EA8B1"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lastRenderedPageBreak/>
              <w:t>managing crises (e.g., death, illness) and state of emergency situations (e.g., natural disasters, pandemics)</w:t>
            </w:r>
          </w:p>
          <w:p w14:paraId="0ABB073D" w14:textId="77777777"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proofErr w:type="gramStart"/>
            <w:r w:rsidRPr="00DF7580">
              <w:rPr>
                <w:rFonts w:ascii="Times New Roman" w:eastAsia="Times New Roman" w:hAnsi="Times New Roman" w:cs="Times New Roman"/>
                <w:sz w:val="24"/>
                <w:szCs w:val="24"/>
              </w:rPr>
              <w:t>practicing</w:t>
            </w:r>
            <w:proofErr w:type="gramEnd"/>
            <w:r w:rsidRPr="00DF7580">
              <w:rPr>
                <w:rFonts w:ascii="Times New Roman" w:eastAsia="Times New Roman" w:hAnsi="Times New Roman" w:cs="Times New Roman"/>
                <w:sz w:val="24"/>
                <w:szCs w:val="24"/>
              </w:rPr>
              <w:t xml:space="preserve"> conflict resolution</w:t>
            </w:r>
          </w:p>
          <w:p w14:paraId="44115B38" w14:textId="13A389D3"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and promot</w:t>
            </w:r>
            <w:r w:rsidRPr="00DF7580">
              <w:rPr>
                <w:rFonts w:ascii="Times New Roman" w:eastAsia="Times New Roman" w:hAnsi="Times New Roman" w:cs="Times New Roman"/>
                <w:sz w:val="24"/>
                <w:szCs w:val="24"/>
              </w:rPr>
              <w:t>ing family and work values</w:t>
            </w:r>
          </w:p>
          <w:p w14:paraId="68E545B0" w14:textId="77777777"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acknowledging stages of the family and career life cycles</w:t>
            </w:r>
          </w:p>
          <w:p w14:paraId="6F2BD2EF" w14:textId="473DB2BA" w:rsidR="00EB14B0" w:rsidRPr="00DF7580" w:rsidRDefault="00EB14B0">
            <w:pPr>
              <w:numPr>
                <w:ilvl w:val="0"/>
                <w:numId w:val="171"/>
              </w:num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identifying red flags and unhealthy and abusive family behaviors. </w:t>
            </w:r>
          </w:p>
        </w:tc>
        <w:tc>
          <w:tcPr>
            <w:tcW w:w="992" w:type="pct"/>
          </w:tcPr>
          <w:p w14:paraId="25D8B585" w14:textId="07386CA2" w:rsidR="00EB14B0" w:rsidRPr="00DF7580" w:rsidRDefault="00EB14B0" w:rsidP="00EB14B0">
            <w:pPr>
              <w:spacing w:before="100" w:beforeAutospacing="1" w:after="100" w:afterAutospacing="1"/>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05B87DFF"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Thinking</w:t>
            </w:r>
          </w:p>
          <w:p w14:paraId="11C6487A" w14:textId="77777777"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is the relationship between the family’s circumstances and work productivity?</w:t>
            </w:r>
          </w:p>
          <w:p w14:paraId="7ED72391" w14:textId="77777777"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Why is it important to a person, to the family, and to the employer to balance work and family roles?</w:t>
            </w:r>
          </w:p>
          <w:p w14:paraId="1E7C7B2C" w14:textId="77777777"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What factors should be considered when developing management strategies </w:t>
            </w:r>
            <w:r w:rsidRPr="00DF7580">
              <w:rPr>
                <w:rFonts w:ascii="Times New Roman" w:eastAsia="Times New Roman" w:hAnsi="Times New Roman" w:cs="Times New Roman"/>
                <w:sz w:val="24"/>
                <w:szCs w:val="24"/>
              </w:rPr>
              <w:lastRenderedPageBreak/>
              <w:t>related to family? To the workplace?</w:t>
            </w:r>
          </w:p>
          <w:p w14:paraId="288E0673" w14:textId="77777777"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responsibility does an employer have for a worker’s well-being at home?</w:t>
            </w:r>
          </w:p>
          <w:p w14:paraId="6B9A3DD8" w14:textId="77777777"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When is it appropriate for an employer to intervene in an employee’s personal/family life?</w:t>
            </w:r>
          </w:p>
          <w:p w14:paraId="17438008" w14:textId="31EF8875"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is the relationship between community activities and responsibilities to work and family roles?</w:t>
            </w:r>
          </w:p>
          <w:p w14:paraId="1393706D" w14:textId="77777777" w:rsidR="00EB14B0" w:rsidRPr="00DF7580" w:rsidRDefault="00EB14B0">
            <w:pPr>
              <w:numPr>
                <w:ilvl w:val="0"/>
                <w:numId w:val="172"/>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do management strategies for balancing work and family roles change as the family progresses through its life cycle?</w:t>
            </w:r>
          </w:p>
          <w:p w14:paraId="1A4CBDF2"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Communication</w:t>
            </w:r>
          </w:p>
          <w:p w14:paraId="0D1FB72C" w14:textId="77777777" w:rsidR="00EB14B0" w:rsidRPr="00DF7580" w:rsidRDefault="00EB14B0">
            <w:pPr>
              <w:numPr>
                <w:ilvl w:val="0"/>
                <w:numId w:val="173"/>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When is it appropriate for an employee to communicate personal/family problems to an employer?</w:t>
            </w:r>
          </w:p>
          <w:p w14:paraId="14C2C6B0" w14:textId="77777777" w:rsidR="00EB14B0" w:rsidRPr="00DF7580" w:rsidRDefault="00EB14B0">
            <w:pPr>
              <w:numPr>
                <w:ilvl w:val="0"/>
                <w:numId w:val="173"/>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How can the importance of balancing work and family roles be communicated to others?</w:t>
            </w:r>
          </w:p>
          <w:p w14:paraId="0F4D0E28" w14:textId="77777777" w:rsidR="00EB14B0" w:rsidRPr="00DF7580" w:rsidRDefault="00EB14B0">
            <w:pPr>
              <w:numPr>
                <w:ilvl w:val="0"/>
                <w:numId w:val="173"/>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How can family members communicate that they need </w:t>
            </w:r>
            <w:r w:rsidRPr="00DF7580">
              <w:rPr>
                <w:rFonts w:ascii="Times New Roman" w:eastAsia="Times New Roman" w:hAnsi="Times New Roman" w:cs="Times New Roman"/>
                <w:sz w:val="24"/>
                <w:szCs w:val="24"/>
              </w:rPr>
              <w:lastRenderedPageBreak/>
              <w:t>assistance in balancing work and family responsibilities?</w:t>
            </w:r>
          </w:p>
          <w:p w14:paraId="1A24BB32"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Leadership</w:t>
            </w:r>
          </w:p>
          <w:p w14:paraId="0E2E3C84" w14:textId="78C44729" w:rsidR="00EB14B0" w:rsidRPr="00DF7580" w:rsidRDefault="00EB14B0">
            <w:pPr>
              <w:numPr>
                <w:ilvl w:val="0"/>
                <w:numId w:val="174"/>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leadership techniques can address and resolve conflicts regarding work and family roles?</w:t>
            </w:r>
          </w:p>
          <w:p w14:paraId="1ED45525" w14:textId="77777777" w:rsidR="00EB14B0" w:rsidRPr="00DF7580" w:rsidRDefault="00EB14B0">
            <w:pPr>
              <w:numPr>
                <w:ilvl w:val="0"/>
                <w:numId w:val="174"/>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skills do family members need to become leaders?</w:t>
            </w:r>
          </w:p>
          <w:p w14:paraId="52D320F7" w14:textId="77777777" w:rsidR="00EB14B0" w:rsidRPr="00DF7580" w:rsidRDefault="00EB14B0">
            <w:pPr>
              <w:numPr>
                <w:ilvl w:val="0"/>
                <w:numId w:val="174"/>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criteria should be used to assess efforts at balancing work and family roles?</w:t>
            </w:r>
          </w:p>
          <w:p w14:paraId="08A48A3C" w14:textId="77777777" w:rsidR="00EB14B0" w:rsidRPr="00DF7580" w:rsidRDefault="00EB14B0" w:rsidP="00EB14B0">
            <w:pPr>
              <w:rPr>
                <w:rFonts w:ascii="Times New Roman" w:eastAsia="Times New Roman" w:hAnsi="Times New Roman" w:cs="Times New Roman"/>
                <w:sz w:val="24"/>
                <w:szCs w:val="24"/>
              </w:rPr>
            </w:pPr>
            <w:r w:rsidRPr="00DF7580">
              <w:rPr>
                <w:rFonts w:ascii="Times New Roman" w:eastAsia="Times New Roman" w:hAnsi="Times New Roman" w:cs="Times New Roman"/>
                <w:b/>
                <w:bCs/>
                <w:sz w:val="24"/>
                <w:szCs w:val="24"/>
              </w:rPr>
              <w:t>Management</w:t>
            </w:r>
          </w:p>
          <w:p w14:paraId="2B57E5DB" w14:textId="77777777" w:rsidR="00EB14B0" w:rsidRPr="00DF7580" w:rsidRDefault="00EB14B0">
            <w:pPr>
              <w:numPr>
                <w:ilvl w:val="0"/>
                <w:numId w:val="175"/>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management skills help to set priorities at work and at home?</w:t>
            </w:r>
          </w:p>
          <w:p w14:paraId="6619D607" w14:textId="488AB400" w:rsidR="00EB14B0" w:rsidRPr="00DF7580" w:rsidRDefault="00EB14B0">
            <w:pPr>
              <w:numPr>
                <w:ilvl w:val="0"/>
                <w:numId w:val="175"/>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 xml:space="preserve">What management skills help to deal with </w:t>
            </w:r>
            <w:r>
              <w:rPr>
                <w:rFonts w:ascii="Times New Roman" w:eastAsia="Times New Roman" w:hAnsi="Times New Roman" w:cs="Times New Roman"/>
                <w:sz w:val="24"/>
                <w:szCs w:val="24"/>
              </w:rPr>
              <w:t>challeng</w:t>
            </w:r>
            <w:r w:rsidRPr="00DF7580">
              <w:rPr>
                <w:rFonts w:ascii="Times New Roman" w:eastAsia="Times New Roman" w:hAnsi="Times New Roman" w:cs="Times New Roman"/>
                <w:sz w:val="24"/>
                <w:szCs w:val="24"/>
              </w:rPr>
              <w:t>es at different stages of the family life cycle?</w:t>
            </w:r>
          </w:p>
          <w:p w14:paraId="7F481A33" w14:textId="7F4D8052" w:rsidR="00EB14B0" w:rsidRPr="00DF7580" w:rsidRDefault="00EB14B0">
            <w:pPr>
              <w:numPr>
                <w:ilvl w:val="0"/>
                <w:numId w:val="175"/>
              </w:numPr>
              <w:rPr>
                <w:rFonts w:ascii="Times New Roman" w:eastAsia="Times New Roman" w:hAnsi="Times New Roman" w:cs="Times New Roman"/>
                <w:sz w:val="24"/>
                <w:szCs w:val="24"/>
              </w:rPr>
            </w:pPr>
            <w:r w:rsidRPr="00DF7580">
              <w:rPr>
                <w:rFonts w:ascii="Times New Roman" w:eastAsia="Times New Roman" w:hAnsi="Times New Roman" w:cs="Times New Roman"/>
                <w:sz w:val="24"/>
                <w:szCs w:val="24"/>
              </w:rPr>
              <w:t>What management skills should be used when it becomes difficult to balance work and family responsibilities? </w:t>
            </w:r>
          </w:p>
        </w:tc>
        <w:tc>
          <w:tcPr>
            <w:tcW w:w="879" w:type="pct"/>
          </w:tcPr>
          <w:p w14:paraId="57C2FC31" w14:textId="545786B9"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9.LU, 9.C, 10.LU, 10.C, 11.LU, 11.C, 12.LU, 12.C</w:t>
            </w:r>
          </w:p>
        </w:tc>
        <w:tc>
          <w:tcPr>
            <w:tcW w:w="799" w:type="pct"/>
          </w:tcPr>
          <w:p w14:paraId="6DD46D36"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Career Connection</w:t>
            </w:r>
          </w:p>
          <w:p w14:paraId="096E8FA1"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Skills</w:t>
            </w:r>
          </w:p>
          <w:p w14:paraId="7188D340"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Life</w:t>
            </w:r>
          </w:p>
          <w:p w14:paraId="291D2E32"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Career</w:t>
            </w:r>
          </w:p>
          <w:p w14:paraId="5F81F606" w14:textId="77777777" w:rsidR="00EB14B0" w:rsidRPr="00CE6FB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My Plan</w:t>
            </w:r>
          </w:p>
          <w:p w14:paraId="17C8376C" w14:textId="77777777" w:rsidR="00EB14B0" w:rsidRPr="00CE6FB1" w:rsidRDefault="00EB14B0" w:rsidP="00EB14B0">
            <w:pPr>
              <w:widowControl w:val="0"/>
              <w:autoSpaceDE w:val="0"/>
              <w:autoSpaceDN w:val="0"/>
              <w:adjustRightInd w:val="0"/>
              <w:rPr>
                <w:rFonts w:ascii="Times New Roman" w:eastAsia="Times New Roman" w:hAnsi="Times New Roman" w:cs="Times New Roman"/>
                <w:sz w:val="24"/>
                <w:szCs w:val="24"/>
              </w:rPr>
            </w:pPr>
          </w:p>
          <w:p w14:paraId="7702EBA5"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Families First</w:t>
            </w:r>
          </w:p>
          <w:p w14:paraId="461708BC"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Dynamics</w:t>
            </w:r>
          </w:p>
          <w:p w14:paraId="7CB6EE6F"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Balance</w:t>
            </w:r>
          </w:p>
          <w:p w14:paraId="10E605DF"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Development</w:t>
            </w:r>
          </w:p>
          <w:p w14:paraId="637C0511"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Safety</w:t>
            </w:r>
          </w:p>
          <w:p w14:paraId="27DB3AD7" w14:textId="77777777" w:rsidR="00EB14B0" w:rsidRPr="00CE6FB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Skills</w:t>
            </w:r>
          </w:p>
          <w:p w14:paraId="206CFF88" w14:textId="77777777" w:rsidR="00EB14B0" w:rsidRPr="00CE6FB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093CB71"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Power of One</w:t>
            </w:r>
          </w:p>
          <w:p w14:paraId="10F06906"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lastRenderedPageBreak/>
              <w:t>A Better You</w:t>
            </w:r>
          </w:p>
          <w:p w14:paraId="71F9BCC8"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Family Ties</w:t>
            </w:r>
          </w:p>
          <w:p w14:paraId="14CC27F0" w14:textId="77777777" w:rsidR="00EB14B0" w:rsidRPr="00CE6FB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Working on Working</w:t>
            </w:r>
          </w:p>
          <w:p w14:paraId="7724EF96" w14:textId="77777777" w:rsidR="00EB14B0" w:rsidRPr="00CE6FB1" w:rsidRDefault="00EB14B0" w:rsidP="00EB14B0">
            <w:pPr>
              <w:widowControl w:val="0"/>
              <w:autoSpaceDE w:val="0"/>
              <w:autoSpaceDN w:val="0"/>
              <w:adjustRightInd w:val="0"/>
              <w:rPr>
                <w:rFonts w:ascii="Times New Roman" w:eastAsia="Times New Roman" w:hAnsi="Times New Roman" w:cs="Times New Roman"/>
                <w:sz w:val="24"/>
                <w:szCs w:val="24"/>
              </w:rPr>
            </w:pPr>
          </w:p>
          <w:p w14:paraId="5F083FAE"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STAND Up</w:t>
            </w:r>
          </w:p>
          <w:p w14:paraId="5A7FEF85"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Assess</w:t>
            </w:r>
          </w:p>
          <w:p w14:paraId="79149E13"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Educate</w:t>
            </w:r>
          </w:p>
          <w:p w14:paraId="27013A29" w14:textId="77777777" w:rsidR="00EB14B0" w:rsidRPr="00CE6FB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Advocate</w:t>
            </w:r>
          </w:p>
          <w:p w14:paraId="75210917"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6E5B4BA2"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Student Body</w:t>
            </w:r>
          </w:p>
          <w:p w14:paraId="3F717A97" w14:textId="77777777" w:rsidR="00EB14B0" w:rsidRPr="00CE6FB1"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The Healthy You</w:t>
            </w:r>
          </w:p>
          <w:p w14:paraId="7F78CCB1" w14:textId="77777777" w:rsidR="00EB14B0" w:rsidRPr="00CE6FB1"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The Fit You</w:t>
            </w:r>
          </w:p>
          <w:p w14:paraId="58519A56" w14:textId="77777777" w:rsidR="00EB14B0" w:rsidRPr="00CE6FB1"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The Real You</w:t>
            </w:r>
          </w:p>
          <w:p w14:paraId="4D9AAEC8" w14:textId="77777777" w:rsidR="00EB14B0" w:rsidRPr="00CE6FB1"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The Resilient You</w:t>
            </w:r>
          </w:p>
          <w:p w14:paraId="42300AD1" w14:textId="77777777" w:rsidR="00EB14B0" w:rsidRPr="00CE6FB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7018CE32" w14:textId="77777777" w:rsidR="00EB14B0" w:rsidRPr="00CE6FB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6FB1">
              <w:rPr>
                <w:rFonts w:ascii="Times New Roman" w:eastAsia="Times New Roman" w:hAnsi="Times New Roman" w:cs="Times New Roman"/>
                <w:b/>
                <w:sz w:val="24"/>
                <w:szCs w:val="24"/>
                <w:u w:val="single"/>
              </w:rPr>
              <w:t>Competitive Event--STAR Events</w:t>
            </w:r>
          </w:p>
          <w:p w14:paraId="02AB545F"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Career Investigation</w:t>
            </w:r>
          </w:p>
          <w:p w14:paraId="01D06BE6"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Entrepreneurship</w:t>
            </w:r>
          </w:p>
          <w:p w14:paraId="33C8108D"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CE6FB1">
              <w:rPr>
                <w:rFonts w:ascii="Times New Roman" w:eastAsia="Times New Roman" w:hAnsi="Times New Roman" w:cs="Times New Roman"/>
                <w:sz w:val="24"/>
                <w:szCs w:val="24"/>
              </w:rPr>
              <w:t>Event Management</w:t>
            </w:r>
          </w:p>
          <w:p w14:paraId="1D2FD254"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Focus on Children</w:t>
            </w:r>
          </w:p>
          <w:p w14:paraId="4EA49BEF"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Interpersonal Communications</w:t>
            </w:r>
          </w:p>
          <w:p w14:paraId="1BFEFB3D"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Job Interview</w:t>
            </w:r>
          </w:p>
          <w:p w14:paraId="1FF91DB7"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National Programs in Action</w:t>
            </w:r>
          </w:p>
          <w:p w14:paraId="32F5C50E"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Professional Presentation</w:t>
            </w:r>
          </w:p>
          <w:p w14:paraId="1995802E" w14:textId="3222D733"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Check the national website for online events</w:t>
            </w:r>
          </w:p>
          <w:p w14:paraId="1763333D" w14:textId="77777777" w:rsidR="00EB14B0" w:rsidRPr="00CE6FB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6FB1">
              <w:rPr>
                <w:rFonts w:ascii="Times New Roman" w:eastAsia="Times New Roman" w:hAnsi="Times New Roman" w:cs="Times New Roman"/>
                <w:sz w:val="24"/>
                <w:szCs w:val="24"/>
              </w:rPr>
              <w:t xml:space="preserve">Check the website </w:t>
            </w:r>
            <w:r w:rsidRPr="00CE6FB1">
              <w:rPr>
                <w:rFonts w:ascii="Times New Roman" w:eastAsia="Times New Roman" w:hAnsi="Times New Roman" w:cs="Times New Roman"/>
                <w:sz w:val="24"/>
                <w:szCs w:val="24"/>
              </w:rPr>
              <w:lastRenderedPageBreak/>
              <w:t>for Skill Events</w:t>
            </w:r>
          </w:p>
          <w:p w14:paraId="0C220EA4" w14:textId="7F7572D3"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08228FA8" w14:textId="77777777" w:rsidTr="00EB14B0">
        <w:tc>
          <w:tcPr>
            <w:tcW w:w="197" w:type="pct"/>
            <w:shd w:val="clear" w:color="auto" w:fill="D0CECE" w:themeFill="background2" w:themeFillShade="E6"/>
          </w:tcPr>
          <w:p w14:paraId="47387914" w14:textId="77777777" w:rsidR="00EB14B0" w:rsidRDefault="00EB14B0" w:rsidP="00EB14B0">
            <w:pPr>
              <w:rPr>
                <w:rFonts w:ascii="Times New Roman" w:eastAsia="Times New Roman" w:hAnsi="Times New Roman" w:cs="Times New Roman"/>
                <w:sz w:val="24"/>
                <w:szCs w:val="24"/>
              </w:rPr>
            </w:pPr>
          </w:p>
        </w:tc>
        <w:tc>
          <w:tcPr>
            <w:tcW w:w="899" w:type="pct"/>
            <w:shd w:val="clear" w:color="auto" w:fill="D0CECE" w:themeFill="background2" w:themeFillShade="E6"/>
            <w:tcMar>
              <w:top w:w="43" w:type="dxa"/>
              <w:left w:w="115" w:type="dxa"/>
              <w:bottom w:w="43" w:type="dxa"/>
              <w:right w:w="115" w:type="dxa"/>
            </w:tcMar>
          </w:tcPr>
          <w:p w14:paraId="5C89C2B7" w14:textId="01EAA718" w:rsidR="00EB14B0" w:rsidRPr="00152A70" w:rsidRDefault="00EB14B0" w:rsidP="00EB14B0">
            <w:pPr>
              <w:rPr>
                <w:rFonts w:ascii="Times New Roman" w:eastAsia="Times New Roman" w:hAnsi="Times New Roman" w:cs="Times New Roman"/>
                <w:b/>
                <w:bCs/>
                <w:sz w:val="24"/>
                <w:szCs w:val="24"/>
              </w:rPr>
            </w:pPr>
            <w:r w:rsidRPr="00152A70">
              <w:rPr>
                <w:rFonts w:ascii="Times New Roman" w:eastAsia="Times New Roman" w:hAnsi="Times New Roman" w:cs="Times New Roman"/>
                <w:b/>
                <w:bCs/>
                <w:sz w:val="24"/>
                <w:szCs w:val="24"/>
              </w:rPr>
              <w:t>Analyzing Parenting Roles and Responsibilities</w:t>
            </w:r>
          </w:p>
        </w:tc>
        <w:tc>
          <w:tcPr>
            <w:tcW w:w="1234" w:type="pct"/>
            <w:shd w:val="clear" w:color="auto" w:fill="D0CECE" w:themeFill="background2" w:themeFillShade="E6"/>
          </w:tcPr>
          <w:p w14:paraId="2BFFC724" w14:textId="77777777" w:rsidR="00EB14B0" w:rsidRPr="00F9664B"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shd w:val="clear" w:color="auto" w:fill="D0CECE" w:themeFill="background2" w:themeFillShade="E6"/>
          </w:tcPr>
          <w:p w14:paraId="0E876FB2" w14:textId="77777777" w:rsidR="00EB14B0" w:rsidRPr="00F9664B" w:rsidRDefault="00EB14B0" w:rsidP="00EB14B0">
            <w:pPr>
              <w:spacing w:before="100" w:beforeAutospacing="1" w:after="100" w:afterAutospacing="1"/>
              <w:rPr>
                <w:rFonts w:ascii="Times New Roman" w:eastAsia="Times New Roman" w:hAnsi="Times New Roman" w:cs="Times New Roman"/>
                <w:b/>
                <w:bCs/>
                <w:sz w:val="24"/>
                <w:szCs w:val="24"/>
              </w:rPr>
            </w:pPr>
          </w:p>
        </w:tc>
        <w:tc>
          <w:tcPr>
            <w:tcW w:w="879" w:type="pct"/>
            <w:shd w:val="clear" w:color="auto" w:fill="D0CECE" w:themeFill="background2" w:themeFillShade="E6"/>
          </w:tcPr>
          <w:p w14:paraId="516F080B"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shd w:val="clear" w:color="auto" w:fill="D0CECE" w:themeFill="background2" w:themeFillShade="E6"/>
          </w:tcPr>
          <w:p w14:paraId="7CD4BB4E" w14:textId="6E51C13C"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7E5152A8" w14:textId="23E935D6" w:rsidTr="00EB14B0">
        <w:tc>
          <w:tcPr>
            <w:tcW w:w="197" w:type="pct"/>
            <w:shd w:val="clear" w:color="auto" w:fill="FFFFFF" w:themeFill="background1"/>
          </w:tcPr>
          <w:p w14:paraId="1A259A3E" w14:textId="70DE33F7"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899" w:type="pct"/>
            <w:shd w:val="clear" w:color="auto" w:fill="FFFFFF" w:themeFill="background1"/>
            <w:tcMar>
              <w:top w:w="43" w:type="dxa"/>
              <w:left w:w="115" w:type="dxa"/>
              <w:bottom w:w="43" w:type="dxa"/>
              <w:right w:w="115" w:type="dxa"/>
            </w:tcMar>
          </w:tcPr>
          <w:p w14:paraId="6EB204D7" w14:textId="0D3DE277"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Analyze parenting expectations and responsibilities. </w:t>
            </w:r>
          </w:p>
        </w:tc>
        <w:tc>
          <w:tcPr>
            <w:tcW w:w="1234" w:type="pct"/>
          </w:tcPr>
          <w:p w14:paraId="56F4041F" w14:textId="77777777" w:rsidR="00EB14B0" w:rsidRPr="00F9664B" w:rsidRDefault="00EB14B0" w:rsidP="00EB14B0">
            <w:p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Analysis should include</w:t>
            </w:r>
          </w:p>
          <w:p w14:paraId="6A4F0010" w14:textId="77777777"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fulfilling the physical, emotional, intellectual, and social needs of children</w:t>
            </w:r>
          </w:p>
          <w:p w14:paraId="50BF5B62" w14:textId="77777777" w:rsidR="00EB14B0"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lastRenderedPageBreak/>
              <w:t>nurturing</w:t>
            </w:r>
            <w:r>
              <w:rPr>
                <w:rFonts w:ascii="Times New Roman" w:eastAsia="Times New Roman" w:hAnsi="Times New Roman" w:cs="Times New Roman"/>
                <w:sz w:val="24"/>
                <w:szCs w:val="24"/>
              </w:rPr>
              <w:t xml:space="preserve"> and ensuring that children have the best possible environment for development</w:t>
            </w:r>
          </w:p>
          <w:p w14:paraId="73C247BE" w14:textId="6B63BD93"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providing boundaries for </w:t>
            </w:r>
            <w:r w:rsidRPr="00F9664B">
              <w:rPr>
                <w:rFonts w:ascii="Times New Roman" w:eastAsia="Times New Roman" w:hAnsi="Times New Roman" w:cs="Times New Roman"/>
                <w:sz w:val="24"/>
                <w:szCs w:val="24"/>
              </w:rPr>
              <w:t>children</w:t>
            </w:r>
          </w:p>
          <w:p w14:paraId="68A47E56" w14:textId="77777777"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promoting children’s moral development</w:t>
            </w:r>
          </w:p>
          <w:p w14:paraId="098F8795" w14:textId="03EB1FC0"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proofErr w:type="gramStart"/>
            <w:r w:rsidRPr="00F9664B">
              <w:rPr>
                <w:rFonts w:ascii="Times New Roman" w:eastAsia="Times New Roman" w:hAnsi="Times New Roman" w:cs="Times New Roman"/>
                <w:sz w:val="24"/>
                <w:szCs w:val="24"/>
              </w:rPr>
              <w:t>studying</w:t>
            </w:r>
            <w:proofErr w:type="gramEnd"/>
            <w:r w:rsidRPr="00F9664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cognitive</w:t>
            </w:r>
            <w:r w:rsidRPr="00F9664B">
              <w:rPr>
                <w:rFonts w:ascii="Times New Roman" w:eastAsia="Times New Roman" w:hAnsi="Times New Roman" w:cs="Times New Roman"/>
                <w:sz w:val="24"/>
                <w:szCs w:val="24"/>
              </w:rPr>
              <w:t xml:space="preserve"> development theories</w:t>
            </w:r>
          </w:p>
          <w:p w14:paraId="6251068A" w14:textId="6E2DAFC9"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 xml:space="preserve">describing parenting practices that support </w:t>
            </w:r>
            <w:r>
              <w:rPr>
                <w:rFonts w:ascii="Times New Roman" w:eastAsia="Times New Roman" w:hAnsi="Times New Roman" w:cs="Times New Roman"/>
                <w:sz w:val="24"/>
                <w:szCs w:val="24"/>
              </w:rPr>
              <w:t>cognitive</w:t>
            </w:r>
            <w:r w:rsidRPr="00F9664B">
              <w:rPr>
                <w:rFonts w:ascii="Times New Roman" w:eastAsia="Times New Roman" w:hAnsi="Times New Roman" w:cs="Times New Roman"/>
                <w:sz w:val="24"/>
                <w:szCs w:val="24"/>
              </w:rPr>
              <w:t xml:space="preserve"> development</w:t>
            </w:r>
            <w:r>
              <w:rPr>
                <w:rFonts w:ascii="Times New Roman" w:eastAsia="Times New Roman" w:hAnsi="Times New Roman" w:cs="Times New Roman"/>
                <w:sz w:val="24"/>
                <w:szCs w:val="24"/>
              </w:rPr>
              <w:t xml:space="preserve"> theories</w:t>
            </w:r>
          </w:p>
          <w:p w14:paraId="5974CACD" w14:textId="77777777"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teaching children about their heritage and culture</w:t>
            </w:r>
          </w:p>
          <w:p w14:paraId="53C531FE" w14:textId="7D0C796C" w:rsidR="00EB14B0"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 xml:space="preserve">teaching </w:t>
            </w:r>
            <w:proofErr w:type="gramStart"/>
            <w:r w:rsidRPr="00F9664B">
              <w:rPr>
                <w:rFonts w:ascii="Times New Roman" w:eastAsia="Times New Roman" w:hAnsi="Times New Roman" w:cs="Times New Roman"/>
                <w:sz w:val="24"/>
                <w:szCs w:val="24"/>
              </w:rPr>
              <w:t>parents</w:t>
            </w:r>
            <w:proofErr w:type="gramEnd"/>
            <w:r w:rsidRPr="00F9664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self-care</w:t>
            </w:r>
          </w:p>
          <w:p w14:paraId="7094FF2C" w14:textId="71F4AF56"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teaching</w:t>
            </w:r>
            <w:r w:rsidRPr="00F9664B">
              <w:rPr>
                <w:rFonts w:ascii="Times New Roman" w:eastAsia="Times New Roman" w:hAnsi="Times New Roman" w:cs="Times New Roman"/>
                <w:sz w:val="24"/>
                <w:szCs w:val="24"/>
              </w:rPr>
              <w:t xml:space="preserve"> children </w:t>
            </w:r>
            <w:r>
              <w:rPr>
                <w:rFonts w:ascii="Times New Roman" w:eastAsia="Times New Roman" w:hAnsi="Times New Roman" w:cs="Times New Roman"/>
                <w:sz w:val="24"/>
                <w:szCs w:val="24"/>
              </w:rPr>
              <w:t>the importance of self-care</w:t>
            </w:r>
            <w:r w:rsidRPr="00F9664B">
              <w:rPr>
                <w:rFonts w:ascii="Times New Roman" w:eastAsia="Times New Roman" w:hAnsi="Times New Roman" w:cs="Times New Roman"/>
                <w:sz w:val="24"/>
                <w:szCs w:val="24"/>
              </w:rPr>
              <w:t xml:space="preserve"> (e.g., developing self-help and functional skills, promoting independence)</w:t>
            </w:r>
          </w:p>
          <w:p w14:paraId="1F0E3FFC" w14:textId="77777777"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identifying strategies for sharing parenting responsibilities</w:t>
            </w:r>
          </w:p>
          <w:p w14:paraId="00B969E9" w14:textId="77777777"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identifying barriers to balancing care of self and care of children</w:t>
            </w:r>
          </w:p>
          <w:p w14:paraId="3E70A231" w14:textId="26349B3C" w:rsidR="00EB14B0" w:rsidRPr="00F9664B" w:rsidRDefault="00EB14B0" w:rsidP="00EB14B0">
            <w:pPr>
              <w:numPr>
                <w:ilvl w:val="0"/>
                <w:numId w:val="1"/>
              </w:num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identifying strategies for balancing care of self and care of children. </w:t>
            </w:r>
          </w:p>
        </w:tc>
        <w:tc>
          <w:tcPr>
            <w:tcW w:w="992" w:type="pct"/>
          </w:tcPr>
          <w:p w14:paraId="44C9EDA4" w14:textId="1AAC25B2" w:rsidR="00EB14B0" w:rsidRPr="00F9664B" w:rsidRDefault="00EB14B0" w:rsidP="00EB14B0">
            <w:pPr>
              <w:spacing w:before="100" w:beforeAutospacing="1" w:after="100" w:afterAutospacing="1"/>
              <w:rPr>
                <w:rFonts w:ascii="Times New Roman" w:eastAsia="Times New Roman" w:hAnsi="Times New Roman" w:cs="Times New Roman"/>
                <w:sz w:val="24"/>
                <w:szCs w:val="24"/>
              </w:rPr>
            </w:pPr>
            <w:r w:rsidRPr="00F9664B">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11AE8CDD" w14:textId="77777777" w:rsidR="00EB14B0" w:rsidRPr="00F9664B" w:rsidRDefault="00EB14B0" w:rsidP="00EB14B0">
            <w:pPr>
              <w:rPr>
                <w:rFonts w:ascii="Times New Roman" w:eastAsia="Times New Roman" w:hAnsi="Times New Roman" w:cs="Times New Roman"/>
                <w:sz w:val="24"/>
                <w:szCs w:val="24"/>
              </w:rPr>
            </w:pPr>
            <w:r w:rsidRPr="00F9664B">
              <w:rPr>
                <w:rFonts w:ascii="Times New Roman" w:eastAsia="Times New Roman" w:hAnsi="Times New Roman" w:cs="Times New Roman"/>
                <w:b/>
                <w:bCs/>
                <w:sz w:val="24"/>
                <w:szCs w:val="24"/>
              </w:rPr>
              <w:t>Thinking</w:t>
            </w:r>
          </w:p>
          <w:p w14:paraId="705EBD6B" w14:textId="77777777" w:rsidR="00EB14B0" w:rsidRPr="00F9664B" w:rsidRDefault="00EB14B0" w:rsidP="00EB14B0">
            <w:pPr>
              <w:numPr>
                <w:ilvl w:val="0"/>
                <w:numId w:val="2"/>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How do people decide they are ready to have children?</w:t>
            </w:r>
          </w:p>
          <w:p w14:paraId="7D95A87B" w14:textId="77777777" w:rsidR="00EB14B0" w:rsidRPr="00F9664B" w:rsidRDefault="00EB14B0" w:rsidP="00EB14B0">
            <w:pPr>
              <w:numPr>
                <w:ilvl w:val="0"/>
                <w:numId w:val="2"/>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lastRenderedPageBreak/>
              <w:t>What factors influence their decision?</w:t>
            </w:r>
          </w:p>
          <w:p w14:paraId="716D6533" w14:textId="77777777" w:rsidR="00EB14B0" w:rsidRPr="00F9664B" w:rsidRDefault="00EB14B0" w:rsidP="00EB14B0">
            <w:pPr>
              <w:numPr>
                <w:ilvl w:val="0"/>
                <w:numId w:val="2"/>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How do parents show unconditional love for their children at different stages of development?</w:t>
            </w:r>
          </w:p>
          <w:p w14:paraId="0CD052BC" w14:textId="77777777" w:rsidR="00EB14B0" w:rsidRPr="00F9664B" w:rsidRDefault="00EB14B0" w:rsidP="00EB14B0">
            <w:pPr>
              <w:numPr>
                <w:ilvl w:val="0"/>
                <w:numId w:val="2"/>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are some activities through which parents support children's intellectual development from infancy to adolescence?</w:t>
            </w:r>
          </w:p>
          <w:p w14:paraId="2F02BDDB" w14:textId="77777777" w:rsidR="00EB14B0" w:rsidRPr="00F9664B" w:rsidRDefault="00EB14B0" w:rsidP="00EB14B0">
            <w:pPr>
              <w:numPr>
                <w:ilvl w:val="0"/>
                <w:numId w:val="2"/>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community resources are available to assist parents with parenting expectations and responsibilities?</w:t>
            </w:r>
          </w:p>
          <w:p w14:paraId="173A3FF2" w14:textId="77777777" w:rsidR="00EB14B0" w:rsidRPr="00F9664B" w:rsidRDefault="00EB14B0" w:rsidP="00EB14B0">
            <w:pPr>
              <w:rPr>
                <w:rFonts w:ascii="Times New Roman" w:eastAsia="Times New Roman" w:hAnsi="Times New Roman" w:cs="Times New Roman"/>
                <w:sz w:val="24"/>
                <w:szCs w:val="24"/>
              </w:rPr>
            </w:pPr>
            <w:r w:rsidRPr="00F9664B">
              <w:rPr>
                <w:rFonts w:ascii="Times New Roman" w:eastAsia="Times New Roman" w:hAnsi="Times New Roman" w:cs="Times New Roman"/>
                <w:b/>
                <w:bCs/>
                <w:sz w:val="24"/>
                <w:szCs w:val="24"/>
              </w:rPr>
              <w:t>Communication</w:t>
            </w:r>
          </w:p>
          <w:p w14:paraId="30B3E209" w14:textId="77777777" w:rsidR="00EB14B0" w:rsidRPr="00F9664B" w:rsidRDefault="00EB14B0" w:rsidP="00EB14B0">
            <w:pPr>
              <w:numPr>
                <w:ilvl w:val="0"/>
                <w:numId w:val="3"/>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How do parents teach children about their heritage and culture?</w:t>
            </w:r>
          </w:p>
          <w:p w14:paraId="7FF332CE" w14:textId="77777777" w:rsidR="00EB14B0" w:rsidRPr="00F9664B" w:rsidRDefault="00EB14B0" w:rsidP="00EB14B0">
            <w:pPr>
              <w:numPr>
                <w:ilvl w:val="0"/>
                <w:numId w:val="3"/>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are some ways to help a child develop self-esteem? What communication techniques are helpful? What resources are available to teach children about self-esteem?</w:t>
            </w:r>
          </w:p>
          <w:p w14:paraId="2FF10A3D" w14:textId="77777777" w:rsidR="00EB14B0" w:rsidRPr="00F9664B" w:rsidRDefault="00EB14B0" w:rsidP="00EB14B0">
            <w:pPr>
              <w:numPr>
                <w:ilvl w:val="0"/>
                <w:numId w:val="3"/>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How can technology promote intellectual development?</w:t>
            </w:r>
          </w:p>
          <w:p w14:paraId="4D22944F" w14:textId="77777777" w:rsidR="00EB14B0" w:rsidRPr="00F9664B" w:rsidRDefault="00EB14B0" w:rsidP="00EB14B0">
            <w:pPr>
              <w:numPr>
                <w:ilvl w:val="0"/>
                <w:numId w:val="3"/>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are the benefits of children's use of technology?</w:t>
            </w:r>
          </w:p>
          <w:p w14:paraId="42A085D9" w14:textId="77777777" w:rsidR="00EB14B0" w:rsidRPr="00F9664B" w:rsidRDefault="00EB14B0" w:rsidP="00EB14B0">
            <w:pPr>
              <w:numPr>
                <w:ilvl w:val="0"/>
                <w:numId w:val="3"/>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lastRenderedPageBreak/>
              <w:t>What are the risks of children’s use of technology?</w:t>
            </w:r>
          </w:p>
          <w:p w14:paraId="233BA5EF" w14:textId="77777777" w:rsidR="00EB14B0" w:rsidRPr="00F9664B" w:rsidRDefault="00EB14B0" w:rsidP="00EB14B0">
            <w:pPr>
              <w:numPr>
                <w:ilvl w:val="0"/>
                <w:numId w:val="3"/>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How can a parent’s use of technology affect the family?</w:t>
            </w:r>
          </w:p>
          <w:p w14:paraId="42597BF8" w14:textId="77777777" w:rsidR="00EB14B0" w:rsidRPr="00F9664B" w:rsidRDefault="00EB14B0" w:rsidP="00EB14B0">
            <w:pPr>
              <w:rPr>
                <w:rFonts w:ascii="Times New Roman" w:eastAsia="Times New Roman" w:hAnsi="Times New Roman" w:cs="Times New Roman"/>
                <w:sz w:val="24"/>
                <w:szCs w:val="24"/>
              </w:rPr>
            </w:pPr>
            <w:r w:rsidRPr="00F9664B">
              <w:rPr>
                <w:rFonts w:ascii="Times New Roman" w:eastAsia="Times New Roman" w:hAnsi="Times New Roman" w:cs="Times New Roman"/>
                <w:b/>
                <w:bCs/>
                <w:sz w:val="24"/>
                <w:szCs w:val="24"/>
              </w:rPr>
              <w:t>Leadership</w:t>
            </w:r>
          </w:p>
          <w:p w14:paraId="7DF5B122" w14:textId="77777777" w:rsidR="00EB14B0" w:rsidRPr="00F9664B" w:rsidRDefault="00EB14B0" w:rsidP="00EB14B0">
            <w:pPr>
              <w:numPr>
                <w:ilvl w:val="0"/>
                <w:numId w:val="4"/>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Who is responsible for setting and enforcing rules of behavior in your family?</w:t>
            </w:r>
          </w:p>
          <w:p w14:paraId="55994F99" w14:textId="14AF8721" w:rsidR="00EB14B0" w:rsidRPr="00F9664B" w:rsidRDefault="00EB14B0" w:rsidP="00EB14B0">
            <w:pPr>
              <w:numPr>
                <w:ilvl w:val="0"/>
                <w:numId w:val="4"/>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 xml:space="preserve">What rules of behavior do you envision setting for your future children? Why do children need </w:t>
            </w:r>
            <w:r>
              <w:rPr>
                <w:rFonts w:ascii="Times New Roman" w:eastAsia="Times New Roman" w:hAnsi="Times New Roman" w:cs="Times New Roman"/>
                <w:sz w:val="24"/>
                <w:szCs w:val="24"/>
              </w:rPr>
              <w:t>boundaries</w:t>
            </w:r>
            <w:r w:rsidRPr="00F9664B">
              <w:rPr>
                <w:rFonts w:ascii="Times New Roman" w:eastAsia="Times New Roman" w:hAnsi="Times New Roman" w:cs="Times New Roman"/>
                <w:sz w:val="24"/>
                <w:szCs w:val="24"/>
              </w:rPr>
              <w:t>?</w:t>
            </w:r>
          </w:p>
          <w:p w14:paraId="758F904C" w14:textId="77777777" w:rsidR="00EB14B0" w:rsidRPr="00F9664B" w:rsidRDefault="00EB14B0" w:rsidP="00EB14B0">
            <w:pPr>
              <w:numPr>
                <w:ilvl w:val="0"/>
                <w:numId w:val="4"/>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can happen to a child's moral development when parents set a good example? What can happen when parents fail to set a good example?</w:t>
            </w:r>
          </w:p>
          <w:p w14:paraId="1F9FAD25" w14:textId="77777777" w:rsidR="00EB14B0" w:rsidRPr="00F9664B" w:rsidRDefault="00EB14B0" w:rsidP="00EB14B0">
            <w:pPr>
              <w:numPr>
                <w:ilvl w:val="0"/>
                <w:numId w:val="4"/>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are some strategies that parents can use to cope with the frustrations of parenting?</w:t>
            </w:r>
          </w:p>
          <w:p w14:paraId="4BC22FE5" w14:textId="77777777" w:rsidR="00EB14B0" w:rsidRPr="00F9664B" w:rsidRDefault="00EB14B0" w:rsidP="00EB14B0">
            <w:pPr>
              <w:rPr>
                <w:rFonts w:ascii="Times New Roman" w:eastAsia="Times New Roman" w:hAnsi="Times New Roman" w:cs="Times New Roman"/>
                <w:sz w:val="24"/>
                <w:szCs w:val="24"/>
              </w:rPr>
            </w:pPr>
            <w:r w:rsidRPr="00F9664B">
              <w:rPr>
                <w:rFonts w:ascii="Times New Roman" w:eastAsia="Times New Roman" w:hAnsi="Times New Roman" w:cs="Times New Roman"/>
                <w:b/>
                <w:bCs/>
                <w:sz w:val="24"/>
                <w:szCs w:val="24"/>
              </w:rPr>
              <w:t>Management</w:t>
            </w:r>
          </w:p>
          <w:p w14:paraId="73B43AA8" w14:textId="77777777" w:rsidR="00EB14B0" w:rsidRPr="00F9664B" w:rsidRDefault="00EB14B0" w:rsidP="00EB14B0">
            <w:pPr>
              <w:numPr>
                <w:ilvl w:val="0"/>
                <w:numId w:val="5"/>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management skills are essential to meet a child's physical needs?</w:t>
            </w:r>
          </w:p>
          <w:p w14:paraId="643B3065" w14:textId="77777777" w:rsidR="00EB14B0" w:rsidRPr="00F9664B" w:rsidRDefault="00EB14B0" w:rsidP="00EB14B0">
            <w:pPr>
              <w:numPr>
                <w:ilvl w:val="0"/>
                <w:numId w:val="5"/>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are some ways to teach parents and children to take care of themselves?</w:t>
            </w:r>
          </w:p>
          <w:p w14:paraId="4DBC8C26" w14:textId="77777777" w:rsidR="00EB14B0" w:rsidRPr="00F9664B" w:rsidRDefault="00EB14B0" w:rsidP="00EB14B0">
            <w:pPr>
              <w:numPr>
                <w:ilvl w:val="0"/>
                <w:numId w:val="5"/>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 xml:space="preserve">How does the relationship between parents and </w:t>
            </w:r>
            <w:r w:rsidRPr="00F9664B">
              <w:rPr>
                <w:rFonts w:ascii="Times New Roman" w:eastAsia="Times New Roman" w:hAnsi="Times New Roman" w:cs="Times New Roman"/>
                <w:sz w:val="24"/>
                <w:szCs w:val="24"/>
              </w:rPr>
              <w:lastRenderedPageBreak/>
              <w:t>children change as children grow more independent?</w:t>
            </w:r>
          </w:p>
          <w:p w14:paraId="020B15D6" w14:textId="3657CEF5" w:rsidR="00EB14B0" w:rsidRPr="00F9664B" w:rsidRDefault="00EB14B0" w:rsidP="00EB14B0">
            <w:pPr>
              <w:numPr>
                <w:ilvl w:val="0"/>
                <w:numId w:val="5"/>
              </w:numPr>
              <w:rPr>
                <w:rFonts w:ascii="Times New Roman" w:eastAsia="Times New Roman" w:hAnsi="Times New Roman" w:cs="Times New Roman"/>
                <w:sz w:val="24"/>
                <w:szCs w:val="24"/>
              </w:rPr>
            </w:pPr>
            <w:r w:rsidRPr="00F9664B">
              <w:rPr>
                <w:rFonts w:ascii="Times New Roman" w:eastAsia="Times New Roman" w:hAnsi="Times New Roman" w:cs="Times New Roman"/>
                <w:sz w:val="24"/>
                <w:szCs w:val="24"/>
              </w:rPr>
              <w:t>What management skills are essential for the parents of a child with special needs?</w:t>
            </w:r>
          </w:p>
        </w:tc>
        <w:tc>
          <w:tcPr>
            <w:tcW w:w="879" w:type="pct"/>
          </w:tcPr>
          <w:p w14:paraId="766ED946" w14:textId="286A3F84" w:rsidR="00EB14B0" w:rsidRPr="000C63BC" w:rsidRDefault="00EB14B0" w:rsidP="00EB14B0">
            <w:pPr>
              <w:spacing w:before="100" w:beforeAutospacing="1" w:after="100" w:afterAutospacing="1"/>
              <w:rPr>
                <w:rFonts w:ascii="Times New Roman" w:eastAsia="Times New Roman" w:hAnsi="Times New Roman" w:cs="Times New Roman"/>
                <w:sz w:val="24"/>
                <w:szCs w:val="24"/>
                <w:lang w:val="fr-FR"/>
              </w:rPr>
            </w:pPr>
            <w:r w:rsidRPr="000C63BC">
              <w:rPr>
                <w:rFonts w:ascii="Times New Roman" w:eastAsia="Times New Roman" w:hAnsi="Times New Roman" w:cs="Times New Roman"/>
                <w:sz w:val="24"/>
                <w:szCs w:val="24"/>
                <w:lang w:val="fr-FR"/>
              </w:rPr>
              <w:lastRenderedPageBreak/>
              <w:t>English: 9.RI, 9.LU, 9.C, 10.RI, 10.LU, 10.C, 11.DSR, 11.RI, 11.LU, 11.C, 12.RI, 12.LU, 12.C</w:t>
            </w:r>
          </w:p>
        </w:tc>
        <w:tc>
          <w:tcPr>
            <w:tcW w:w="799" w:type="pct"/>
          </w:tcPr>
          <w:p w14:paraId="75F35109" w14:textId="77777777" w:rsidR="00EB14B0" w:rsidRPr="0050102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0102C">
              <w:rPr>
                <w:rFonts w:ascii="Times New Roman" w:eastAsia="Times New Roman" w:hAnsi="Times New Roman" w:cs="Times New Roman"/>
                <w:b/>
                <w:sz w:val="24"/>
                <w:szCs w:val="24"/>
                <w:u w:val="single"/>
              </w:rPr>
              <w:t>Families First</w:t>
            </w:r>
          </w:p>
          <w:p w14:paraId="1278C1AE" w14:textId="77777777" w:rsidR="00EB14B0" w:rsidRPr="0050102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Dynamics</w:t>
            </w:r>
          </w:p>
          <w:p w14:paraId="3DAAE9FB" w14:textId="77777777" w:rsidR="00EB14B0" w:rsidRPr="0050102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Balance</w:t>
            </w:r>
          </w:p>
          <w:p w14:paraId="60DF1DBF" w14:textId="77777777" w:rsidR="00EB14B0" w:rsidRPr="0050102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Development</w:t>
            </w:r>
          </w:p>
          <w:p w14:paraId="6A8500E0" w14:textId="77777777" w:rsidR="00EB14B0" w:rsidRPr="0050102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Safety</w:t>
            </w:r>
          </w:p>
          <w:p w14:paraId="0B7F7F13" w14:textId="77777777" w:rsidR="00EB14B0" w:rsidRPr="0050102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lastRenderedPageBreak/>
              <w:t>Skills</w:t>
            </w:r>
          </w:p>
          <w:p w14:paraId="353AAC62" w14:textId="77777777" w:rsidR="00EB14B0" w:rsidRPr="0050102C"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6F3F316" w14:textId="77777777" w:rsidR="00EB14B0" w:rsidRPr="0050102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0102C">
              <w:rPr>
                <w:rFonts w:ascii="Times New Roman" w:eastAsia="Times New Roman" w:hAnsi="Times New Roman" w:cs="Times New Roman"/>
                <w:b/>
                <w:sz w:val="24"/>
                <w:szCs w:val="24"/>
                <w:u w:val="single"/>
              </w:rPr>
              <w:t>Power of One</w:t>
            </w:r>
          </w:p>
          <w:p w14:paraId="77C15168" w14:textId="77777777" w:rsidR="00EB14B0" w:rsidRPr="0050102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A Better You</w:t>
            </w:r>
          </w:p>
          <w:p w14:paraId="4E5CE862" w14:textId="77777777" w:rsidR="00EB14B0" w:rsidRPr="00981A5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Family Ties</w:t>
            </w:r>
          </w:p>
          <w:p w14:paraId="5D4BDD21" w14:textId="77777777" w:rsidR="00EB14B0" w:rsidRPr="0050102C"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26F198C" w14:textId="77777777" w:rsidR="00EB14B0" w:rsidRPr="0050102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0102C">
              <w:rPr>
                <w:rFonts w:ascii="Times New Roman" w:eastAsia="Times New Roman" w:hAnsi="Times New Roman" w:cs="Times New Roman"/>
                <w:b/>
                <w:sz w:val="24"/>
                <w:szCs w:val="24"/>
                <w:u w:val="single"/>
              </w:rPr>
              <w:t>Student Body</w:t>
            </w:r>
          </w:p>
          <w:p w14:paraId="3B33F28A" w14:textId="77777777" w:rsidR="00EB14B0" w:rsidRPr="0050102C"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The Healthy You</w:t>
            </w:r>
          </w:p>
          <w:p w14:paraId="52EC7A70" w14:textId="77777777" w:rsidR="00EB14B0" w:rsidRPr="0050102C"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The Fit You</w:t>
            </w:r>
          </w:p>
          <w:p w14:paraId="55220084" w14:textId="77777777" w:rsidR="00EB14B0" w:rsidRPr="0050102C"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The Real You</w:t>
            </w:r>
          </w:p>
          <w:p w14:paraId="147A9C07" w14:textId="77777777" w:rsidR="00EB14B0" w:rsidRPr="0050102C"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The Resilient You</w:t>
            </w:r>
          </w:p>
          <w:p w14:paraId="3EC06460" w14:textId="77777777" w:rsidR="00EB14B0" w:rsidRPr="0050102C"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B55DCF3" w14:textId="77777777" w:rsidR="00EB14B0" w:rsidRPr="0050102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0102C">
              <w:rPr>
                <w:rFonts w:ascii="Times New Roman" w:eastAsia="Times New Roman" w:hAnsi="Times New Roman" w:cs="Times New Roman"/>
                <w:b/>
                <w:sz w:val="24"/>
                <w:szCs w:val="24"/>
                <w:u w:val="single"/>
              </w:rPr>
              <w:t>Competitive Event--STAR Events</w:t>
            </w:r>
          </w:p>
          <w:p w14:paraId="580A4B17" w14:textId="77777777" w:rsidR="00EB14B0" w:rsidRPr="0050102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Focus on Children</w:t>
            </w:r>
          </w:p>
          <w:p w14:paraId="1DEF9217" w14:textId="77777777" w:rsidR="00EB14B0" w:rsidRPr="0050102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Interpersonal Communications</w:t>
            </w:r>
          </w:p>
          <w:p w14:paraId="0AC442F1" w14:textId="77777777" w:rsidR="00EB14B0" w:rsidRPr="0050102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National Programs in Action</w:t>
            </w:r>
          </w:p>
          <w:p w14:paraId="2648CF13" w14:textId="77777777" w:rsidR="00EB14B0" w:rsidRPr="0050102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Professional Presentation</w:t>
            </w:r>
          </w:p>
          <w:p w14:paraId="523CD63B" w14:textId="7DA68C07" w:rsidR="00EB14B0" w:rsidRPr="0050102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Check the national website for online events</w:t>
            </w:r>
          </w:p>
          <w:p w14:paraId="02F37678" w14:textId="77777777" w:rsidR="00EB14B0" w:rsidRPr="0050102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0102C">
              <w:rPr>
                <w:rFonts w:ascii="Times New Roman" w:eastAsia="Times New Roman" w:hAnsi="Times New Roman" w:cs="Times New Roman"/>
                <w:sz w:val="24"/>
                <w:szCs w:val="24"/>
              </w:rPr>
              <w:t>Check the website for Skill Events</w:t>
            </w:r>
          </w:p>
          <w:p w14:paraId="44C31714" w14:textId="2B94618B"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83572BA" w14:textId="0B5926EC" w:rsidTr="00EB14B0">
        <w:tc>
          <w:tcPr>
            <w:tcW w:w="197" w:type="pct"/>
            <w:shd w:val="clear" w:color="auto" w:fill="FFFFFF" w:themeFill="background1"/>
          </w:tcPr>
          <w:p w14:paraId="67773057" w14:textId="1D94A5EE"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899" w:type="pct"/>
            <w:shd w:val="clear" w:color="auto" w:fill="FFFFFF" w:themeFill="background1"/>
            <w:tcMar>
              <w:top w:w="43" w:type="dxa"/>
              <w:left w:w="115" w:type="dxa"/>
              <w:bottom w:w="43" w:type="dxa"/>
              <w:right w:w="115" w:type="dxa"/>
            </w:tcMar>
          </w:tcPr>
          <w:p w14:paraId="024F6E8C" w14:textId="31755F8D"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Identify </w:t>
            </w:r>
            <w:r>
              <w:rPr>
                <w:rFonts w:ascii="Times New Roman" w:eastAsia="Times New Roman" w:hAnsi="Times New Roman" w:cs="Times New Roman"/>
                <w:sz w:val="24"/>
                <w:szCs w:val="24"/>
              </w:rPr>
              <w:t xml:space="preserve">the evolving </w:t>
            </w:r>
            <w:r w:rsidRPr="006C2C30">
              <w:rPr>
                <w:rFonts w:ascii="Times New Roman" w:eastAsia="Times New Roman" w:hAnsi="Times New Roman" w:cs="Times New Roman"/>
                <w:sz w:val="24"/>
                <w:szCs w:val="24"/>
              </w:rPr>
              <w:t xml:space="preserve">parenting roles across the life span. </w:t>
            </w:r>
          </w:p>
        </w:tc>
        <w:tc>
          <w:tcPr>
            <w:tcW w:w="1234" w:type="pct"/>
          </w:tcPr>
          <w:p w14:paraId="1670B17D" w14:textId="77777777" w:rsidR="00EB14B0" w:rsidRPr="00E170C0" w:rsidRDefault="00EB14B0" w:rsidP="00EB14B0">
            <w:pPr>
              <w:spacing w:before="100" w:beforeAutospacing="1" w:after="100" w:afterAutospacing="1"/>
              <w:rPr>
                <w:rFonts w:ascii="Times New Roman" w:eastAsia="Times New Roman" w:hAnsi="Times New Roman" w:cs="Times New Roman"/>
                <w:sz w:val="24"/>
                <w:szCs w:val="24"/>
              </w:rPr>
            </w:pPr>
            <w:r w:rsidRPr="00E170C0">
              <w:rPr>
                <w:rFonts w:ascii="Times New Roman" w:eastAsia="Times New Roman" w:hAnsi="Times New Roman" w:cs="Times New Roman"/>
                <w:sz w:val="24"/>
                <w:szCs w:val="24"/>
              </w:rPr>
              <w:t>Identification should include</w:t>
            </w:r>
          </w:p>
          <w:p w14:paraId="7C55CF70" w14:textId="77777777" w:rsidR="00EB14B0" w:rsidRDefault="00EB14B0" w:rsidP="00EB14B0">
            <w:pPr>
              <w:numPr>
                <w:ilvl w:val="0"/>
                <w:numId w:val="6"/>
              </w:numPr>
              <w:spacing w:before="100" w:beforeAutospacing="1" w:after="100" w:afterAutospacing="1"/>
              <w:rPr>
                <w:rFonts w:ascii="Times New Roman" w:eastAsia="Times New Roman" w:hAnsi="Times New Roman" w:cs="Times New Roman"/>
                <w:sz w:val="24"/>
                <w:szCs w:val="24"/>
              </w:rPr>
            </w:pPr>
            <w:r w:rsidRPr="00E170C0">
              <w:rPr>
                <w:rFonts w:ascii="Times New Roman" w:eastAsia="Times New Roman" w:hAnsi="Times New Roman" w:cs="Times New Roman"/>
                <w:sz w:val="24"/>
                <w:szCs w:val="24"/>
              </w:rPr>
              <w:t>a parent’s roles as manager, problem-solver, nurturer, and leader</w:t>
            </w:r>
          </w:p>
          <w:p w14:paraId="69D3CB59" w14:textId="0C2A9692" w:rsidR="00EB14B0" w:rsidRPr="00E170C0" w:rsidRDefault="00EB14B0" w:rsidP="00EB14B0">
            <w:pPr>
              <w:numPr>
                <w:ilvl w:val="0"/>
                <w:numId w:val="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changes to the parent’s roles through the life span</w:t>
            </w:r>
          </w:p>
          <w:p w14:paraId="03040363" w14:textId="20101187" w:rsidR="00EB14B0" w:rsidRPr="00E170C0" w:rsidRDefault="00EB14B0" w:rsidP="00EB14B0">
            <w:pPr>
              <w:numPr>
                <w:ilvl w:val="0"/>
                <w:numId w:val="6"/>
              </w:numPr>
              <w:spacing w:before="100" w:beforeAutospacing="1" w:after="100" w:afterAutospacing="1"/>
              <w:rPr>
                <w:rFonts w:ascii="Times New Roman" w:eastAsia="Times New Roman" w:hAnsi="Times New Roman" w:cs="Times New Roman"/>
                <w:sz w:val="24"/>
                <w:szCs w:val="24"/>
              </w:rPr>
            </w:pPr>
            <w:r w:rsidRPr="00E170C0">
              <w:rPr>
                <w:rFonts w:ascii="Times New Roman" w:eastAsia="Times New Roman" w:hAnsi="Times New Roman" w:cs="Times New Roman"/>
                <w:sz w:val="24"/>
                <w:szCs w:val="24"/>
              </w:rPr>
              <w:t>expectations in parenting</w:t>
            </w:r>
            <w:r>
              <w:rPr>
                <w:rFonts w:ascii="Times New Roman" w:eastAsia="Times New Roman" w:hAnsi="Times New Roman" w:cs="Times New Roman"/>
                <w:sz w:val="24"/>
                <w:szCs w:val="24"/>
              </w:rPr>
              <w:t xml:space="preserve"> behaviors and practices </w:t>
            </w:r>
          </w:p>
          <w:p w14:paraId="269DA45C" w14:textId="0D1C977D" w:rsidR="00EB14B0" w:rsidRPr="00E170C0" w:rsidRDefault="00EB14B0" w:rsidP="00EB14B0">
            <w:pPr>
              <w:numPr>
                <w:ilvl w:val="0"/>
                <w:numId w:val="6"/>
              </w:numPr>
              <w:spacing w:before="100" w:beforeAutospacing="1" w:after="100" w:afterAutospacing="1"/>
              <w:rPr>
                <w:rFonts w:ascii="Times New Roman" w:eastAsia="Times New Roman" w:hAnsi="Times New Roman" w:cs="Times New Roman"/>
                <w:sz w:val="24"/>
                <w:szCs w:val="24"/>
              </w:rPr>
            </w:pPr>
            <w:r w:rsidRPr="00E170C0">
              <w:rPr>
                <w:rFonts w:ascii="Times New Roman" w:eastAsia="Times New Roman" w:hAnsi="Times New Roman" w:cs="Times New Roman"/>
                <w:sz w:val="24"/>
                <w:szCs w:val="24"/>
              </w:rPr>
              <w:t>beliefs and attitudes about parenting roles. </w:t>
            </w:r>
          </w:p>
          <w:p w14:paraId="3C509F51" w14:textId="7AE5630D"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tcPr>
          <w:p w14:paraId="7D11CE4F" w14:textId="592EE2E6" w:rsidR="00EB14B0" w:rsidRPr="007A034B" w:rsidRDefault="00EB14B0" w:rsidP="00EB14B0">
            <w:pPr>
              <w:spacing w:before="100" w:beforeAutospacing="1" w:after="100" w:afterAutospacing="1"/>
              <w:rPr>
                <w:rFonts w:ascii="Times New Roman" w:eastAsia="Times New Roman" w:hAnsi="Times New Roman" w:cs="Times New Roman"/>
                <w:sz w:val="24"/>
                <w:szCs w:val="24"/>
              </w:rPr>
            </w:pPr>
            <w:r w:rsidRPr="007A034B">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2F24B6A5" w14:textId="77777777" w:rsidR="00EB14B0" w:rsidRPr="007A034B" w:rsidRDefault="00EB14B0" w:rsidP="00EB14B0">
            <w:pPr>
              <w:rPr>
                <w:rFonts w:ascii="Times New Roman" w:eastAsia="Times New Roman" w:hAnsi="Times New Roman" w:cs="Times New Roman"/>
                <w:sz w:val="24"/>
                <w:szCs w:val="24"/>
              </w:rPr>
            </w:pPr>
            <w:r w:rsidRPr="007A034B">
              <w:rPr>
                <w:rFonts w:ascii="Times New Roman" w:eastAsia="Times New Roman" w:hAnsi="Times New Roman" w:cs="Times New Roman"/>
                <w:b/>
                <w:bCs/>
                <w:sz w:val="24"/>
                <w:szCs w:val="24"/>
              </w:rPr>
              <w:t>Thinking</w:t>
            </w:r>
          </w:p>
          <w:p w14:paraId="2E7FB1C8" w14:textId="77777777" w:rsidR="00EB14B0" w:rsidRPr="007A034B" w:rsidRDefault="00EB14B0" w:rsidP="00EB14B0">
            <w:pPr>
              <w:numPr>
                <w:ilvl w:val="0"/>
                <w:numId w:val="7"/>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Who is usually considered a parent?</w:t>
            </w:r>
          </w:p>
          <w:p w14:paraId="73D41753" w14:textId="77777777" w:rsidR="00EB14B0" w:rsidRPr="007A034B" w:rsidRDefault="00EB14B0" w:rsidP="00EB14B0">
            <w:pPr>
              <w:numPr>
                <w:ilvl w:val="0"/>
                <w:numId w:val="7"/>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Which of the roles (manager, problem solver, nurturer, leader) is the easiest to fulfill? The most difficult? Why?</w:t>
            </w:r>
          </w:p>
          <w:p w14:paraId="2A8FCAE8" w14:textId="77777777" w:rsidR="00EB14B0" w:rsidRPr="007A034B" w:rsidRDefault="00EB14B0" w:rsidP="00EB14B0">
            <w:pPr>
              <w:numPr>
                <w:ilvl w:val="0"/>
                <w:numId w:val="7"/>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happens when parents do not fulfill their responsibilities as managers, problem-solvers, nurturers, and leaders?</w:t>
            </w:r>
          </w:p>
          <w:p w14:paraId="6967F494" w14:textId="77777777" w:rsidR="00EB14B0" w:rsidRPr="007A034B" w:rsidRDefault="00EB14B0" w:rsidP="00EB14B0">
            <w:pPr>
              <w:numPr>
                <w:ilvl w:val="0"/>
                <w:numId w:val="7"/>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is the most important quality for a parent to have, and why? What could happen if a parent does not have this quality?</w:t>
            </w:r>
          </w:p>
          <w:p w14:paraId="541ECAD9" w14:textId="77777777" w:rsidR="00EB14B0" w:rsidRDefault="00EB14B0" w:rsidP="00EB14B0">
            <w:pPr>
              <w:numPr>
                <w:ilvl w:val="0"/>
                <w:numId w:val="7"/>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resources are available for families when there is a breakdown in the parenting role?</w:t>
            </w:r>
          </w:p>
          <w:p w14:paraId="1B09FCD2" w14:textId="39294057" w:rsidR="00EB14B0" w:rsidRPr="00CB4639" w:rsidRDefault="00EB14B0" w:rsidP="00EB14B0">
            <w:pPr>
              <w:numPr>
                <w:ilvl w:val="0"/>
                <w:numId w:val="7"/>
              </w:numPr>
              <w:rPr>
                <w:rFonts w:ascii="Times New Roman" w:eastAsia="Times New Roman" w:hAnsi="Times New Roman" w:cs="Times New Roman"/>
                <w:sz w:val="24"/>
                <w:szCs w:val="24"/>
              </w:rPr>
            </w:pPr>
            <w:r w:rsidRPr="00CB4639">
              <w:rPr>
                <w:rFonts w:ascii="Times New Roman" w:eastAsia="Times New Roman" w:hAnsi="Times New Roman" w:cs="Times New Roman"/>
                <w:sz w:val="24"/>
                <w:szCs w:val="24"/>
              </w:rPr>
              <w:t>What are the changes in the parental role through</w:t>
            </w:r>
            <w:r>
              <w:rPr>
                <w:rFonts w:ascii="Times New Roman" w:eastAsia="Times New Roman" w:hAnsi="Times New Roman" w:cs="Times New Roman"/>
                <w:sz w:val="24"/>
                <w:szCs w:val="24"/>
              </w:rPr>
              <w:t>out</w:t>
            </w:r>
            <w:r w:rsidRPr="00CB463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life span</w:t>
            </w:r>
            <w:r w:rsidRPr="00CB4639">
              <w:rPr>
                <w:rFonts w:ascii="Times New Roman" w:eastAsia="Times New Roman" w:hAnsi="Times New Roman" w:cs="Times New Roman"/>
                <w:sz w:val="24"/>
                <w:szCs w:val="24"/>
              </w:rPr>
              <w:t>?</w:t>
            </w:r>
          </w:p>
          <w:p w14:paraId="3C58D50D" w14:textId="77777777" w:rsidR="00EB14B0" w:rsidRPr="007A034B" w:rsidRDefault="00EB14B0" w:rsidP="00EB14B0">
            <w:pPr>
              <w:rPr>
                <w:rFonts w:ascii="Times New Roman" w:eastAsia="Times New Roman" w:hAnsi="Times New Roman" w:cs="Times New Roman"/>
                <w:sz w:val="24"/>
                <w:szCs w:val="24"/>
              </w:rPr>
            </w:pPr>
            <w:r w:rsidRPr="007A034B">
              <w:rPr>
                <w:rFonts w:ascii="Times New Roman" w:eastAsia="Times New Roman" w:hAnsi="Times New Roman" w:cs="Times New Roman"/>
                <w:b/>
                <w:bCs/>
                <w:sz w:val="24"/>
                <w:szCs w:val="24"/>
              </w:rPr>
              <w:t>Communication</w:t>
            </w:r>
          </w:p>
          <w:p w14:paraId="36F234FB" w14:textId="77777777" w:rsidR="00EB14B0" w:rsidRPr="007A034B" w:rsidRDefault="00EB14B0" w:rsidP="00EB14B0">
            <w:pPr>
              <w:numPr>
                <w:ilvl w:val="0"/>
                <w:numId w:val="8"/>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lastRenderedPageBreak/>
              <w:t>What values would a parent need to have to carry out the responsibilities of parenting?</w:t>
            </w:r>
          </w:p>
          <w:p w14:paraId="04E7522F" w14:textId="77777777" w:rsidR="00EB14B0" w:rsidRPr="007A034B" w:rsidRDefault="00EB14B0" w:rsidP="00EB14B0">
            <w:pPr>
              <w:numPr>
                <w:ilvl w:val="0"/>
                <w:numId w:val="8"/>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Where do individuals acquire the attitudes and values for effective parenting?</w:t>
            </w:r>
          </w:p>
          <w:p w14:paraId="3948961D" w14:textId="77777777" w:rsidR="00EB14B0" w:rsidRPr="007A034B" w:rsidRDefault="00EB14B0" w:rsidP="00EB14B0">
            <w:pPr>
              <w:numPr>
                <w:ilvl w:val="0"/>
                <w:numId w:val="8"/>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questions should be asked to determine readiness for parenting?</w:t>
            </w:r>
          </w:p>
          <w:p w14:paraId="30B3A37D" w14:textId="77777777" w:rsidR="00EB14B0" w:rsidRPr="007A034B" w:rsidRDefault="00EB14B0" w:rsidP="00EB14B0">
            <w:pPr>
              <w:numPr>
                <w:ilvl w:val="0"/>
                <w:numId w:val="8"/>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How do families teach values to their children?</w:t>
            </w:r>
          </w:p>
          <w:p w14:paraId="7693BACA" w14:textId="77777777" w:rsidR="00EB14B0" w:rsidRPr="007A034B" w:rsidRDefault="00EB14B0" w:rsidP="00EB14B0">
            <w:pPr>
              <w:rPr>
                <w:rFonts w:ascii="Times New Roman" w:eastAsia="Times New Roman" w:hAnsi="Times New Roman" w:cs="Times New Roman"/>
                <w:sz w:val="24"/>
                <w:szCs w:val="24"/>
              </w:rPr>
            </w:pPr>
            <w:r w:rsidRPr="007A034B">
              <w:rPr>
                <w:rFonts w:ascii="Times New Roman" w:eastAsia="Times New Roman" w:hAnsi="Times New Roman" w:cs="Times New Roman"/>
                <w:b/>
                <w:bCs/>
                <w:sz w:val="24"/>
                <w:szCs w:val="24"/>
              </w:rPr>
              <w:t>Leadership</w:t>
            </w:r>
          </w:p>
          <w:p w14:paraId="1C71C30F" w14:textId="77777777" w:rsidR="00EB14B0" w:rsidRPr="007A034B" w:rsidRDefault="00EB14B0" w:rsidP="00EB14B0">
            <w:pPr>
              <w:numPr>
                <w:ilvl w:val="0"/>
                <w:numId w:val="9"/>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skills do parents need to carry out their responsibilities? Which of these skills are leadership skills?</w:t>
            </w:r>
          </w:p>
          <w:p w14:paraId="5354CAAC" w14:textId="77777777" w:rsidR="00EB14B0" w:rsidRPr="007A034B" w:rsidRDefault="00EB14B0" w:rsidP="00EB14B0">
            <w:pPr>
              <w:rPr>
                <w:rFonts w:ascii="Times New Roman" w:eastAsia="Times New Roman" w:hAnsi="Times New Roman" w:cs="Times New Roman"/>
                <w:sz w:val="24"/>
                <w:szCs w:val="24"/>
              </w:rPr>
            </w:pPr>
            <w:r w:rsidRPr="007A034B">
              <w:rPr>
                <w:rFonts w:ascii="Times New Roman" w:eastAsia="Times New Roman" w:hAnsi="Times New Roman" w:cs="Times New Roman"/>
                <w:b/>
                <w:bCs/>
                <w:sz w:val="24"/>
                <w:szCs w:val="24"/>
              </w:rPr>
              <w:t>Management</w:t>
            </w:r>
          </w:p>
          <w:p w14:paraId="76F01979" w14:textId="77777777" w:rsidR="00EB14B0" w:rsidRPr="007A034B" w:rsidRDefault="00EB14B0" w:rsidP="00EB14B0">
            <w:pPr>
              <w:numPr>
                <w:ilvl w:val="0"/>
                <w:numId w:val="10"/>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can happen when a person's parents are not positive role models?</w:t>
            </w:r>
          </w:p>
          <w:p w14:paraId="740E33DC" w14:textId="77777777" w:rsidR="00EB14B0" w:rsidRPr="007A034B" w:rsidRDefault="00EB14B0" w:rsidP="00EB14B0">
            <w:pPr>
              <w:numPr>
                <w:ilvl w:val="0"/>
                <w:numId w:val="10"/>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other resources can the parent take advantage of to learn effective parenting skills?</w:t>
            </w:r>
          </w:p>
          <w:p w14:paraId="5FE87754" w14:textId="77777777" w:rsidR="00EB14B0" w:rsidRPr="007A034B" w:rsidRDefault="00EB14B0" w:rsidP="00EB14B0">
            <w:pPr>
              <w:numPr>
                <w:ilvl w:val="0"/>
                <w:numId w:val="10"/>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What effects could the birth of a child have on one’s educational, career, and lifestyle goals?</w:t>
            </w:r>
          </w:p>
          <w:p w14:paraId="7BFCB194" w14:textId="76651372" w:rsidR="00EB14B0" w:rsidRPr="007A034B" w:rsidRDefault="00EB14B0" w:rsidP="00EB14B0">
            <w:pPr>
              <w:numPr>
                <w:ilvl w:val="0"/>
                <w:numId w:val="10"/>
              </w:numPr>
              <w:rPr>
                <w:rFonts w:ascii="Times New Roman" w:eastAsia="Times New Roman" w:hAnsi="Times New Roman" w:cs="Times New Roman"/>
                <w:sz w:val="24"/>
                <w:szCs w:val="24"/>
              </w:rPr>
            </w:pPr>
            <w:r w:rsidRPr="007A034B">
              <w:rPr>
                <w:rFonts w:ascii="Times New Roman" w:eastAsia="Times New Roman" w:hAnsi="Times New Roman" w:cs="Times New Roman"/>
                <w:sz w:val="24"/>
                <w:szCs w:val="24"/>
              </w:rPr>
              <w:t>Which community organizations offer mentors for children? </w:t>
            </w:r>
          </w:p>
        </w:tc>
        <w:tc>
          <w:tcPr>
            <w:tcW w:w="879" w:type="pct"/>
          </w:tcPr>
          <w:p w14:paraId="298A21D3" w14:textId="68D8F566"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9.LU, 9.C, 10.LU, 10.C, 11.LU, 11.C, 12.LU, 12.C</w:t>
            </w:r>
          </w:p>
        </w:tc>
        <w:tc>
          <w:tcPr>
            <w:tcW w:w="799" w:type="pct"/>
          </w:tcPr>
          <w:p w14:paraId="5BF8EE43"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Families First</w:t>
            </w:r>
          </w:p>
          <w:p w14:paraId="77D965A4"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Dynamics</w:t>
            </w:r>
          </w:p>
          <w:p w14:paraId="6A1D3498"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Balance</w:t>
            </w:r>
          </w:p>
          <w:p w14:paraId="7D779A55"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Development</w:t>
            </w:r>
          </w:p>
          <w:p w14:paraId="7068BD64"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Safety</w:t>
            </w:r>
          </w:p>
          <w:p w14:paraId="7D3691BF"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Skills</w:t>
            </w:r>
          </w:p>
          <w:p w14:paraId="3182464C" w14:textId="77777777" w:rsidR="00EB14B0" w:rsidRPr="00105FD3"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DCF9977"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Power of One</w:t>
            </w:r>
          </w:p>
          <w:p w14:paraId="503F4B7D"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A Better You</w:t>
            </w:r>
          </w:p>
          <w:p w14:paraId="273FCB8F"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Family Ties</w:t>
            </w:r>
          </w:p>
          <w:p w14:paraId="5570FBEC"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6A7D77CE"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Competitive Event--STAR Events</w:t>
            </w:r>
          </w:p>
          <w:p w14:paraId="6A6A0954"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Focus on Children</w:t>
            </w:r>
          </w:p>
          <w:p w14:paraId="00F4C026"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Interpersonal Communications</w:t>
            </w:r>
          </w:p>
          <w:p w14:paraId="487C231B"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National Programs in Action</w:t>
            </w:r>
          </w:p>
          <w:p w14:paraId="5D5BB094"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Professional Presentation</w:t>
            </w:r>
          </w:p>
          <w:p w14:paraId="2192070B" w14:textId="7956D3D6"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national website for online events</w:t>
            </w:r>
          </w:p>
          <w:p w14:paraId="7A24EC56"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website for Skill Events</w:t>
            </w:r>
          </w:p>
          <w:p w14:paraId="7636D83D" w14:textId="15925316"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68830187" w14:textId="31129851" w:rsidTr="00EB14B0">
        <w:tc>
          <w:tcPr>
            <w:tcW w:w="197" w:type="pct"/>
            <w:shd w:val="clear" w:color="auto" w:fill="FFFFFF" w:themeFill="background1"/>
          </w:tcPr>
          <w:p w14:paraId="59A5E6C5" w14:textId="3C2B3DF4"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899" w:type="pct"/>
            <w:shd w:val="clear" w:color="auto" w:fill="FFFFFF" w:themeFill="background1"/>
            <w:tcMar>
              <w:top w:w="43" w:type="dxa"/>
              <w:left w:w="115" w:type="dxa"/>
              <w:bottom w:w="43" w:type="dxa"/>
              <w:right w:w="115" w:type="dxa"/>
            </w:tcMar>
          </w:tcPr>
          <w:p w14:paraId="6B0F3516" w14:textId="62866A39"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Evaluate personal readiness for becoming a parent. </w:t>
            </w:r>
          </w:p>
        </w:tc>
        <w:tc>
          <w:tcPr>
            <w:tcW w:w="1234" w:type="pct"/>
          </w:tcPr>
          <w:p w14:paraId="1328350B" w14:textId="77777777" w:rsidR="00EB14B0" w:rsidRPr="002862C1" w:rsidRDefault="00EB14B0" w:rsidP="00EB14B0">
            <w:p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Evaluation should include</w:t>
            </w:r>
          </w:p>
          <w:p w14:paraId="0887B167" w14:textId="77777777" w:rsidR="00EB14B0" w:rsidRPr="002862C1" w:rsidRDefault="00EB14B0" w:rsidP="00EB14B0">
            <w:pPr>
              <w:numPr>
                <w:ilvl w:val="0"/>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summarizing the emotional, social, intellectual, physical, financial, and occupational rewards and challenges of parenting</w:t>
            </w:r>
          </w:p>
          <w:p w14:paraId="71D8FF49" w14:textId="77777777" w:rsidR="00EB14B0" w:rsidRDefault="00EB14B0" w:rsidP="00EB14B0">
            <w:pPr>
              <w:numPr>
                <w:ilvl w:val="0"/>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identifying ways in which the parenting role may change one’s life</w:t>
            </w:r>
          </w:p>
          <w:p w14:paraId="410F4E4B" w14:textId="5A8432E5"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limits on personal time and freedom</w:t>
            </w:r>
          </w:p>
          <w:p w14:paraId="159F59E2" w14:textId="1CA1527C"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changes in personal relationships</w:t>
            </w:r>
          </w:p>
          <w:p w14:paraId="3C69536D" w14:textId="5FE527DF"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increased financial pressures</w:t>
            </w:r>
          </w:p>
          <w:p w14:paraId="6E12B68B" w14:textId="77777777"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feelings of frustration, confusion, isolation, and loneliness</w:t>
            </w:r>
          </w:p>
          <w:p w14:paraId="58AD7E0E" w14:textId="6CE7378D" w:rsidR="00EB14B0" w:rsidRPr="002862C1"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frequent exhaustion</w:t>
            </w:r>
          </w:p>
          <w:p w14:paraId="12C9BD6C" w14:textId="77777777" w:rsidR="00EB14B0" w:rsidRPr="002862C1" w:rsidRDefault="00EB14B0" w:rsidP="00EB14B0">
            <w:pPr>
              <w:numPr>
                <w:ilvl w:val="0"/>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developing solutions for the challenges the parenting role may present</w:t>
            </w:r>
          </w:p>
          <w:p w14:paraId="6074A602" w14:textId="77777777" w:rsidR="00EB14B0" w:rsidRDefault="00EB14B0" w:rsidP="00EB14B0">
            <w:pPr>
              <w:numPr>
                <w:ilvl w:val="0"/>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analyzing one’s reasons for wanting or not wanting to become a parent, based on personal beliefs and values, social customs, and physical and emotional needs</w:t>
            </w:r>
          </w:p>
          <w:p w14:paraId="787CB09A" w14:textId="05436A4A" w:rsidR="00EB14B0" w:rsidRPr="002862C1" w:rsidRDefault="00EB14B0" w:rsidP="00EB14B0">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analyzing life stages and timing  in the context of becoming a parent (e.g., age, finances, socioeconomics, emotional maturity, evaluating the transition to parenting)</w:t>
            </w:r>
          </w:p>
          <w:p w14:paraId="5871EA3E" w14:textId="77777777" w:rsidR="00EB14B0" w:rsidRDefault="00EB14B0" w:rsidP="00EB14B0">
            <w:pPr>
              <w:numPr>
                <w:ilvl w:val="0"/>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assessing practical considerations related to parental preparedness</w:t>
            </w:r>
          </w:p>
          <w:p w14:paraId="7D7460BF" w14:textId="3F7BE868"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financ</w:t>
            </w:r>
            <w:r>
              <w:rPr>
                <w:rFonts w:ascii="Times New Roman" w:eastAsia="Times New Roman" w:hAnsi="Times New Roman" w:cs="Times New Roman"/>
                <w:sz w:val="24"/>
                <w:szCs w:val="24"/>
              </w:rPr>
              <w:t>ial stability</w:t>
            </w:r>
            <w:r w:rsidRPr="002862C1">
              <w:rPr>
                <w:rFonts w:ascii="Times New Roman" w:eastAsia="Times New Roman" w:hAnsi="Times New Roman" w:cs="Times New Roman"/>
                <w:sz w:val="24"/>
                <w:szCs w:val="24"/>
              </w:rPr>
              <w:t xml:space="preserve"> and availability of necessary </w:t>
            </w:r>
            <w:r w:rsidRPr="002862C1">
              <w:rPr>
                <w:rFonts w:ascii="Times New Roman" w:eastAsia="Times New Roman" w:hAnsi="Times New Roman" w:cs="Times New Roman"/>
                <w:sz w:val="24"/>
                <w:szCs w:val="24"/>
              </w:rPr>
              <w:lastRenderedPageBreak/>
              <w:t xml:space="preserve">resources, </w:t>
            </w:r>
            <w:r>
              <w:rPr>
                <w:rFonts w:ascii="Times New Roman" w:eastAsia="Times New Roman" w:hAnsi="Times New Roman" w:cs="Times New Roman"/>
                <w:sz w:val="24"/>
                <w:szCs w:val="24"/>
              </w:rPr>
              <w:t xml:space="preserve">(e.g., </w:t>
            </w:r>
            <w:r w:rsidRPr="002862C1">
              <w:rPr>
                <w:rFonts w:ascii="Times New Roman" w:eastAsia="Times New Roman" w:hAnsi="Times New Roman" w:cs="Times New Roman"/>
                <w:sz w:val="24"/>
                <w:szCs w:val="24"/>
              </w:rPr>
              <w:t>transportation, employability</w:t>
            </w:r>
            <w:r>
              <w:rPr>
                <w:rFonts w:ascii="Times New Roman" w:eastAsia="Times New Roman" w:hAnsi="Times New Roman" w:cs="Times New Roman"/>
                <w:sz w:val="24"/>
                <w:szCs w:val="24"/>
              </w:rPr>
              <w:t>)</w:t>
            </w:r>
          </w:p>
          <w:p w14:paraId="37881D15" w14:textId="2781F42E"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physical and mental </w:t>
            </w:r>
            <w:r w:rsidRPr="002862C1">
              <w:rPr>
                <w:rFonts w:ascii="Times New Roman" w:eastAsia="Times New Roman" w:hAnsi="Times New Roman" w:cs="Times New Roman"/>
                <w:sz w:val="24"/>
                <w:szCs w:val="24"/>
              </w:rPr>
              <w:t>health</w:t>
            </w:r>
            <w:r>
              <w:rPr>
                <w:rFonts w:ascii="Times New Roman" w:eastAsia="Times New Roman" w:hAnsi="Times New Roman" w:cs="Times New Roman"/>
                <w:sz w:val="24"/>
                <w:szCs w:val="24"/>
              </w:rPr>
              <w:t>; emotional maturity</w:t>
            </w:r>
          </w:p>
          <w:p w14:paraId="617B9B1F" w14:textId="3F815297"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relationship with spouse or partner</w:t>
            </w:r>
          </w:p>
          <w:p w14:paraId="6ABF12C9" w14:textId="5F4A4870" w:rsidR="00EB14B0"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managerial and coping skills</w:t>
            </w:r>
          </w:p>
          <w:p w14:paraId="41746BDA" w14:textId="53E94D37" w:rsidR="00EB14B0" w:rsidRPr="002862C1" w:rsidRDefault="00EB14B0" w:rsidP="00EB14B0">
            <w:pPr>
              <w:numPr>
                <w:ilvl w:val="1"/>
                <w:numId w:val="11"/>
              </w:num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knowledge of human growth and development. </w:t>
            </w:r>
          </w:p>
        </w:tc>
        <w:tc>
          <w:tcPr>
            <w:tcW w:w="992" w:type="pct"/>
          </w:tcPr>
          <w:p w14:paraId="09D111C7" w14:textId="76C36519" w:rsidR="00EB14B0" w:rsidRPr="002862C1" w:rsidRDefault="00EB14B0" w:rsidP="00EB14B0">
            <w:pPr>
              <w:spacing w:before="100" w:beforeAutospacing="1" w:after="100" w:afterAutospacing="1"/>
              <w:rPr>
                <w:rFonts w:ascii="Times New Roman" w:eastAsia="Times New Roman" w:hAnsi="Times New Roman" w:cs="Times New Roman"/>
                <w:sz w:val="24"/>
                <w:szCs w:val="24"/>
              </w:rPr>
            </w:pPr>
            <w:r w:rsidRPr="002862C1">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34A3A4FC" w14:textId="77777777" w:rsidR="00EB14B0" w:rsidRPr="002862C1" w:rsidRDefault="00EB14B0" w:rsidP="00EB14B0">
            <w:pPr>
              <w:rPr>
                <w:rFonts w:ascii="Times New Roman" w:eastAsia="Times New Roman" w:hAnsi="Times New Roman" w:cs="Times New Roman"/>
                <w:sz w:val="24"/>
                <w:szCs w:val="24"/>
              </w:rPr>
            </w:pPr>
            <w:r w:rsidRPr="002862C1">
              <w:rPr>
                <w:rFonts w:ascii="Times New Roman" w:eastAsia="Times New Roman" w:hAnsi="Times New Roman" w:cs="Times New Roman"/>
                <w:b/>
                <w:bCs/>
                <w:sz w:val="24"/>
                <w:szCs w:val="24"/>
              </w:rPr>
              <w:t>Thinking</w:t>
            </w:r>
          </w:p>
          <w:p w14:paraId="04FD190A" w14:textId="77777777"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changes occur when a couple makes a sound decision to start a family? What are the consequences when people become parents for unsound reasons?</w:t>
            </w:r>
          </w:p>
          <w:p w14:paraId="7CB63EAA" w14:textId="77777777"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factors support successful parenting? What factors inhibit successful parenting?</w:t>
            </w:r>
          </w:p>
          <w:p w14:paraId="768EFC23" w14:textId="77777777"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How does a good relationship between parents help build a strong family?</w:t>
            </w:r>
          </w:p>
          <w:p w14:paraId="666BB8A2" w14:textId="38441278"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 xml:space="preserve">Why is age a factor in becoming parents? At what age </w:t>
            </w:r>
            <w:r>
              <w:rPr>
                <w:rFonts w:ascii="Times New Roman" w:eastAsia="Times New Roman" w:hAnsi="Times New Roman" w:cs="Times New Roman"/>
                <w:sz w:val="24"/>
                <w:szCs w:val="24"/>
              </w:rPr>
              <w:t>is an individual</w:t>
            </w:r>
            <w:r w:rsidRPr="002862C1">
              <w:rPr>
                <w:rFonts w:ascii="Times New Roman" w:eastAsia="Times New Roman" w:hAnsi="Times New Roman" w:cs="Times New Roman"/>
                <w:sz w:val="24"/>
                <w:szCs w:val="24"/>
              </w:rPr>
              <w:t xml:space="preserve"> ready to become a parent?</w:t>
            </w:r>
          </w:p>
          <w:p w14:paraId="4D970AAC" w14:textId="77777777"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factors help to determine when individuals are ready to become parents?</w:t>
            </w:r>
          </w:p>
          <w:p w14:paraId="368150EF" w14:textId="2685571E"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are alternatives to not giving birth to a child? How does this affect the challenges of parenting?</w:t>
            </w:r>
          </w:p>
          <w:p w14:paraId="1A0AC29C" w14:textId="77777777" w:rsidR="00EB14B0" w:rsidRPr="002862C1" w:rsidRDefault="00EB14B0" w:rsidP="00EB14B0">
            <w:pPr>
              <w:numPr>
                <w:ilvl w:val="0"/>
                <w:numId w:val="12"/>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contradictions exist between the perception of parenthood and the actual realities of parenthood?</w:t>
            </w:r>
          </w:p>
          <w:p w14:paraId="29D88FB9" w14:textId="77777777" w:rsidR="00EB14B0" w:rsidRPr="002862C1" w:rsidRDefault="00EB14B0" w:rsidP="00EB14B0">
            <w:pPr>
              <w:rPr>
                <w:rFonts w:ascii="Times New Roman" w:eastAsia="Times New Roman" w:hAnsi="Times New Roman" w:cs="Times New Roman"/>
                <w:sz w:val="24"/>
                <w:szCs w:val="24"/>
              </w:rPr>
            </w:pPr>
            <w:r w:rsidRPr="002862C1">
              <w:rPr>
                <w:rFonts w:ascii="Times New Roman" w:eastAsia="Times New Roman" w:hAnsi="Times New Roman" w:cs="Times New Roman"/>
                <w:b/>
                <w:bCs/>
                <w:sz w:val="24"/>
                <w:szCs w:val="24"/>
              </w:rPr>
              <w:t>Communication</w:t>
            </w:r>
          </w:p>
          <w:p w14:paraId="740E76C2" w14:textId="77777777" w:rsidR="00EB14B0" w:rsidRPr="002862C1" w:rsidRDefault="00EB14B0" w:rsidP="00EB14B0">
            <w:pPr>
              <w:numPr>
                <w:ilvl w:val="0"/>
                <w:numId w:val="13"/>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lastRenderedPageBreak/>
              <w:t>What does a person need to believe about parenting to become a successful parent?</w:t>
            </w:r>
          </w:p>
          <w:p w14:paraId="69EEE669" w14:textId="77777777" w:rsidR="00EB14B0" w:rsidRPr="002862C1" w:rsidRDefault="00EB14B0" w:rsidP="00EB14B0">
            <w:pPr>
              <w:numPr>
                <w:ilvl w:val="0"/>
                <w:numId w:val="13"/>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communication skills will help evaluate readiness for parenthood?</w:t>
            </w:r>
          </w:p>
          <w:p w14:paraId="0D0A46C1" w14:textId="1A4A842A" w:rsidR="00EB14B0" w:rsidRPr="002862C1" w:rsidRDefault="00EB14B0" w:rsidP="00EB14B0">
            <w:pPr>
              <w:numPr>
                <w:ilvl w:val="0"/>
                <w:numId w:val="13"/>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 xml:space="preserve">What resources are available to help </w:t>
            </w:r>
            <w:r>
              <w:rPr>
                <w:rFonts w:ascii="Times New Roman" w:eastAsia="Times New Roman" w:hAnsi="Times New Roman" w:cs="Times New Roman"/>
                <w:sz w:val="24"/>
                <w:szCs w:val="24"/>
              </w:rPr>
              <w:t xml:space="preserve">one </w:t>
            </w:r>
            <w:r w:rsidRPr="002862C1">
              <w:rPr>
                <w:rFonts w:ascii="Times New Roman" w:eastAsia="Times New Roman" w:hAnsi="Times New Roman" w:cs="Times New Roman"/>
                <w:sz w:val="24"/>
                <w:szCs w:val="24"/>
              </w:rPr>
              <w:t xml:space="preserve">determine if </w:t>
            </w:r>
            <w:r>
              <w:rPr>
                <w:rFonts w:ascii="Times New Roman" w:eastAsia="Times New Roman" w:hAnsi="Times New Roman" w:cs="Times New Roman"/>
                <w:sz w:val="24"/>
                <w:szCs w:val="24"/>
              </w:rPr>
              <w:t>they</w:t>
            </w:r>
            <w:r w:rsidRPr="002862C1">
              <w:rPr>
                <w:rFonts w:ascii="Times New Roman" w:eastAsia="Times New Roman" w:hAnsi="Times New Roman" w:cs="Times New Roman"/>
                <w:sz w:val="24"/>
                <w:szCs w:val="24"/>
              </w:rPr>
              <w:t xml:space="preserve"> are ready to become a parent?</w:t>
            </w:r>
          </w:p>
          <w:p w14:paraId="5E491036" w14:textId="77777777" w:rsidR="00EB14B0" w:rsidRPr="002862C1" w:rsidRDefault="00EB14B0" w:rsidP="00EB14B0">
            <w:pPr>
              <w:rPr>
                <w:rFonts w:ascii="Times New Roman" w:eastAsia="Times New Roman" w:hAnsi="Times New Roman" w:cs="Times New Roman"/>
                <w:sz w:val="24"/>
                <w:szCs w:val="24"/>
              </w:rPr>
            </w:pPr>
            <w:r w:rsidRPr="002862C1">
              <w:rPr>
                <w:rFonts w:ascii="Times New Roman" w:eastAsia="Times New Roman" w:hAnsi="Times New Roman" w:cs="Times New Roman"/>
                <w:b/>
                <w:bCs/>
                <w:sz w:val="24"/>
                <w:szCs w:val="24"/>
              </w:rPr>
              <w:t>Leadership</w:t>
            </w:r>
          </w:p>
          <w:p w14:paraId="33FFC701" w14:textId="77777777" w:rsidR="00EB14B0" w:rsidRPr="002862C1" w:rsidRDefault="00EB14B0" w:rsidP="00EB14B0">
            <w:pPr>
              <w:numPr>
                <w:ilvl w:val="0"/>
                <w:numId w:val="14"/>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are the consequences of becoming a parent too soon?</w:t>
            </w:r>
          </w:p>
          <w:p w14:paraId="76822D9A" w14:textId="37BD0A43" w:rsidR="00EB14B0" w:rsidRPr="002862C1" w:rsidRDefault="00EB14B0" w:rsidP="00EB14B0">
            <w:pPr>
              <w:numPr>
                <w:ilvl w:val="0"/>
                <w:numId w:val="14"/>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 xml:space="preserve">What resources are available if </w:t>
            </w:r>
            <w:r>
              <w:rPr>
                <w:rFonts w:ascii="Times New Roman" w:eastAsia="Times New Roman" w:hAnsi="Times New Roman" w:cs="Times New Roman"/>
                <w:sz w:val="24"/>
                <w:szCs w:val="24"/>
              </w:rPr>
              <w:t>one</w:t>
            </w:r>
            <w:r w:rsidRPr="002862C1">
              <w:rPr>
                <w:rFonts w:ascii="Times New Roman" w:eastAsia="Times New Roman" w:hAnsi="Times New Roman" w:cs="Times New Roman"/>
                <w:sz w:val="24"/>
                <w:szCs w:val="24"/>
              </w:rPr>
              <w:t xml:space="preserve"> need</w:t>
            </w:r>
            <w:r>
              <w:rPr>
                <w:rFonts w:ascii="Times New Roman" w:eastAsia="Times New Roman" w:hAnsi="Times New Roman" w:cs="Times New Roman"/>
                <w:sz w:val="24"/>
                <w:szCs w:val="24"/>
              </w:rPr>
              <w:t>s</w:t>
            </w:r>
            <w:r w:rsidRPr="002862C1">
              <w:rPr>
                <w:rFonts w:ascii="Times New Roman" w:eastAsia="Times New Roman" w:hAnsi="Times New Roman" w:cs="Times New Roman"/>
                <w:sz w:val="24"/>
                <w:szCs w:val="24"/>
              </w:rPr>
              <w:t xml:space="preserve"> childcare?</w:t>
            </w:r>
          </w:p>
          <w:p w14:paraId="7B1C6EA5" w14:textId="77777777" w:rsidR="00EB14B0" w:rsidRPr="002862C1" w:rsidRDefault="00EB14B0" w:rsidP="00EB14B0">
            <w:pPr>
              <w:numPr>
                <w:ilvl w:val="0"/>
                <w:numId w:val="14"/>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How can others be encouraged to consider readiness factors before becoming a parent?</w:t>
            </w:r>
          </w:p>
          <w:p w14:paraId="0CCD99F8" w14:textId="77777777" w:rsidR="00EB14B0" w:rsidRPr="002862C1" w:rsidRDefault="00EB14B0" w:rsidP="00EB14B0">
            <w:pPr>
              <w:rPr>
                <w:rFonts w:ascii="Times New Roman" w:eastAsia="Times New Roman" w:hAnsi="Times New Roman" w:cs="Times New Roman"/>
                <w:sz w:val="24"/>
                <w:szCs w:val="24"/>
              </w:rPr>
            </w:pPr>
            <w:r w:rsidRPr="002862C1">
              <w:rPr>
                <w:rFonts w:ascii="Times New Roman" w:eastAsia="Times New Roman" w:hAnsi="Times New Roman" w:cs="Times New Roman"/>
                <w:b/>
                <w:bCs/>
                <w:sz w:val="24"/>
                <w:szCs w:val="24"/>
              </w:rPr>
              <w:t>Management</w:t>
            </w:r>
          </w:p>
          <w:p w14:paraId="46987378" w14:textId="77777777" w:rsidR="00EB14B0" w:rsidRPr="002862C1" w:rsidRDefault="00EB14B0" w:rsidP="00EB14B0">
            <w:pPr>
              <w:numPr>
                <w:ilvl w:val="0"/>
                <w:numId w:val="15"/>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How can the actions of a prospective parent support or constrain the development of their future children?</w:t>
            </w:r>
          </w:p>
          <w:p w14:paraId="2A5A628A" w14:textId="21BDD477" w:rsidR="00EB14B0" w:rsidRPr="002862C1" w:rsidRDefault="00EB14B0" w:rsidP="00EB14B0">
            <w:pPr>
              <w:numPr>
                <w:ilvl w:val="0"/>
                <w:numId w:val="15"/>
              </w:numPr>
              <w:rPr>
                <w:rFonts w:ascii="Times New Roman" w:eastAsia="Times New Roman" w:hAnsi="Times New Roman" w:cs="Times New Roman"/>
                <w:sz w:val="24"/>
                <w:szCs w:val="24"/>
              </w:rPr>
            </w:pPr>
            <w:r w:rsidRPr="002862C1">
              <w:rPr>
                <w:rFonts w:ascii="Times New Roman" w:eastAsia="Times New Roman" w:hAnsi="Times New Roman" w:cs="Times New Roman"/>
                <w:sz w:val="24"/>
                <w:szCs w:val="24"/>
              </w:rPr>
              <w:t>What management skills will help evaluate readiness for parenthood? </w:t>
            </w:r>
          </w:p>
        </w:tc>
        <w:tc>
          <w:tcPr>
            <w:tcW w:w="879" w:type="pct"/>
          </w:tcPr>
          <w:p w14:paraId="482DB3DF" w14:textId="71063EDF"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03BC553C"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Families First</w:t>
            </w:r>
          </w:p>
          <w:p w14:paraId="6B1EA1B5"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Dynamics</w:t>
            </w:r>
          </w:p>
          <w:p w14:paraId="112E7E77"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Balance</w:t>
            </w:r>
          </w:p>
          <w:p w14:paraId="3FB64950"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Development</w:t>
            </w:r>
          </w:p>
          <w:p w14:paraId="4F2750BD"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Safety</w:t>
            </w:r>
          </w:p>
          <w:p w14:paraId="325131DC"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Skills</w:t>
            </w:r>
          </w:p>
          <w:p w14:paraId="6FF29E89" w14:textId="77777777" w:rsidR="00EB14B0" w:rsidRPr="00105FD3" w:rsidRDefault="00EB14B0" w:rsidP="00EB14B0">
            <w:pPr>
              <w:widowControl w:val="0"/>
              <w:autoSpaceDE w:val="0"/>
              <w:autoSpaceDN w:val="0"/>
              <w:adjustRightInd w:val="0"/>
              <w:rPr>
                <w:rFonts w:ascii="Times New Roman" w:eastAsia="Times New Roman" w:hAnsi="Times New Roman" w:cs="Times New Roman"/>
                <w:sz w:val="24"/>
                <w:szCs w:val="24"/>
              </w:rPr>
            </w:pPr>
          </w:p>
          <w:p w14:paraId="49B8D0E6"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Financial Fitness</w:t>
            </w:r>
          </w:p>
          <w:p w14:paraId="5232ED62"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Earning</w:t>
            </w:r>
          </w:p>
          <w:p w14:paraId="06C99CAD"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Spending</w:t>
            </w:r>
          </w:p>
          <w:p w14:paraId="7F8C44AD"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Saving</w:t>
            </w:r>
          </w:p>
          <w:p w14:paraId="4333AB04"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Protecting</w:t>
            </w:r>
          </w:p>
          <w:p w14:paraId="30349032" w14:textId="77777777" w:rsidR="00EB14B0" w:rsidRPr="00105FD3"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B8C9C89"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Power of One</w:t>
            </w:r>
          </w:p>
          <w:p w14:paraId="0C5E33D3"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A Better You</w:t>
            </w:r>
          </w:p>
          <w:p w14:paraId="14F6E977"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Family Ties</w:t>
            </w:r>
          </w:p>
          <w:p w14:paraId="5F673C77" w14:textId="77777777" w:rsidR="00EB14B0" w:rsidRPr="00105FD3" w:rsidRDefault="00EB14B0" w:rsidP="00EB14B0">
            <w:pPr>
              <w:widowControl w:val="0"/>
              <w:autoSpaceDE w:val="0"/>
              <w:autoSpaceDN w:val="0"/>
              <w:adjustRightInd w:val="0"/>
              <w:rPr>
                <w:rFonts w:ascii="Times New Roman" w:eastAsia="Times New Roman" w:hAnsi="Times New Roman" w:cs="Times New Roman"/>
                <w:sz w:val="24"/>
                <w:szCs w:val="24"/>
              </w:rPr>
            </w:pPr>
          </w:p>
          <w:p w14:paraId="168790F4"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STAND Up</w:t>
            </w:r>
          </w:p>
          <w:p w14:paraId="69D08D72" w14:textId="77777777" w:rsidR="00EB14B0" w:rsidRPr="00105F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Assess</w:t>
            </w:r>
          </w:p>
          <w:p w14:paraId="00CF4016" w14:textId="77777777" w:rsidR="00EB14B0" w:rsidRPr="00105F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Educate</w:t>
            </w:r>
          </w:p>
          <w:p w14:paraId="29DA2E29"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Advocate</w:t>
            </w:r>
          </w:p>
          <w:p w14:paraId="3229AE24"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040A78DB"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Competitive Event--STAR Events</w:t>
            </w:r>
          </w:p>
          <w:p w14:paraId="20CB1641"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Focus on Children</w:t>
            </w:r>
          </w:p>
          <w:p w14:paraId="2A218FA6"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National Programs in Action</w:t>
            </w:r>
          </w:p>
          <w:p w14:paraId="64908ED5"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Personal Finance: Presented by EVERFI</w:t>
            </w:r>
          </w:p>
          <w:p w14:paraId="18C47A6E"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Professional Presentation</w:t>
            </w:r>
          </w:p>
          <w:p w14:paraId="44997F1D" w14:textId="1309BD25"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 xml:space="preserve">Check the national </w:t>
            </w:r>
            <w:r w:rsidRPr="00105FD3">
              <w:rPr>
                <w:rFonts w:ascii="Times New Roman" w:eastAsia="Times New Roman" w:hAnsi="Times New Roman" w:cs="Times New Roman"/>
                <w:sz w:val="24"/>
                <w:szCs w:val="24"/>
              </w:rPr>
              <w:lastRenderedPageBreak/>
              <w:t>website for online events</w:t>
            </w:r>
          </w:p>
          <w:p w14:paraId="4FAE5B5E"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website for Skill Events</w:t>
            </w:r>
          </w:p>
          <w:p w14:paraId="316A3484" w14:textId="33406349"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1202669A" w14:textId="526D84AB" w:rsidTr="00EB14B0">
        <w:tc>
          <w:tcPr>
            <w:tcW w:w="197" w:type="pct"/>
            <w:shd w:val="clear" w:color="auto" w:fill="FFFFFF" w:themeFill="background1"/>
          </w:tcPr>
          <w:p w14:paraId="5F752850" w14:textId="5C82C4A6"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 (O)</w:t>
            </w:r>
          </w:p>
          <w:p w14:paraId="3D932A78" w14:textId="24A5C96C" w:rsidR="00EB14B0" w:rsidRPr="006C2C30" w:rsidRDefault="00EB14B0" w:rsidP="00EB14B0">
            <w:pPr>
              <w:rPr>
                <w:rFonts w:ascii="Times New Roman" w:eastAsia="Times New Roman" w:hAnsi="Times New Roman" w:cs="Times New Roman"/>
                <w:sz w:val="24"/>
                <w:szCs w:val="24"/>
              </w:rPr>
            </w:pPr>
          </w:p>
        </w:tc>
        <w:tc>
          <w:tcPr>
            <w:tcW w:w="899" w:type="pct"/>
            <w:shd w:val="clear" w:color="auto" w:fill="FFFFFF" w:themeFill="background1"/>
            <w:tcMar>
              <w:top w:w="43" w:type="dxa"/>
              <w:left w:w="115" w:type="dxa"/>
              <w:bottom w:w="43" w:type="dxa"/>
              <w:right w:w="115" w:type="dxa"/>
            </w:tcMar>
          </w:tcPr>
          <w:p w14:paraId="7D34344D" w14:textId="2B517E90"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contextu</w:t>
            </w:r>
            <w:r w:rsidRPr="006C2C30">
              <w:rPr>
                <w:rFonts w:ascii="Times New Roman" w:eastAsia="Times New Roman" w:hAnsi="Times New Roman" w:cs="Times New Roman"/>
                <w:sz w:val="24"/>
                <w:szCs w:val="24"/>
              </w:rPr>
              <w:t xml:space="preserve">al influences on parenting roles and responsibilities. </w:t>
            </w:r>
          </w:p>
        </w:tc>
        <w:tc>
          <w:tcPr>
            <w:tcW w:w="1234" w:type="pct"/>
          </w:tcPr>
          <w:p w14:paraId="206BB371" w14:textId="77777777" w:rsidR="00EB14B0" w:rsidRPr="00045714" w:rsidRDefault="00EB14B0" w:rsidP="00EB14B0">
            <w:p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Analysis should include</w:t>
            </w:r>
          </w:p>
          <w:p w14:paraId="5ECFB091" w14:textId="2105D027" w:rsidR="00EB14B0" w:rsidRPr="000D7DD0" w:rsidRDefault="00EB14B0" w:rsidP="00EB14B0">
            <w:pPr>
              <w:numPr>
                <w:ilvl w:val="0"/>
                <w:numId w:val="16"/>
              </w:numPr>
              <w:spacing w:before="100" w:beforeAutospacing="1" w:after="100" w:afterAutospacing="1"/>
              <w:rPr>
                <w:rFonts w:ascii="Times New Roman" w:eastAsia="Times New Roman" w:hAnsi="Times New Roman" w:cs="Times New Roman"/>
                <w:strike/>
                <w:sz w:val="24"/>
                <w:szCs w:val="24"/>
              </w:rPr>
            </w:pPr>
            <w:r w:rsidRPr="000D7DD0">
              <w:rPr>
                <w:rFonts w:ascii="Times New Roman" w:eastAsia="Times New Roman" w:hAnsi="Times New Roman" w:cs="Times New Roman"/>
                <w:sz w:val="24"/>
                <w:szCs w:val="24"/>
              </w:rPr>
              <w:lastRenderedPageBreak/>
              <w:t>child development theories (e.g., psychosocial, cognitive, behaviora</w:t>
            </w:r>
            <w:r>
              <w:rPr>
                <w:rFonts w:ascii="Times New Roman" w:eastAsia="Times New Roman" w:hAnsi="Times New Roman" w:cs="Times New Roman"/>
                <w:sz w:val="24"/>
                <w:szCs w:val="24"/>
              </w:rPr>
              <w:t>l</w:t>
            </w:r>
            <w:r w:rsidRPr="000D7DD0">
              <w:rPr>
                <w:rFonts w:ascii="Times New Roman" w:eastAsia="Times New Roman" w:hAnsi="Times New Roman" w:cs="Times New Roman"/>
                <w:sz w:val="24"/>
                <w:szCs w:val="24"/>
              </w:rPr>
              <w:t>, ecological)</w:t>
            </w:r>
          </w:p>
          <w:p w14:paraId="60B5A58E" w14:textId="1E08480D" w:rsidR="00EB14B0" w:rsidRPr="00045714" w:rsidRDefault="00EB14B0" w:rsidP="00EB14B0">
            <w:pPr>
              <w:numPr>
                <w:ilvl w:val="0"/>
                <w:numId w:val="16"/>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sociocultural factors (</w:t>
            </w:r>
            <w:r>
              <w:rPr>
                <w:rFonts w:ascii="Times New Roman" w:eastAsia="Times New Roman" w:hAnsi="Times New Roman" w:cs="Times New Roman"/>
                <w:sz w:val="24"/>
                <w:szCs w:val="24"/>
              </w:rPr>
              <w:t xml:space="preserve">e.g., </w:t>
            </w:r>
            <w:r w:rsidRPr="00045714">
              <w:rPr>
                <w:rFonts w:ascii="Times New Roman" w:eastAsia="Times New Roman" w:hAnsi="Times New Roman" w:cs="Times New Roman"/>
                <w:sz w:val="24"/>
                <w:szCs w:val="24"/>
              </w:rPr>
              <w:t xml:space="preserve">beliefs, values, </w:t>
            </w:r>
            <w:r>
              <w:rPr>
                <w:rFonts w:ascii="Times New Roman" w:eastAsia="Times New Roman" w:hAnsi="Times New Roman" w:cs="Times New Roman"/>
                <w:sz w:val="24"/>
                <w:szCs w:val="24"/>
              </w:rPr>
              <w:t xml:space="preserve">religiosity, </w:t>
            </w:r>
            <w:r w:rsidRPr="00045714">
              <w:rPr>
                <w:rFonts w:ascii="Times New Roman" w:eastAsia="Times New Roman" w:hAnsi="Times New Roman" w:cs="Times New Roman"/>
                <w:sz w:val="24"/>
                <w:szCs w:val="24"/>
              </w:rPr>
              <w:t>traditions, norms)</w:t>
            </w:r>
          </w:p>
          <w:p w14:paraId="339D3498" w14:textId="30E34917" w:rsidR="00EB14B0" w:rsidRPr="00045714" w:rsidRDefault="00EB14B0" w:rsidP="00EB14B0">
            <w:pPr>
              <w:numPr>
                <w:ilvl w:val="0"/>
                <w:numId w:val="16"/>
              </w:numPr>
              <w:spacing w:before="100" w:beforeAutospacing="1" w:after="100" w:afterAutospacing="1"/>
              <w:rPr>
                <w:rFonts w:ascii="Times New Roman" w:eastAsia="Times New Roman" w:hAnsi="Times New Roman" w:cs="Times New Roman"/>
                <w:sz w:val="24"/>
                <w:szCs w:val="24"/>
              </w:rPr>
            </w:pPr>
            <w:proofErr w:type="gramStart"/>
            <w:r w:rsidRPr="00045714">
              <w:rPr>
                <w:rFonts w:ascii="Times New Roman" w:eastAsia="Times New Roman" w:hAnsi="Times New Roman" w:cs="Times New Roman"/>
                <w:sz w:val="24"/>
                <w:szCs w:val="24"/>
              </w:rPr>
              <w:t>social</w:t>
            </w:r>
            <w:proofErr w:type="gramEnd"/>
            <w:r w:rsidRPr="00045714">
              <w:rPr>
                <w:rFonts w:ascii="Times New Roman" w:eastAsia="Times New Roman" w:hAnsi="Times New Roman" w:cs="Times New Roman"/>
                <w:sz w:val="24"/>
                <w:szCs w:val="24"/>
              </w:rPr>
              <w:t xml:space="preserve"> media </w:t>
            </w:r>
            <w:r>
              <w:rPr>
                <w:rFonts w:ascii="Times New Roman" w:eastAsia="Times New Roman" w:hAnsi="Times New Roman" w:cs="Times New Roman"/>
                <w:sz w:val="24"/>
                <w:szCs w:val="24"/>
              </w:rPr>
              <w:t>influences</w:t>
            </w:r>
          </w:p>
          <w:p w14:paraId="30F7764C" w14:textId="3EC0CDC0" w:rsidR="00EB14B0" w:rsidRPr="00045714" w:rsidRDefault="00EB14B0" w:rsidP="00EB14B0">
            <w:pPr>
              <w:numPr>
                <w:ilvl w:val="0"/>
                <w:numId w:val="16"/>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legal factors (</w:t>
            </w:r>
            <w:r>
              <w:rPr>
                <w:rFonts w:ascii="Times New Roman" w:eastAsia="Times New Roman" w:hAnsi="Times New Roman" w:cs="Times New Roman"/>
                <w:sz w:val="24"/>
                <w:szCs w:val="24"/>
              </w:rPr>
              <w:t xml:space="preserve">e.g., laws and </w:t>
            </w:r>
            <w:r w:rsidRPr="00045714">
              <w:rPr>
                <w:rFonts w:ascii="Times New Roman" w:eastAsia="Times New Roman" w:hAnsi="Times New Roman" w:cs="Times New Roman"/>
                <w:sz w:val="24"/>
                <w:szCs w:val="24"/>
              </w:rPr>
              <w:t>regulations, education</w:t>
            </w:r>
            <w:r>
              <w:rPr>
                <w:rFonts w:ascii="Times New Roman" w:eastAsia="Times New Roman" w:hAnsi="Times New Roman" w:cs="Times New Roman"/>
                <w:sz w:val="24"/>
                <w:szCs w:val="24"/>
              </w:rPr>
              <w:t>al</w:t>
            </w:r>
            <w:r w:rsidRPr="00045714">
              <w:rPr>
                <w:rFonts w:ascii="Times New Roman" w:eastAsia="Times New Roman" w:hAnsi="Times New Roman" w:cs="Times New Roman"/>
                <w:sz w:val="24"/>
                <w:szCs w:val="24"/>
              </w:rPr>
              <w:t xml:space="preserve"> system</w:t>
            </w:r>
            <w:r>
              <w:rPr>
                <w:rFonts w:ascii="Times New Roman" w:eastAsia="Times New Roman" w:hAnsi="Times New Roman" w:cs="Times New Roman"/>
                <w:sz w:val="24"/>
                <w:szCs w:val="24"/>
              </w:rPr>
              <w:t xml:space="preserve"> requirements</w:t>
            </w:r>
            <w:r w:rsidRPr="00045714">
              <w:rPr>
                <w:rFonts w:ascii="Times New Roman" w:eastAsia="Times New Roman" w:hAnsi="Times New Roman" w:cs="Times New Roman"/>
                <w:sz w:val="24"/>
                <w:szCs w:val="24"/>
              </w:rPr>
              <w:t>, protective services, welfare)</w:t>
            </w:r>
          </w:p>
          <w:p w14:paraId="20821B9A" w14:textId="34D89E93" w:rsidR="00EB14B0" w:rsidRPr="00045714" w:rsidRDefault="00EB14B0" w:rsidP="00EB14B0">
            <w:pPr>
              <w:numPr>
                <w:ilvl w:val="0"/>
                <w:numId w:val="16"/>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economic factors (</w:t>
            </w:r>
            <w:r>
              <w:rPr>
                <w:rFonts w:ascii="Times New Roman" w:eastAsia="Times New Roman" w:hAnsi="Times New Roman" w:cs="Times New Roman"/>
                <w:sz w:val="24"/>
                <w:szCs w:val="24"/>
              </w:rPr>
              <w:t xml:space="preserve">e.g., </w:t>
            </w:r>
            <w:r w:rsidRPr="00045714">
              <w:rPr>
                <w:rFonts w:ascii="Times New Roman" w:eastAsia="Times New Roman" w:hAnsi="Times New Roman" w:cs="Times New Roman"/>
                <w:sz w:val="24"/>
                <w:szCs w:val="24"/>
              </w:rPr>
              <w:t>job</w:t>
            </w:r>
            <w:r>
              <w:rPr>
                <w:rFonts w:ascii="Times New Roman" w:eastAsia="Times New Roman" w:hAnsi="Times New Roman" w:cs="Times New Roman"/>
                <w:sz w:val="24"/>
                <w:szCs w:val="24"/>
              </w:rPr>
              <w:t xml:space="preserve"> availability</w:t>
            </w:r>
            <w:r w:rsidRPr="0004571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sufficient </w:t>
            </w:r>
            <w:r w:rsidRPr="00045714">
              <w:rPr>
                <w:rFonts w:ascii="Times New Roman" w:eastAsia="Times New Roman" w:hAnsi="Times New Roman" w:cs="Times New Roman"/>
                <w:sz w:val="24"/>
                <w:szCs w:val="24"/>
              </w:rPr>
              <w:t>wages, availability of goods and services)</w:t>
            </w:r>
          </w:p>
          <w:p w14:paraId="3A699C31" w14:textId="425AA8CC" w:rsidR="00EB14B0" w:rsidRPr="00045714" w:rsidRDefault="00EB14B0" w:rsidP="00EB14B0">
            <w:pPr>
              <w:numPr>
                <w:ilvl w:val="0"/>
                <w:numId w:val="16"/>
              </w:numPr>
              <w:spacing w:before="100" w:beforeAutospacing="1" w:after="100" w:afterAutospacing="1"/>
              <w:rPr>
                <w:rFonts w:ascii="Times New Roman" w:eastAsia="Times New Roman" w:hAnsi="Times New Roman" w:cs="Times New Roman"/>
                <w:sz w:val="24"/>
                <w:szCs w:val="24"/>
              </w:rPr>
            </w:pPr>
            <w:proofErr w:type="gramStart"/>
            <w:r w:rsidRPr="00045714">
              <w:rPr>
                <w:rFonts w:ascii="Times New Roman" w:eastAsia="Times New Roman" w:hAnsi="Times New Roman" w:cs="Times New Roman"/>
                <w:sz w:val="24"/>
                <w:szCs w:val="24"/>
              </w:rPr>
              <w:t>technological</w:t>
            </w:r>
            <w:proofErr w:type="gramEnd"/>
            <w:r w:rsidRPr="0004571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and </w:t>
            </w:r>
            <w:proofErr w:type="gramStart"/>
            <w:r>
              <w:rPr>
                <w:rFonts w:ascii="Times New Roman" w:eastAsia="Times New Roman" w:hAnsi="Times New Roman" w:cs="Times New Roman"/>
                <w:sz w:val="24"/>
                <w:szCs w:val="24"/>
              </w:rPr>
              <w:t xml:space="preserve">electronic </w:t>
            </w:r>
            <w:r w:rsidRPr="00045714">
              <w:rPr>
                <w:rFonts w:ascii="Times New Roman" w:eastAsia="Times New Roman" w:hAnsi="Times New Roman" w:cs="Times New Roman"/>
                <w:sz w:val="24"/>
                <w:szCs w:val="24"/>
              </w:rPr>
              <w:t>resources</w:t>
            </w:r>
            <w:proofErr w:type="gramEnd"/>
            <w:r w:rsidRPr="00045714">
              <w:rPr>
                <w:rFonts w:ascii="Times New Roman" w:eastAsia="Times New Roman" w:hAnsi="Times New Roman" w:cs="Times New Roman"/>
                <w:sz w:val="24"/>
                <w:szCs w:val="24"/>
              </w:rPr>
              <w:t xml:space="preserve"> </w:t>
            </w:r>
          </w:p>
          <w:p w14:paraId="56C77571" w14:textId="66055D94" w:rsidR="00EB14B0" w:rsidRPr="00045714" w:rsidRDefault="00EB14B0" w:rsidP="00EB14B0">
            <w:pPr>
              <w:numPr>
                <w:ilvl w:val="0"/>
                <w:numId w:val="1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artificial intelligence (AI) (e.g., safety and monitoring, personalized education, parenting advice)</w:t>
            </w:r>
            <w:r w:rsidRPr="00045714">
              <w:rPr>
                <w:rFonts w:ascii="Times New Roman" w:eastAsia="Times New Roman" w:hAnsi="Times New Roman" w:cs="Times New Roman"/>
                <w:sz w:val="24"/>
                <w:szCs w:val="24"/>
              </w:rPr>
              <w:t>.</w:t>
            </w:r>
          </w:p>
        </w:tc>
        <w:tc>
          <w:tcPr>
            <w:tcW w:w="992" w:type="pct"/>
          </w:tcPr>
          <w:p w14:paraId="207AABCB" w14:textId="410A5E3A" w:rsidR="00EB14B0" w:rsidRPr="00045714" w:rsidRDefault="00EB14B0" w:rsidP="00EB14B0">
            <w:p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1D1D5DC5" w14:textId="77777777" w:rsidR="00EB14B0" w:rsidRPr="00045714" w:rsidRDefault="00EB14B0" w:rsidP="00EB14B0">
            <w:pPr>
              <w:rPr>
                <w:rFonts w:ascii="Times New Roman" w:eastAsia="Times New Roman" w:hAnsi="Times New Roman" w:cs="Times New Roman"/>
                <w:sz w:val="24"/>
                <w:szCs w:val="24"/>
              </w:rPr>
            </w:pPr>
            <w:r w:rsidRPr="00045714">
              <w:rPr>
                <w:rFonts w:ascii="Times New Roman" w:eastAsia="Times New Roman" w:hAnsi="Times New Roman" w:cs="Times New Roman"/>
                <w:b/>
                <w:bCs/>
                <w:sz w:val="24"/>
                <w:szCs w:val="24"/>
              </w:rPr>
              <w:t>Thinking</w:t>
            </w:r>
          </w:p>
          <w:p w14:paraId="0AA30BF0" w14:textId="77777777" w:rsidR="00EB14B0" w:rsidRPr="00045714" w:rsidRDefault="00EB14B0" w:rsidP="00EB14B0">
            <w:pPr>
              <w:numPr>
                <w:ilvl w:val="0"/>
                <w:numId w:val="17"/>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lastRenderedPageBreak/>
              <w:t>How would each of the influences listed above affect the parent-child relationship?</w:t>
            </w:r>
          </w:p>
          <w:p w14:paraId="2C0DA099" w14:textId="77777777" w:rsidR="00EB14B0" w:rsidRPr="00045714" w:rsidRDefault="00EB14B0" w:rsidP="00EB14B0">
            <w:pPr>
              <w:numPr>
                <w:ilvl w:val="0"/>
                <w:numId w:val="17"/>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Which factors potentially have the greatest influence, and which factors potentially have the least influence?</w:t>
            </w:r>
          </w:p>
          <w:p w14:paraId="21D6E015" w14:textId="77777777" w:rsidR="00EB14B0" w:rsidRPr="00045714" w:rsidRDefault="00EB14B0" w:rsidP="00EB14B0">
            <w:pPr>
              <w:numPr>
                <w:ilvl w:val="0"/>
                <w:numId w:val="17"/>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What parenting skills and practices contribute to the well-being of family members and society?</w:t>
            </w:r>
          </w:p>
          <w:p w14:paraId="4B5F3894" w14:textId="77777777" w:rsidR="00EB14B0" w:rsidRPr="00045714" w:rsidRDefault="00EB14B0" w:rsidP="00EB14B0">
            <w:pPr>
              <w:rPr>
                <w:rFonts w:ascii="Times New Roman" w:eastAsia="Times New Roman" w:hAnsi="Times New Roman" w:cs="Times New Roman"/>
                <w:sz w:val="24"/>
                <w:szCs w:val="24"/>
              </w:rPr>
            </w:pPr>
            <w:r w:rsidRPr="00045714">
              <w:rPr>
                <w:rFonts w:ascii="Times New Roman" w:eastAsia="Times New Roman" w:hAnsi="Times New Roman" w:cs="Times New Roman"/>
                <w:b/>
                <w:bCs/>
                <w:sz w:val="24"/>
                <w:szCs w:val="24"/>
              </w:rPr>
              <w:t>Communication</w:t>
            </w:r>
          </w:p>
          <w:p w14:paraId="1F0A7363" w14:textId="77777777" w:rsidR="00EB14B0" w:rsidRPr="00045714" w:rsidRDefault="00EB14B0" w:rsidP="00EB14B0">
            <w:pPr>
              <w:numPr>
                <w:ilvl w:val="0"/>
                <w:numId w:val="18"/>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Why should parents be aware of cultural influences on parenting?</w:t>
            </w:r>
          </w:p>
          <w:p w14:paraId="6EF96CD6" w14:textId="77777777" w:rsidR="00EB14B0" w:rsidRPr="00045714" w:rsidRDefault="00EB14B0" w:rsidP="00EB14B0">
            <w:pPr>
              <w:numPr>
                <w:ilvl w:val="0"/>
                <w:numId w:val="18"/>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How does the parent-child relationship strengthen cultural ties?</w:t>
            </w:r>
          </w:p>
          <w:p w14:paraId="71D13FB5" w14:textId="77777777" w:rsidR="00EB14B0" w:rsidRPr="00045714" w:rsidRDefault="00EB14B0" w:rsidP="00EB14B0">
            <w:pPr>
              <w:numPr>
                <w:ilvl w:val="0"/>
                <w:numId w:val="18"/>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What should parents do when cultural or family influences contradict what they believe they should do as parents?</w:t>
            </w:r>
          </w:p>
          <w:p w14:paraId="0385E73D" w14:textId="77777777" w:rsidR="00EB14B0" w:rsidRPr="00045714" w:rsidRDefault="00EB14B0" w:rsidP="00EB14B0">
            <w:pPr>
              <w:numPr>
                <w:ilvl w:val="0"/>
                <w:numId w:val="18"/>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What factors influence beliefs about the roles and responsibilities of parenthood?</w:t>
            </w:r>
          </w:p>
          <w:p w14:paraId="4304B29A" w14:textId="77777777" w:rsidR="00EB14B0" w:rsidRDefault="00EB14B0" w:rsidP="00EB14B0">
            <w:pPr>
              <w:rPr>
                <w:rFonts w:ascii="Times New Roman" w:eastAsia="Times New Roman" w:hAnsi="Times New Roman" w:cs="Times New Roman"/>
                <w:b/>
                <w:bCs/>
                <w:sz w:val="24"/>
                <w:szCs w:val="24"/>
              </w:rPr>
            </w:pPr>
            <w:r w:rsidRPr="00045714">
              <w:rPr>
                <w:rFonts w:ascii="Times New Roman" w:eastAsia="Times New Roman" w:hAnsi="Times New Roman" w:cs="Times New Roman"/>
                <w:b/>
                <w:bCs/>
                <w:sz w:val="24"/>
                <w:szCs w:val="24"/>
              </w:rPr>
              <w:t>Leadership</w:t>
            </w:r>
          </w:p>
          <w:p w14:paraId="4690B0C1" w14:textId="77777777" w:rsidR="002E7549" w:rsidRDefault="002E7549">
            <w:pPr>
              <w:pStyle w:val="ListParagraph"/>
              <w:numPr>
                <w:ilvl w:val="0"/>
                <w:numId w:val="248"/>
              </w:numPr>
              <w:spacing w:line="256" w:lineRule="auto"/>
              <w:ind w:left="70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leadership skills are needed to assess how policies, community norms, </w:t>
            </w:r>
            <w:r>
              <w:rPr>
                <w:rFonts w:ascii="Times New Roman" w:eastAsia="Times New Roman" w:hAnsi="Times New Roman" w:cs="Times New Roman"/>
                <w:sz w:val="24"/>
                <w:szCs w:val="24"/>
              </w:rPr>
              <w:lastRenderedPageBreak/>
              <w:t>and families influence parenting responsibilities?</w:t>
            </w:r>
          </w:p>
          <w:p w14:paraId="37D9B8A7" w14:textId="77777777" w:rsidR="002E7549" w:rsidRDefault="002E7549">
            <w:pPr>
              <w:pStyle w:val="ListParagraph"/>
              <w:numPr>
                <w:ilvl w:val="0"/>
                <w:numId w:val="248"/>
              </w:numPr>
              <w:spacing w:line="257" w:lineRule="auto"/>
              <w:ind w:left="70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can leaders balance expectations when contextual factors create differing expectations of parenting responsibilities? </w:t>
            </w:r>
          </w:p>
          <w:p w14:paraId="24F2C1CF" w14:textId="77777777" w:rsidR="00EB14B0" w:rsidRPr="00045714" w:rsidRDefault="00EB14B0" w:rsidP="00EB14B0">
            <w:pPr>
              <w:rPr>
                <w:rFonts w:ascii="Times New Roman" w:eastAsia="Times New Roman" w:hAnsi="Times New Roman" w:cs="Times New Roman"/>
                <w:sz w:val="24"/>
                <w:szCs w:val="24"/>
              </w:rPr>
            </w:pPr>
            <w:r w:rsidRPr="00045714">
              <w:rPr>
                <w:rFonts w:ascii="Times New Roman" w:eastAsia="Times New Roman" w:hAnsi="Times New Roman" w:cs="Times New Roman"/>
                <w:b/>
                <w:bCs/>
                <w:sz w:val="24"/>
                <w:szCs w:val="24"/>
              </w:rPr>
              <w:t>Management</w:t>
            </w:r>
          </w:p>
          <w:p w14:paraId="1001EBEF" w14:textId="4D93D9FB" w:rsidR="00EB14B0" w:rsidRPr="00045714" w:rsidRDefault="00EB14B0">
            <w:pPr>
              <w:numPr>
                <w:ilvl w:val="0"/>
                <w:numId w:val="19"/>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Which expert in the area of parenting practices the most effective point of view, and why?</w:t>
            </w:r>
          </w:p>
          <w:p w14:paraId="34C4D91C" w14:textId="77777777" w:rsidR="00EB14B0" w:rsidRPr="00045714" w:rsidRDefault="00EB14B0">
            <w:pPr>
              <w:numPr>
                <w:ilvl w:val="0"/>
                <w:numId w:val="19"/>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What are the similarities and differences between this expert's advice and others' advice?</w:t>
            </w:r>
          </w:p>
          <w:p w14:paraId="3CF1597A" w14:textId="35BCD370" w:rsidR="00EB14B0" w:rsidRPr="00045714" w:rsidRDefault="00EB14B0">
            <w:pPr>
              <w:numPr>
                <w:ilvl w:val="0"/>
                <w:numId w:val="19"/>
              </w:numPr>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What management skills do working parents need to maintain positive parent-child relationships? </w:t>
            </w:r>
          </w:p>
        </w:tc>
        <w:tc>
          <w:tcPr>
            <w:tcW w:w="879" w:type="pct"/>
          </w:tcPr>
          <w:p w14:paraId="4FA3D5CA" w14:textId="16241104" w:rsidR="00EB14B0" w:rsidRPr="000C63BC" w:rsidRDefault="00EB14B0" w:rsidP="00EB14B0">
            <w:pPr>
              <w:spacing w:before="100" w:beforeAutospacing="1" w:after="100" w:afterAutospacing="1"/>
              <w:rPr>
                <w:rFonts w:ascii="Times New Roman" w:eastAsia="Times New Roman" w:hAnsi="Times New Roman" w:cs="Times New Roman"/>
                <w:sz w:val="24"/>
                <w:szCs w:val="24"/>
                <w:lang w:val="fr-FR"/>
              </w:rPr>
            </w:pPr>
            <w:r w:rsidRPr="000C63BC">
              <w:rPr>
                <w:rFonts w:ascii="Times New Roman" w:eastAsia="Times New Roman" w:hAnsi="Times New Roman" w:cs="Times New Roman"/>
                <w:sz w:val="24"/>
                <w:szCs w:val="24"/>
                <w:lang w:val="fr-FR"/>
              </w:rPr>
              <w:lastRenderedPageBreak/>
              <w:t>English: 9.RI, 9.LU, 9.C, 10.RI, 10.LU, 10.C, 11.DSR, 11.RI, 11.LU, 11.C, 12.RI, 12.LU, 12.C</w:t>
            </w:r>
          </w:p>
        </w:tc>
        <w:tc>
          <w:tcPr>
            <w:tcW w:w="799" w:type="pct"/>
          </w:tcPr>
          <w:p w14:paraId="193A384C"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Families First</w:t>
            </w:r>
          </w:p>
          <w:p w14:paraId="698E77D9"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Dynamics</w:t>
            </w:r>
          </w:p>
          <w:p w14:paraId="1998C189"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Balance</w:t>
            </w:r>
          </w:p>
          <w:p w14:paraId="1445685C"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Development</w:t>
            </w:r>
          </w:p>
          <w:p w14:paraId="45C13EC1"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lastRenderedPageBreak/>
              <w:t>Safety</w:t>
            </w:r>
          </w:p>
          <w:p w14:paraId="219147D5"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Skills</w:t>
            </w:r>
          </w:p>
          <w:p w14:paraId="5D7D886D" w14:textId="77777777" w:rsidR="00EB14B0" w:rsidRPr="00105FD3" w:rsidRDefault="00EB14B0" w:rsidP="00EB14B0">
            <w:pPr>
              <w:widowControl w:val="0"/>
              <w:autoSpaceDE w:val="0"/>
              <w:autoSpaceDN w:val="0"/>
              <w:adjustRightInd w:val="0"/>
              <w:rPr>
                <w:rFonts w:ascii="Times New Roman" w:eastAsia="Times New Roman" w:hAnsi="Times New Roman" w:cs="Times New Roman"/>
                <w:sz w:val="24"/>
                <w:szCs w:val="24"/>
              </w:rPr>
            </w:pPr>
          </w:p>
          <w:p w14:paraId="33E79377"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Financial Fitness</w:t>
            </w:r>
          </w:p>
          <w:p w14:paraId="56111C36"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Earning</w:t>
            </w:r>
          </w:p>
          <w:p w14:paraId="6974379B"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Spending</w:t>
            </w:r>
          </w:p>
          <w:p w14:paraId="2A86160B"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Saving</w:t>
            </w:r>
          </w:p>
          <w:p w14:paraId="75086A93" w14:textId="77777777" w:rsidR="00EB14B0" w:rsidRPr="00105FD3"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Protecting</w:t>
            </w:r>
          </w:p>
          <w:p w14:paraId="5EED8DA6" w14:textId="77777777" w:rsidR="00EB14B0" w:rsidRPr="00105FD3"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A600A12"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Power of One</w:t>
            </w:r>
          </w:p>
          <w:p w14:paraId="316F3C8A"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A Better You</w:t>
            </w:r>
          </w:p>
          <w:p w14:paraId="13725878"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Family Ties</w:t>
            </w:r>
          </w:p>
          <w:p w14:paraId="24B8C15F" w14:textId="77777777" w:rsidR="00EB14B0" w:rsidRPr="00105FD3" w:rsidRDefault="00EB14B0" w:rsidP="00EB14B0">
            <w:pPr>
              <w:widowControl w:val="0"/>
              <w:autoSpaceDE w:val="0"/>
              <w:autoSpaceDN w:val="0"/>
              <w:adjustRightInd w:val="0"/>
              <w:rPr>
                <w:rFonts w:ascii="Times New Roman" w:eastAsia="Times New Roman" w:hAnsi="Times New Roman" w:cs="Times New Roman"/>
                <w:sz w:val="24"/>
                <w:szCs w:val="24"/>
              </w:rPr>
            </w:pPr>
          </w:p>
          <w:p w14:paraId="5EDF21D1"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STAND Up</w:t>
            </w:r>
          </w:p>
          <w:p w14:paraId="312133A1" w14:textId="77777777" w:rsidR="00EB14B0" w:rsidRPr="00105F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Assess</w:t>
            </w:r>
          </w:p>
          <w:p w14:paraId="61C6861F" w14:textId="77777777" w:rsidR="00EB14B0" w:rsidRPr="00105F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Educate</w:t>
            </w:r>
          </w:p>
          <w:p w14:paraId="18143CEA"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Advocate</w:t>
            </w:r>
          </w:p>
          <w:p w14:paraId="5B7194D4"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2F676F38"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Competitive Event--STAR Events</w:t>
            </w:r>
          </w:p>
          <w:p w14:paraId="2E2287E5"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Focus on Children</w:t>
            </w:r>
          </w:p>
          <w:p w14:paraId="7DC419C7"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National Programs in Action</w:t>
            </w:r>
          </w:p>
          <w:p w14:paraId="671DF355"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Professional Presentation</w:t>
            </w:r>
          </w:p>
          <w:p w14:paraId="030CF074"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Public Policy Advocate</w:t>
            </w:r>
          </w:p>
          <w:p w14:paraId="22714D30" w14:textId="77A9E66A"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national website for online events</w:t>
            </w:r>
          </w:p>
          <w:p w14:paraId="6FAAE302"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website for Skill Events</w:t>
            </w:r>
          </w:p>
          <w:p w14:paraId="4E87705B" w14:textId="1C5A4F60"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46F92351" w14:textId="3CEE43E7" w:rsidTr="00EB14B0">
        <w:tc>
          <w:tcPr>
            <w:tcW w:w="197" w:type="pct"/>
          </w:tcPr>
          <w:p w14:paraId="5BEA611A" w14:textId="5DD3994F"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899" w:type="pct"/>
            <w:shd w:val="clear" w:color="auto" w:fill="FFFFFF" w:themeFill="background1"/>
            <w:tcMar>
              <w:top w:w="43" w:type="dxa"/>
              <w:left w:w="115" w:type="dxa"/>
              <w:bottom w:w="43" w:type="dxa"/>
              <w:right w:w="115" w:type="dxa"/>
            </w:tcMar>
          </w:tcPr>
          <w:p w14:paraId="40BA0CFD" w14:textId="49E9D024"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Assess parenting practices and emerging research about discipline on human growth and development. </w:t>
            </w:r>
          </w:p>
        </w:tc>
        <w:tc>
          <w:tcPr>
            <w:tcW w:w="1234" w:type="pct"/>
          </w:tcPr>
          <w:p w14:paraId="1FC32265" w14:textId="77777777" w:rsidR="00EB14B0" w:rsidRPr="00045714" w:rsidRDefault="00EB14B0" w:rsidP="00EB14B0">
            <w:p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Assessment should include</w:t>
            </w:r>
          </w:p>
          <w:p w14:paraId="1C0B2E5F" w14:textId="77777777" w:rsidR="00EB14B0" w:rsidRPr="00045714" w:rsidRDefault="00EB14B0">
            <w:pPr>
              <w:numPr>
                <w:ilvl w:val="0"/>
                <w:numId w:val="20"/>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analyzing short-term and long-term outcomes of guidance, discipline, and/or punishment for children, families, and society</w:t>
            </w:r>
          </w:p>
          <w:p w14:paraId="73FEB665" w14:textId="77777777" w:rsidR="00EB14B0" w:rsidRPr="00045714" w:rsidRDefault="00EB14B0">
            <w:pPr>
              <w:numPr>
                <w:ilvl w:val="0"/>
                <w:numId w:val="20"/>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examining, using case studies, how a child’s misbehavior can be corrected through guidance, discipline, and/or punishment</w:t>
            </w:r>
          </w:p>
          <w:p w14:paraId="3C912A3D" w14:textId="4B281126" w:rsidR="00EB14B0" w:rsidRPr="00045714" w:rsidRDefault="00EB14B0">
            <w:pPr>
              <w:numPr>
                <w:ilvl w:val="0"/>
                <w:numId w:val="20"/>
              </w:numPr>
              <w:spacing w:before="100" w:beforeAutospacing="1" w:after="100" w:afterAutospacing="1"/>
              <w:rPr>
                <w:rFonts w:ascii="Times New Roman" w:eastAsia="Times New Roman" w:hAnsi="Times New Roman" w:cs="Times New Roman"/>
                <w:sz w:val="24"/>
                <w:szCs w:val="24"/>
              </w:rPr>
            </w:pPr>
            <w:r w:rsidRPr="00045714">
              <w:rPr>
                <w:rFonts w:ascii="Times New Roman" w:eastAsia="Times New Roman" w:hAnsi="Times New Roman" w:cs="Times New Roman"/>
                <w:sz w:val="24"/>
                <w:szCs w:val="24"/>
              </w:rPr>
              <w:t xml:space="preserve">evaluating each method </w:t>
            </w:r>
            <w:r>
              <w:rPr>
                <w:rFonts w:ascii="Times New Roman" w:eastAsia="Times New Roman" w:hAnsi="Times New Roman" w:cs="Times New Roman"/>
                <w:sz w:val="24"/>
                <w:szCs w:val="24"/>
              </w:rPr>
              <w:t xml:space="preserve">(e.g., guidance, discipline, punishment) </w:t>
            </w:r>
            <w:r w:rsidRPr="00045714">
              <w:rPr>
                <w:rFonts w:ascii="Times New Roman" w:eastAsia="Times New Roman" w:hAnsi="Times New Roman" w:cs="Times New Roman"/>
                <w:sz w:val="24"/>
                <w:szCs w:val="24"/>
              </w:rPr>
              <w:t xml:space="preserve">as to whether it encourages appropriate </w:t>
            </w:r>
            <w:r w:rsidRPr="00045714">
              <w:rPr>
                <w:rFonts w:ascii="Times New Roman" w:eastAsia="Times New Roman" w:hAnsi="Times New Roman" w:cs="Times New Roman"/>
                <w:sz w:val="24"/>
                <w:szCs w:val="24"/>
              </w:rPr>
              <w:lastRenderedPageBreak/>
              <w:t>behavior and positive long-term characteristics in children. </w:t>
            </w:r>
          </w:p>
        </w:tc>
        <w:tc>
          <w:tcPr>
            <w:tcW w:w="992" w:type="pct"/>
          </w:tcPr>
          <w:p w14:paraId="608C311C" w14:textId="7E1916D1" w:rsidR="00EB14B0" w:rsidRDefault="00EB14B0" w:rsidP="00EB14B0">
            <w:pPr>
              <w:widowControl w:val="0"/>
              <w:autoSpaceDE w:val="0"/>
              <w:autoSpaceDN w:val="0"/>
              <w:adjustRightInd w:val="0"/>
              <w:rPr>
                <w:rFonts w:ascii="Times New Roman" w:hAnsi="Times New Roman" w:cs="Times New Roman"/>
                <w:b/>
                <w:bCs/>
                <w:sz w:val="24"/>
                <w:szCs w:val="24"/>
              </w:rPr>
            </w:pPr>
            <w:r w:rsidRPr="00045714">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7CFAC7F0" w14:textId="77777777" w:rsidR="00EB14B0" w:rsidRPr="00045714" w:rsidRDefault="00EB14B0" w:rsidP="00EB14B0">
            <w:pPr>
              <w:widowControl w:val="0"/>
              <w:autoSpaceDE w:val="0"/>
              <w:autoSpaceDN w:val="0"/>
              <w:adjustRightInd w:val="0"/>
              <w:rPr>
                <w:rFonts w:ascii="Times New Roman" w:hAnsi="Times New Roman" w:cs="Times New Roman"/>
                <w:sz w:val="24"/>
                <w:szCs w:val="24"/>
              </w:rPr>
            </w:pPr>
          </w:p>
          <w:p w14:paraId="7D44EAD7" w14:textId="77777777" w:rsidR="00EB14B0" w:rsidRPr="00045714" w:rsidRDefault="00EB14B0" w:rsidP="00EB14B0">
            <w:pPr>
              <w:widowControl w:val="0"/>
              <w:autoSpaceDE w:val="0"/>
              <w:autoSpaceDN w:val="0"/>
              <w:adjustRightInd w:val="0"/>
              <w:rPr>
                <w:rFonts w:ascii="Times New Roman" w:hAnsi="Times New Roman" w:cs="Times New Roman"/>
                <w:sz w:val="24"/>
                <w:szCs w:val="24"/>
              </w:rPr>
            </w:pPr>
            <w:r w:rsidRPr="00045714">
              <w:rPr>
                <w:rFonts w:ascii="Times New Roman" w:hAnsi="Times New Roman" w:cs="Times New Roman"/>
                <w:b/>
                <w:bCs/>
                <w:sz w:val="24"/>
                <w:szCs w:val="24"/>
              </w:rPr>
              <w:t>Thinking</w:t>
            </w:r>
          </w:p>
          <w:p w14:paraId="57F23AFB" w14:textId="77777777" w:rsidR="00EB14B0" w:rsidRPr="00045714" w:rsidRDefault="00EB14B0">
            <w:pPr>
              <w:widowControl w:val="0"/>
              <w:numPr>
                <w:ilvl w:val="0"/>
                <w:numId w:val="21"/>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characteristics would you want your children to develop? How do you think you could control this?</w:t>
            </w:r>
          </w:p>
          <w:p w14:paraId="02CD9936" w14:textId="4575E1FF" w:rsidR="00EB14B0" w:rsidRPr="00045714" w:rsidRDefault="00EB14B0">
            <w:pPr>
              <w:widowControl w:val="0"/>
              <w:numPr>
                <w:ilvl w:val="0"/>
                <w:numId w:val="21"/>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Does the</w:t>
            </w:r>
            <w:r w:rsidRPr="00045714">
              <w:rPr>
                <w:rFonts w:ascii="Times New Roman" w:hAnsi="Times New Roman" w:cs="Times New Roman"/>
                <w:sz w:val="24"/>
                <w:szCs w:val="24"/>
              </w:rPr>
              <w:t xml:space="preserve"> child’s inherent personality or the child's environment</w:t>
            </w:r>
            <w:r>
              <w:rPr>
                <w:rFonts w:ascii="Times New Roman" w:hAnsi="Times New Roman" w:cs="Times New Roman"/>
                <w:sz w:val="24"/>
                <w:szCs w:val="24"/>
              </w:rPr>
              <w:t xml:space="preserve"> have </w:t>
            </w:r>
            <w:r w:rsidRPr="00045714">
              <w:rPr>
                <w:rFonts w:ascii="Times New Roman" w:hAnsi="Times New Roman" w:cs="Times New Roman"/>
                <w:sz w:val="24"/>
                <w:szCs w:val="24"/>
              </w:rPr>
              <w:t>a greater influence</w:t>
            </w:r>
            <w:r>
              <w:rPr>
                <w:rFonts w:ascii="Times New Roman" w:hAnsi="Times New Roman" w:cs="Times New Roman"/>
                <w:sz w:val="24"/>
                <w:szCs w:val="24"/>
              </w:rPr>
              <w:t>?</w:t>
            </w:r>
            <w:r w:rsidRPr="00045714">
              <w:rPr>
                <w:rFonts w:ascii="Times New Roman" w:hAnsi="Times New Roman" w:cs="Times New Roman"/>
                <w:sz w:val="24"/>
                <w:szCs w:val="24"/>
              </w:rPr>
              <w:t xml:space="preserve"> Why?</w:t>
            </w:r>
          </w:p>
          <w:p w14:paraId="247B60EB" w14:textId="77777777" w:rsidR="00EB14B0" w:rsidRPr="00045714" w:rsidRDefault="00EB14B0">
            <w:pPr>
              <w:widowControl w:val="0"/>
              <w:numPr>
                <w:ilvl w:val="0"/>
                <w:numId w:val="21"/>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 xml:space="preserve">What factors influence guidance methods used by </w:t>
            </w:r>
            <w:r w:rsidRPr="00045714">
              <w:rPr>
                <w:rFonts w:ascii="Times New Roman" w:hAnsi="Times New Roman" w:cs="Times New Roman"/>
                <w:sz w:val="24"/>
                <w:szCs w:val="24"/>
              </w:rPr>
              <w:lastRenderedPageBreak/>
              <w:t>parents?</w:t>
            </w:r>
          </w:p>
          <w:p w14:paraId="2C41E8F9" w14:textId="77777777" w:rsidR="00EB14B0" w:rsidRPr="00045714" w:rsidRDefault="00EB14B0" w:rsidP="00EB14B0">
            <w:pPr>
              <w:widowControl w:val="0"/>
              <w:autoSpaceDE w:val="0"/>
              <w:autoSpaceDN w:val="0"/>
              <w:adjustRightInd w:val="0"/>
              <w:rPr>
                <w:rFonts w:ascii="Times New Roman" w:hAnsi="Times New Roman" w:cs="Times New Roman"/>
                <w:sz w:val="24"/>
                <w:szCs w:val="24"/>
              </w:rPr>
            </w:pPr>
            <w:r w:rsidRPr="00045714">
              <w:rPr>
                <w:rFonts w:ascii="Times New Roman" w:hAnsi="Times New Roman" w:cs="Times New Roman"/>
                <w:b/>
                <w:bCs/>
                <w:sz w:val="24"/>
                <w:szCs w:val="24"/>
              </w:rPr>
              <w:t>Communication</w:t>
            </w:r>
          </w:p>
          <w:p w14:paraId="77935B84" w14:textId="77777777" w:rsidR="00EB14B0" w:rsidRPr="00045714" w:rsidRDefault="00EB14B0">
            <w:pPr>
              <w:widowControl w:val="0"/>
              <w:numPr>
                <w:ilvl w:val="0"/>
                <w:numId w:val="22"/>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Where do individuals acquire beliefs and attitudes about guidance, discipline, and punishment?</w:t>
            </w:r>
          </w:p>
          <w:p w14:paraId="6B2AC698" w14:textId="77777777" w:rsidR="00EB14B0" w:rsidRPr="00045714" w:rsidRDefault="00EB14B0">
            <w:pPr>
              <w:widowControl w:val="0"/>
              <w:numPr>
                <w:ilvl w:val="0"/>
                <w:numId w:val="22"/>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messages do parents send to children when they punish them for misbehavior? What are the short-term effects of punishment on a child? On parents? On society? What are the long-term effects on each?</w:t>
            </w:r>
          </w:p>
          <w:p w14:paraId="6311A7EF" w14:textId="77777777" w:rsidR="00EB14B0" w:rsidRPr="00045714" w:rsidRDefault="00EB14B0">
            <w:pPr>
              <w:widowControl w:val="0"/>
              <w:numPr>
                <w:ilvl w:val="0"/>
                <w:numId w:val="22"/>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communication skills do parents and children need for guidance and discipline to be effective?</w:t>
            </w:r>
          </w:p>
          <w:p w14:paraId="37645943" w14:textId="77777777" w:rsidR="00EB14B0" w:rsidRPr="00045714" w:rsidRDefault="00EB14B0" w:rsidP="00EB14B0">
            <w:pPr>
              <w:widowControl w:val="0"/>
              <w:autoSpaceDE w:val="0"/>
              <w:autoSpaceDN w:val="0"/>
              <w:adjustRightInd w:val="0"/>
              <w:rPr>
                <w:rFonts w:ascii="Times New Roman" w:hAnsi="Times New Roman" w:cs="Times New Roman"/>
                <w:sz w:val="24"/>
                <w:szCs w:val="24"/>
              </w:rPr>
            </w:pPr>
            <w:r w:rsidRPr="00045714">
              <w:rPr>
                <w:rFonts w:ascii="Times New Roman" w:hAnsi="Times New Roman" w:cs="Times New Roman"/>
                <w:b/>
                <w:bCs/>
                <w:sz w:val="24"/>
                <w:szCs w:val="24"/>
              </w:rPr>
              <w:t>Leadership</w:t>
            </w:r>
          </w:p>
          <w:p w14:paraId="1FC12639" w14:textId="77777777" w:rsidR="00EB14B0" w:rsidRPr="00045714" w:rsidRDefault="00EB14B0">
            <w:pPr>
              <w:widowControl w:val="0"/>
              <w:numPr>
                <w:ilvl w:val="0"/>
                <w:numId w:val="23"/>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leadership skills do parents need to provide guidance and discipline to children?</w:t>
            </w:r>
          </w:p>
          <w:p w14:paraId="4FE42C1A" w14:textId="77777777" w:rsidR="00EB14B0" w:rsidRPr="00045714" w:rsidRDefault="00EB14B0">
            <w:pPr>
              <w:widowControl w:val="0"/>
              <w:numPr>
                <w:ilvl w:val="0"/>
                <w:numId w:val="23"/>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parental actions reflect leadership skills?</w:t>
            </w:r>
          </w:p>
          <w:p w14:paraId="7F7CC1A6" w14:textId="77777777" w:rsidR="00EB14B0" w:rsidRPr="00045714" w:rsidRDefault="00EB14B0">
            <w:pPr>
              <w:widowControl w:val="0"/>
              <w:numPr>
                <w:ilvl w:val="0"/>
                <w:numId w:val="23"/>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resources are available for parents to learn about parenting styles?</w:t>
            </w:r>
          </w:p>
          <w:p w14:paraId="701E0632" w14:textId="77777777" w:rsidR="00EB14B0" w:rsidRPr="00045714" w:rsidRDefault="00EB14B0" w:rsidP="00EB14B0">
            <w:pPr>
              <w:widowControl w:val="0"/>
              <w:autoSpaceDE w:val="0"/>
              <w:autoSpaceDN w:val="0"/>
              <w:adjustRightInd w:val="0"/>
              <w:rPr>
                <w:rFonts w:ascii="Times New Roman" w:hAnsi="Times New Roman" w:cs="Times New Roman"/>
                <w:sz w:val="24"/>
                <w:szCs w:val="24"/>
              </w:rPr>
            </w:pPr>
            <w:r w:rsidRPr="00045714">
              <w:rPr>
                <w:rFonts w:ascii="Times New Roman" w:hAnsi="Times New Roman" w:cs="Times New Roman"/>
                <w:b/>
                <w:bCs/>
                <w:sz w:val="24"/>
                <w:szCs w:val="24"/>
              </w:rPr>
              <w:t>Management</w:t>
            </w:r>
          </w:p>
          <w:p w14:paraId="4AE0A6F9" w14:textId="77777777" w:rsidR="00EB14B0" w:rsidRPr="00045714" w:rsidRDefault="00EB14B0">
            <w:pPr>
              <w:widowControl w:val="0"/>
              <w:numPr>
                <w:ilvl w:val="0"/>
                <w:numId w:val="24"/>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t>What factors might influence parents to change their methods of child guidance?</w:t>
            </w:r>
          </w:p>
          <w:p w14:paraId="280E4851" w14:textId="1A0F20D4" w:rsidR="00EB14B0" w:rsidRPr="00045714" w:rsidRDefault="00EB14B0">
            <w:pPr>
              <w:widowControl w:val="0"/>
              <w:numPr>
                <w:ilvl w:val="0"/>
                <w:numId w:val="24"/>
              </w:numPr>
              <w:autoSpaceDE w:val="0"/>
              <w:autoSpaceDN w:val="0"/>
              <w:adjustRightInd w:val="0"/>
              <w:rPr>
                <w:rFonts w:ascii="Times New Roman" w:hAnsi="Times New Roman" w:cs="Times New Roman"/>
                <w:sz w:val="24"/>
                <w:szCs w:val="24"/>
              </w:rPr>
            </w:pPr>
            <w:r w:rsidRPr="00045714">
              <w:rPr>
                <w:rFonts w:ascii="Times New Roman" w:hAnsi="Times New Roman" w:cs="Times New Roman"/>
                <w:sz w:val="24"/>
                <w:szCs w:val="24"/>
              </w:rPr>
              <w:lastRenderedPageBreak/>
              <w:t>What resources might parents use to change their methods of child guidance? What factors might prevent parents from changing? </w:t>
            </w:r>
          </w:p>
        </w:tc>
        <w:tc>
          <w:tcPr>
            <w:tcW w:w="879" w:type="pct"/>
          </w:tcPr>
          <w:p w14:paraId="46E3C063" w14:textId="0B26B7B3"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9.RI, 9.LU, 9.R, 9.C, 10.RI, 10.LU, 10.R, 10.C, 11.DSR, 11.RI, 11.LU, 11.R, 11.C, 12.RI, 12.LU, 12.R, 12.C</w:t>
            </w:r>
          </w:p>
        </w:tc>
        <w:tc>
          <w:tcPr>
            <w:tcW w:w="799" w:type="pct"/>
          </w:tcPr>
          <w:p w14:paraId="0ABAFA46"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Families First</w:t>
            </w:r>
          </w:p>
          <w:p w14:paraId="42200A66"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Dynamics</w:t>
            </w:r>
          </w:p>
          <w:p w14:paraId="623BC305"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Balance</w:t>
            </w:r>
          </w:p>
          <w:p w14:paraId="29B57A19"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Development</w:t>
            </w:r>
          </w:p>
          <w:p w14:paraId="3219DE69"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Safety</w:t>
            </w:r>
          </w:p>
          <w:p w14:paraId="25762701" w14:textId="77777777" w:rsidR="00EB14B0" w:rsidRPr="00105F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Skills</w:t>
            </w:r>
          </w:p>
          <w:p w14:paraId="40C3286E" w14:textId="77777777" w:rsidR="00EB14B0" w:rsidRPr="00105FD3"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9F2E05A"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Power of One</w:t>
            </w:r>
          </w:p>
          <w:p w14:paraId="15958EC0"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A Better You</w:t>
            </w:r>
          </w:p>
          <w:p w14:paraId="25921C1E"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Family Ties</w:t>
            </w:r>
          </w:p>
          <w:p w14:paraId="714D5F7F"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Working on Working</w:t>
            </w:r>
          </w:p>
          <w:p w14:paraId="4055789B"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Take the Lead</w:t>
            </w:r>
          </w:p>
          <w:p w14:paraId="2A00BAAF" w14:textId="77777777" w:rsidR="00EB14B0" w:rsidRPr="00105F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lastRenderedPageBreak/>
              <w:t>Speak out for FCCLA</w:t>
            </w:r>
          </w:p>
          <w:p w14:paraId="7906A662" w14:textId="77777777" w:rsidR="00EB14B0" w:rsidRPr="00105FD3" w:rsidRDefault="00EB14B0" w:rsidP="00EB14B0">
            <w:pPr>
              <w:widowControl w:val="0"/>
              <w:autoSpaceDE w:val="0"/>
              <w:autoSpaceDN w:val="0"/>
              <w:adjustRightInd w:val="0"/>
              <w:rPr>
                <w:rFonts w:ascii="Times New Roman" w:eastAsia="Times New Roman" w:hAnsi="Times New Roman" w:cs="Times New Roman"/>
                <w:sz w:val="24"/>
                <w:szCs w:val="24"/>
              </w:rPr>
            </w:pPr>
          </w:p>
          <w:p w14:paraId="0F2A0380"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STAND Up</w:t>
            </w:r>
          </w:p>
          <w:p w14:paraId="59D50FC1" w14:textId="77777777" w:rsidR="00EB14B0" w:rsidRPr="00105F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Assess</w:t>
            </w:r>
          </w:p>
          <w:p w14:paraId="5DCA392D" w14:textId="77777777" w:rsidR="00EB14B0" w:rsidRPr="00105F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Educate</w:t>
            </w:r>
          </w:p>
          <w:p w14:paraId="320059ED"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105FD3">
              <w:rPr>
                <w:rFonts w:ascii="Times New Roman" w:eastAsia="Times New Roman" w:hAnsi="Times New Roman" w:cs="Times New Roman"/>
                <w:sz w:val="24"/>
                <w:szCs w:val="24"/>
              </w:rPr>
              <w:t>Advocate</w:t>
            </w:r>
          </w:p>
          <w:p w14:paraId="5286A620"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29FE8FA" w14:textId="77777777" w:rsidR="00EB14B0" w:rsidRPr="00105F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05FD3">
              <w:rPr>
                <w:rFonts w:ascii="Times New Roman" w:eastAsia="Times New Roman" w:hAnsi="Times New Roman" w:cs="Times New Roman"/>
                <w:b/>
                <w:sz w:val="24"/>
                <w:szCs w:val="24"/>
                <w:u w:val="single"/>
              </w:rPr>
              <w:t>Competitive Event--STAR Events</w:t>
            </w:r>
          </w:p>
          <w:p w14:paraId="1BB98003"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Focus on Children</w:t>
            </w:r>
          </w:p>
          <w:p w14:paraId="3670A79E"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Interpersonal Communications</w:t>
            </w:r>
          </w:p>
          <w:p w14:paraId="1ADB188A"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National Programs in Action</w:t>
            </w:r>
          </w:p>
          <w:p w14:paraId="62492C30"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Professional Presentation</w:t>
            </w:r>
          </w:p>
          <w:p w14:paraId="2C312746" w14:textId="799E92BE"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national website for online events</w:t>
            </w:r>
          </w:p>
          <w:p w14:paraId="74BC693D" w14:textId="77777777" w:rsidR="00EB14B0" w:rsidRPr="00105F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05FD3">
              <w:rPr>
                <w:rFonts w:ascii="Times New Roman" w:eastAsia="Times New Roman" w:hAnsi="Times New Roman" w:cs="Times New Roman"/>
                <w:sz w:val="24"/>
                <w:szCs w:val="24"/>
              </w:rPr>
              <w:t>Check the website for Skill Events</w:t>
            </w:r>
          </w:p>
          <w:p w14:paraId="1BAFBD87" w14:textId="5B4D7DE6"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6DBB1005" w14:textId="400697E5" w:rsidTr="00EB14B0">
        <w:tc>
          <w:tcPr>
            <w:tcW w:w="197" w:type="pct"/>
            <w:shd w:val="clear" w:color="auto" w:fill="FFFFFF" w:themeFill="background1"/>
          </w:tcPr>
          <w:p w14:paraId="00528C63" w14:textId="2ADDE7F0"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48</w:t>
            </w:r>
          </w:p>
        </w:tc>
        <w:tc>
          <w:tcPr>
            <w:tcW w:w="899" w:type="pct"/>
            <w:shd w:val="clear" w:color="auto" w:fill="FFFFFF" w:themeFill="background1"/>
            <w:tcMar>
              <w:top w:w="43" w:type="dxa"/>
              <w:left w:w="115" w:type="dxa"/>
              <w:bottom w:w="43" w:type="dxa"/>
              <w:right w:w="115" w:type="dxa"/>
            </w:tcMar>
          </w:tcPr>
          <w:p w14:paraId="1C85468D" w14:textId="499BFD55"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Evaluate different parenting styles. </w:t>
            </w:r>
          </w:p>
        </w:tc>
        <w:tc>
          <w:tcPr>
            <w:tcW w:w="1234" w:type="pct"/>
          </w:tcPr>
          <w:p w14:paraId="1F8AFA46" w14:textId="77777777" w:rsidR="00EB14B0" w:rsidRPr="00FE770F" w:rsidRDefault="00EB14B0" w:rsidP="00EB14B0">
            <w:pPr>
              <w:spacing w:before="100" w:beforeAutospacing="1" w:after="100" w:afterAutospacing="1"/>
              <w:rPr>
                <w:rFonts w:ascii="Times New Roman" w:eastAsia="Times New Roman" w:hAnsi="Times New Roman" w:cs="Times New Roman"/>
                <w:sz w:val="24"/>
                <w:szCs w:val="24"/>
              </w:rPr>
            </w:pPr>
            <w:r w:rsidRPr="00FE770F">
              <w:rPr>
                <w:rFonts w:ascii="Times New Roman" w:eastAsia="Times New Roman" w:hAnsi="Times New Roman" w:cs="Times New Roman"/>
                <w:sz w:val="24"/>
                <w:szCs w:val="24"/>
              </w:rPr>
              <w:t>Evaluation should include</w:t>
            </w:r>
          </w:p>
          <w:p w14:paraId="31B00CDF" w14:textId="387556C9" w:rsidR="00EB14B0" w:rsidRPr="00FE770F" w:rsidRDefault="00EB14B0">
            <w:pPr>
              <w:numPr>
                <w:ilvl w:val="0"/>
                <w:numId w:val="25"/>
              </w:numPr>
              <w:spacing w:before="100" w:beforeAutospacing="1" w:after="100" w:afterAutospacing="1"/>
              <w:rPr>
                <w:rFonts w:ascii="Times New Roman" w:eastAsia="Times New Roman" w:hAnsi="Times New Roman" w:cs="Times New Roman"/>
                <w:sz w:val="24"/>
                <w:szCs w:val="24"/>
              </w:rPr>
            </w:pPr>
            <w:r w:rsidRPr="00FE770F">
              <w:rPr>
                <w:rFonts w:ascii="Times New Roman" w:eastAsia="Times New Roman" w:hAnsi="Times New Roman" w:cs="Times New Roman"/>
                <w:sz w:val="24"/>
                <w:szCs w:val="24"/>
              </w:rPr>
              <w:t xml:space="preserve">identifying and describing the characteristics of </w:t>
            </w:r>
            <w:r>
              <w:rPr>
                <w:rFonts w:ascii="Times New Roman" w:eastAsia="Times New Roman" w:hAnsi="Times New Roman" w:cs="Times New Roman"/>
                <w:sz w:val="24"/>
                <w:szCs w:val="24"/>
              </w:rPr>
              <w:t xml:space="preserve">authoritative, </w:t>
            </w:r>
            <w:r w:rsidRPr="00FE770F">
              <w:rPr>
                <w:rFonts w:ascii="Times New Roman" w:eastAsia="Times New Roman" w:hAnsi="Times New Roman" w:cs="Times New Roman"/>
                <w:sz w:val="24"/>
                <w:szCs w:val="24"/>
              </w:rPr>
              <w:t>authoritarian</w:t>
            </w:r>
            <w:r>
              <w:rPr>
                <w:rFonts w:ascii="Times New Roman" w:eastAsia="Times New Roman" w:hAnsi="Times New Roman" w:cs="Times New Roman"/>
                <w:sz w:val="24"/>
                <w:szCs w:val="24"/>
              </w:rPr>
              <w:t>,</w:t>
            </w:r>
            <w:r w:rsidRPr="00FE770F">
              <w:rPr>
                <w:rFonts w:ascii="Times New Roman" w:eastAsia="Times New Roman" w:hAnsi="Times New Roman" w:cs="Times New Roman"/>
                <w:sz w:val="24"/>
                <w:szCs w:val="24"/>
              </w:rPr>
              <w:t xml:space="preserve"> permissive</w:t>
            </w:r>
            <w:r>
              <w:rPr>
                <w:rFonts w:ascii="Times New Roman" w:eastAsia="Times New Roman" w:hAnsi="Times New Roman" w:cs="Times New Roman"/>
                <w:sz w:val="24"/>
                <w:szCs w:val="24"/>
              </w:rPr>
              <w:t>, and uninvolved/neglectful</w:t>
            </w:r>
            <w:r w:rsidRPr="00FE770F">
              <w:rPr>
                <w:rFonts w:ascii="Times New Roman" w:eastAsia="Times New Roman" w:hAnsi="Times New Roman" w:cs="Times New Roman"/>
                <w:sz w:val="24"/>
                <w:szCs w:val="24"/>
              </w:rPr>
              <w:t xml:space="preserve"> parenting styles</w:t>
            </w:r>
          </w:p>
          <w:p w14:paraId="49EA9EC1" w14:textId="77777777" w:rsidR="00EB14B0" w:rsidRPr="00FE770F" w:rsidRDefault="00EB14B0">
            <w:pPr>
              <w:numPr>
                <w:ilvl w:val="0"/>
                <w:numId w:val="25"/>
              </w:numPr>
              <w:spacing w:before="100" w:beforeAutospacing="1" w:after="100" w:afterAutospacing="1"/>
              <w:rPr>
                <w:rFonts w:ascii="Times New Roman" w:eastAsia="Times New Roman" w:hAnsi="Times New Roman" w:cs="Times New Roman"/>
                <w:sz w:val="24"/>
                <w:szCs w:val="24"/>
              </w:rPr>
            </w:pPr>
            <w:r w:rsidRPr="00FE770F">
              <w:rPr>
                <w:rFonts w:ascii="Times New Roman" w:eastAsia="Times New Roman" w:hAnsi="Times New Roman" w:cs="Times New Roman"/>
                <w:sz w:val="24"/>
                <w:szCs w:val="24"/>
              </w:rPr>
              <w:t>comparing parenting styles in terms of who is in control, expectations of the parent and child, and ways of dealing with problem behavior</w:t>
            </w:r>
          </w:p>
          <w:p w14:paraId="48D9207D" w14:textId="77777777" w:rsidR="00EB14B0" w:rsidRPr="00FE770F" w:rsidRDefault="00EB14B0">
            <w:pPr>
              <w:numPr>
                <w:ilvl w:val="0"/>
                <w:numId w:val="25"/>
              </w:numPr>
              <w:spacing w:before="100" w:beforeAutospacing="1" w:after="100" w:afterAutospacing="1"/>
              <w:rPr>
                <w:rFonts w:ascii="Times New Roman" w:eastAsia="Times New Roman" w:hAnsi="Times New Roman" w:cs="Times New Roman"/>
                <w:sz w:val="24"/>
                <w:szCs w:val="24"/>
              </w:rPr>
            </w:pPr>
            <w:r w:rsidRPr="00FE770F">
              <w:rPr>
                <w:rFonts w:ascii="Times New Roman" w:eastAsia="Times New Roman" w:hAnsi="Times New Roman" w:cs="Times New Roman"/>
                <w:sz w:val="24"/>
                <w:szCs w:val="24"/>
              </w:rPr>
              <w:t>predicting children’s behavioral and socio-emotional outcomes for each of these parenting styles</w:t>
            </w:r>
          </w:p>
          <w:p w14:paraId="3FF05787" w14:textId="59F9BD04" w:rsidR="00EB14B0" w:rsidRPr="00FE770F" w:rsidRDefault="00EB14B0">
            <w:pPr>
              <w:numPr>
                <w:ilvl w:val="0"/>
                <w:numId w:val="25"/>
              </w:numPr>
              <w:spacing w:before="100" w:beforeAutospacing="1" w:after="100" w:afterAutospacing="1"/>
              <w:rPr>
                <w:rFonts w:ascii="Times New Roman" w:eastAsia="Times New Roman" w:hAnsi="Times New Roman" w:cs="Times New Roman"/>
                <w:sz w:val="24"/>
                <w:szCs w:val="24"/>
              </w:rPr>
            </w:pPr>
            <w:r w:rsidRPr="00FE770F">
              <w:rPr>
                <w:rFonts w:ascii="Times New Roman" w:eastAsia="Times New Roman" w:hAnsi="Times New Roman" w:cs="Times New Roman"/>
                <w:sz w:val="24"/>
                <w:szCs w:val="24"/>
              </w:rPr>
              <w:t>discussing the two dimensions of parenting (i.e., warmth and control). </w:t>
            </w:r>
          </w:p>
        </w:tc>
        <w:tc>
          <w:tcPr>
            <w:tcW w:w="992" w:type="pct"/>
          </w:tcPr>
          <w:p w14:paraId="33AC68CB" w14:textId="238D39BA" w:rsidR="00EB14B0" w:rsidRDefault="00EB14B0" w:rsidP="00EB14B0">
            <w:pPr>
              <w:widowControl w:val="0"/>
              <w:autoSpaceDE w:val="0"/>
              <w:autoSpaceDN w:val="0"/>
              <w:adjustRightInd w:val="0"/>
              <w:rPr>
                <w:rFonts w:ascii="Times New Roman" w:hAnsi="Times New Roman" w:cs="Times New Roman"/>
                <w:b/>
                <w:bCs/>
                <w:sz w:val="24"/>
                <w:szCs w:val="24"/>
              </w:rPr>
            </w:pPr>
            <w:r w:rsidRPr="00FE770F">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3552267A" w14:textId="77777777" w:rsidR="00EB14B0" w:rsidRPr="00FE770F" w:rsidRDefault="00EB14B0" w:rsidP="00EB14B0">
            <w:pPr>
              <w:widowControl w:val="0"/>
              <w:autoSpaceDE w:val="0"/>
              <w:autoSpaceDN w:val="0"/>
              <w:adjustRightInd w:val="0"/>
              <w:rPr>
                <w:rFonts w:ascii="Times New Roman" w:hAnsi="Times New Roman" w:cs="Times New Roman"/>
                <w:sz w:val="24"/>
                <w:szCs w:val="24"/>
              </w:rPr>
            </w:pPr>
          </w:p>
          <w:p w14:paraId="783D0A36" w14:textId="77777777" w:rsidR="00EB14B0" w:rsidRPr="00FE770F" w:rsidRDefault="00EB14B0" w:rsidP="00EB14B0">
            <w:pPr>
              <w:widowControl w:val="0"/>
              <w:autoSpaceDE w:val="0"/>
              <w:autoSpaceDN w:val="0"/>
              <w:adjustRightInd w:val="0"/>
              <w:rPr>
                <w:rFonts w:ascii="Times New Roman" w:hAnsi="Times New Roman" w:cs="Times New Roman"/>
                <w:sz w:val="24"/>
                <w:szCs w:val="24"/>
              </w:rPr>
            </w:pPr>
            <w:r w:rsidRPr="00FE770F">
              <w:rPr>
                <w:rFonts w:ascii="Times New Roman" w:hAnsi="Times New Roman" w:cs="Times New Roman"/>
                <w:b/>
                <w:bCs/>
                <w:sz w:val="24"/>
                <w:szCs w:val="24"/>
              </w:rPr>
              <w:t>Thinking</w:t>
            </w:r>
          </w:p>
          <w:p w14:paraId="58BDAAFC" w14:textId="77777777" w:rsidR="00EB14B0" w:rsidRPr="00FE770F" w:rsidRDefault="00EB14B0">
            <w:pPr>
              <w:widowControl w:val="0"/>
              <w:numPr>
                <w:ilvl w:val="0"/>
                <w:numId w:val="26"/>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What factors determine the decisions parents make in guiding children?</w:t>
            </w:r>
          </w:p>
          <w:p w14:paraId="7F5558A4" w14:textId="77777777" w:rsidR="00EB14B0" w:rsidRPr="00FE770F" w:rsidRDefault="00EB14B0">
            <w:pPr>
              <w:widowControl w:val="0"/>
              <w:numPr>
                <w:ilvl w:val="0"/>
                <w:numId w:val="26"/>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Where do parents acquire their parenting style?</w:t>
            </w:r>
          </w:p>
          <w:p w14:paraId="08367648" w14:textId="77777777" w:rsidR="00EB14B0" w:rsidRPr="00FE770F" w:rsidRDefault="00EB14B0">
            <w:pPr>
              <w:widowControl w:val="0"/>
              <w:numPr>
                <w:ilvl w:val="0"/>
                <w:numId w:val="26"/>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What needs do parents have that influence their parenting style?</w:t>
            </w:r>
          </w:p>
          <w:p w14:paraId="2C644E72" w14:textId="77777777" w:rsidR="00EB14B0" w:rsidRPr="00FE770F" w:rsidRDefault="00EB14B0" w:rsidP="00EB14B0">
            <w:pPr>
              <w:widowControl w:val="0"/>
              <w:autoSpaceDE w:val="0"/>
              <w:autoSpaceDN w:val="0"/>
              <w:adjustRightInd w:val="0"/>
              <w:rPr>
                <w:rFonts w:ascii="Times New Roman" w:hAnsi="Times New Roman" w:cs="Times New Roman"/>
                <w:sz w:val="24"/>
                <w:szCs w:val="24"/>
              </w:rPr>
            </w:pPr>
            <w:r w:rsidRPr="00FE770F">
              <w:rPr>
                <w:rFonts w:ascii="Times New Roman" w:hAnsi="Times New Roman" w:cs="Times New Roman"/>
                <w:b/>
                <w:bCs/>
                <w:sz w:val="24"/>
                <w:szCs w:val="24"/>
              </w:rPr>
              <w:t>Communication</w:t>
            </w:r>
          </w:p>
          <w:p w14:paraId="1F223E49" w14:textId="77777777" w:rsidR="00EB14B0" w:rsidRPr="00FE770F" w:rsidRDefault="00EB14B0">
            <w:pPr>
              <w:widowControl w:val="0"/>
              <w:numPr>
                <w:ilvl w:val="0"/>
                <w:numId w:val="27"/>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How might the media influence a parent's approach to guiding and disciplining children and adolescents?</w:t>
            </w:r>
          </w:p>
          <w:p w14:paraId="7FBC4C4F" w14:textId="77777777" w:rsidR="00EB14B0" w:rsidRPr="00FE770F" w:rsidRDefault="00EB14B0">
            <w:pPr>
              <w:widowControl w:val="0"/>
              <w:numPr>
                <w:ilvl w:val="0"/>
                <w:numId w:val="27"/>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How do a parent's values and beliefs influence his or her approach to guiding and disciplining children and adolescents?</w:t>
            </w:r>
          </w:p>
          <w:p w14:paraId="75C87213" w14:textId="77777777" w:rsidR="00EB14B0" w:rsidRPr="00FE770F" w:rsidRDefault="00EB14B0">
            <w:pPr>
              <w:widowControl w:val="0"/>
              <w:numPr>
                <w:ilvl w:val="0"/>
                <w:numId w:val="27"/>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What messages does a parent with a permissive style send to a child when rules are not enforced?</w:t>
            </w:r>
          </w:p>
          <w:p w14:paraId="25CD3B04" w14:textId="77777777" w:rsidR="00EB14B0" w:rsidRPr="00FE770F" w:rsidRDefault="00EB14B0" w:rsidP="00EB14B0">
            <w:pPr>
              <w:widowControl w:val="0"/>
              <w:autoSpaceDE w:val="0"/>
              <w:autoSpaceDN w:val="0"/>
              <w:adjustRightInd w:val="0"/>
              <w:rPr>
                <w:rFonts w:ascii="Times New Roman" w:hAnsi="Times New Roman" w:cs="Times New Roman"/>
                <w:sz w:val="24"/>
                <w:szCs w:val="24"/>
              </w:rPr>
            </w:pPr>
            <w:r w:rsidRPr="00FE770F">
              <w:rPr>
                <w:rFonts w:ascii="Times New Roman" w:hAnsi="Times New Roman" w:cs="Times New Roman"/>
                <w:b/>
                <w:bCs/>
                <w:sz w:val="24"/>
                <w:szCs w:val="24"/>
              </w:rPr>
              <w:t>Leadership</w:t>
            </w:r>
          </w:p>
          <w:p w14:paraId="4D5DC286" w14:textId="77777777" w:rsidR="00EB14B0" w:rsidRPr="00FE770F" w:rsidRDefault="00EB14B0">
            <w:pPr>
              <w:widowControl w:val="0"/>
              <w:numPr>
                <w:ilvl w:val="0"/>
                <w:numId w:val="28"/>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 xml:space="preserve">What are the authoritarian parent's expectations of a </w:t>
            </w:r>
            <w:r w:rsidRPr="00FE770F">
              <w:rPr>
                <w:rFonts w:ascii="Times New Roman" w:hAnsi="Times New Roman" w:cs="Times New Roman"/>
                <w:sz w:val="24"/>
                <w:szCs w:val="24"/>
              </w:rPr>
              <w:lastRenderedPageBreak/>
              <w:t>child's behavior? How do these expectations differ from those of a democratic or permissive parent?</w:t>
            </w:r>
          </w:p>
          <w:p w14:paraId="20FC5FC1" w14:textId="77777777" w:rsidR="00EB14B0" w:rsidRPr="00FE770F" w:rsidRDefault="00EB14B0">
            <w:pPr>
              <w:widowControl w:val="0"/>
              <w:numPr>
                <w:ilvl w:val="0"/>
                <w:numId w:val="28"/>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How do the three approaches differ in terms of rules? How do they differ in terms of choices made by the child?</w:t>
            </w:r>
          </w:p>
          <w:p w14:paraId="0CF2371F" w14:textId="77777777" w:rsidR="00EB14B0" w:rsidRPr="00FE770F" w:rsidRDefault="00EB14B0">
            <w:pPr>
              <w:widowControl w:val="0"/>
              <w:numPr>
                <w:ilvl w:val="0"/>
                <w:numId w:val="28"/>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Which child guidance approach encourages a child to develop leadership skills? Why?</w:t>
            </w:r>
          </w:p>
          <w:p w14:paraId="43396918" w14:textId="77777777" w:rsidR="00EB14B0" w:rsidRPr="00FE770F" w:rsidRDefault="00EB14B0" w:rsidP="00EB14B0">
            <w:pPr>
              <w:widowControl w:val="0"/>
              <w:autoSpaceDE w:val="0"/>
              <w:autoSpaceDN w:val="0"/>
              <w:adjustRightInd w:val="0"/>
              <w:rPr>
                <w:rFonts w:ascii="Times New Roman" w:hAnsi="Times New Roman" w:cs="Times New Roman"/>
                <w:sz w:val="24"/>
                <w:szCs w:val="24"/>
              </w:rPr>
            </w:pPr>
            <w:r w:rsidRPr="00FE770F">
              <w:rPr>
                <w:rFonts w:ascii="Times New Roman" w:hAnsi="Times New Roman" w:cs="Times New Roman"/>
                <w:b/>
                <w:bCs/>
                <w:sz w:val="24"/>
                <w:szCs w:val="24"/>
              </w:rPr>
              <w:t>Management</w:t>
            </w:r>
          </w:p>
          <w:p w14:paraId="0C81867A" w14:textId="77777777" w:rsidR="00EB14B0" w:rsidRPr="00FE770F" w:rsidRDefault="00EB14B0">
            <w:pPr>
              <w:widowControl w:val="0"/>
              <w:numPr>
                <w:ilvl w:val="0"/>
                <w:numId w:val="29"/>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What are the characteristics of natural and logical consequences? What are the differences between consequences and punishment?</w:t>
            </w:r>
          </w:p>
          <w:p w14:paraId="6010B81B" w14:textId="77777777" w:rsidR="00EB14B0" w:rsidRPr="00FE770F" w:rsidRDefault="00EB14B0">
            <w:pPr>
              <w:widowControl w:val="0"/>
              <w:numPr>
                <w:ilvl w:val="0"/>
                <w:numId w:val="29"/>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What is the extreme form of authoritarian parenting? What is the extreme form of permissive parenting?</w:t>
            </w:r>
          </w:p>
          <w:p w14:paraId="025ABAC0" w14:textId="035954BB" w:rsidR="00EB14B0" w:rsidRPr="00FE770F" w:rsidRDefault="00EB14B0">
            <w:pPr>
              <w:widowControl w:val="0"/>
              <w:numPr>
                <w:ilvl w:val="0"/>
                <w:numId w:val="29"/>
              </w:numPr>
              <w:autoSpaceDE w:val="0"/>
              <w:autoSpaceDN w:val="0"/>
              <w:adjustRightInd w:val="0"/>
              <w:rPr>
                <w:rFonts w:ascii="Times New Roman" w:hAnsi="Times New Roman" w:cs="Times New Roman"/>
                <w:sz w:val="24"/>
                <w:szCs w:val="24"/>
              </w:rPr>
            </w:pPr>
            <w:r w:rsidRPr="00FE770F">
              <w:rPr>
                <w:rFonts w:ascii="Times New Roman" w:hAnsi="Times New Roman" w:cs="Times New Roman"/>
                <w:sz w:val="24"/>
                <w:szCs w:val="24"/>
              </w:rPr>
              <w:t>What management skills can a child learn from experiencing natural consequences? </w:t>
            </w:r>
          </w:p>
        </w:tc>
        <w:tc>
          <w:tcPr>
            <w:tcW w:w="879" w:type="pct"/>
          </w:tcPr>
          <w:p w14:paraId="1F9A8E6E" w14:textId="05665C89"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9.RV, 9.RI, 9.LU, 9.C, 10.RV, 10.RI, 10.LU, 10.C, 11.RV, 11.RI, 11.LU, 11.C, 12.RV, 12.RI, 12.LU, 12.C</w:t>
            </w:r>
          </w:p>
        </w:tc>
        <w:tc>
          <w:tcPr>
            <w:tcW w:w="799" w:type="pct"/>
          </w:tcPr>
          <w:p w14:paraId="489F24C4" w14:textId="77777777" w:rsidR="00EB14B0" w:rsidRPr="00793E89"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793E89">
              <w:rPr>
                <w:rFonts w:ascii="Times New Roman" w:eastAsia="Times New Roman" w:hAnsi="Times New Roman" w:cs="Times New Roman"/>
                <w:b/>
                <w:sz w:val="24"/>
                <w:szCs w:val="24"/>
                <w:u w:val="single"/>
              </w:rPr>
              <w:t>Families First</w:t>
            </w:r>
          </w:p>
          <w:p w14:paraId="1C524B3F" w14:textId="77777777" w:rsidR="00EB14B0" w:rsidRPr="00793E89"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Dynamics</w:t>
            </w:r>
          </w:p>
          <w:p w14:paraId="1C1D73C6" w14:textId="77777777" w:rsidR="00EB14B0" w:rsidRPr="00793E89"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Balance</w:t>
            </w:r>
          </w:p>
          <w:p w14:paraId="30EF3C23" w14:textId="77777777" w:rsidR="00EB14B0" w:rsidRPr="00793E89"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Development</w:t>
            </w:r>
          </w:p>
          <w:p w14:paraId="64E2CFF2" w14:textId="77777777" w:rsidR="00EB14B0" w:rsidRPr="00793E89"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Safety</w:t>
            </w:r>
          </w:p>
          <w:p w14:paraId="6C5070D2" w14:textId="77777777" w:rsidR="00EB14B0" w:rsidRPr="00793E89"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Skills</w:t>
            </w:r>
          </w:p>
          <w:p w14:paraId="6505166F" w14:textId="77777777" w:rsidR="00EB14B0" w:rsidRPr="00793E89"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0F3A7AC4" w14:textId="77777777" w:rsidR="00EB14B0" w:rsidRPr="00793E89"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793E89">
              <w:rPr>
                <w:rFonts w:ascii="Times New Roman" w:eastAsia="Times New Roman" w:hAnsi="Times New Roman" w:cs="Times New Roman"/>
                <w:b/>
                <w:sz w:val="24"/>
                <w:szCs w:val="24"/>
                <w:u w:val="single"/>
              </w:rPr>
              <w:t>Power of One</w:t>
            </w:r>
          </w:p>
          <w:p w14:paraId="51846DE5" w14:textId="77777777" w:rsidR="00EB14B0" w:rsidRPr="00793E89"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A Better You</w:t>
            </w:r>
          </w:p>
          <w:p w14:paraId="6078C8F9" w14:textId="77777777" w:rsidR="00EB14B0" w:rsidRPr="00793E89"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Family Ties</w:t>
            </w:r>
          </w:p>
          <w:p w14:paraId="14C2F00C" w14:textId="77777777" w:rsidR="00EB14B0" w:rsidRPr="00793E89"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57FABF1" w14:textId="77777777" w:rsidR="00EB14B0" w:rsidRPr="00793E89"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793E89">
              <w:rPr>
                <w:rFonts w:ascii="Times New Roman" w:eastAsia="Times New Roman" w:hAnsi="Times New Roman" w:cs="Times New Roman"/>
                <w:b/>
                <w:sz w:val="24"/>
                <w:szCs w:val="24"/>
                <w:u w:val="single"/>
              </w:rPr>
              <w:t>Competitive Event--STAR Events</w:t>
            </w:r>
          </w:p>
          <w:p w14:paraId="5DF3FD23" w14:textId="77777777" w:rsidR="00EB14B0" w:rsidRPr="00793E89"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Focus on Children</w:t>
            </w:r>
          </w:p>
          <w:p w14:paraId="74431794" w14:textId="77777777" w:rsidR="00EB14B0" w:rsidRPr="00793E89"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Interpersonal Communications</w:t>
            </w:r>
          </w:p>
          <w:p w14:paraId="4CEC903C" w14:textId="77777777" w:rsidR="00EB14B0" w:rsidRPr="00793E89"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National Programs in Action</w:t>
            </w:r>
          </w:p>
          <w:p w14:paraId="2A663739" w14:textId="77777777" w:rsidR="00EB14B0" w:rsidRPr="00793E89"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Professional Presentation</w:t>
            </w:r>
          </w:p>
          <w:p w14:paraId="2E614EFD" w14:textId="537084E9" w:rsidR="00EB14B0" w:rsidRPr="00793E89"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Check the national website for online events</w:t>
            </w:r>
          </w:p>
          <w:p w14:paraId="66200C1C" w14:textId="77777777" w:rsidR="00EB14B0" w:rsidRPr="00793E89"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93E89">
              <w:rPr>
                <w:rFonts w:ascii="Times New Roman" w:eastAsia="Times New Roman" w:hAnsi="Times New Roman" w:cs="Times New Roman"/>
                <w:sz w:val="24"/>
                <w:szCs w:val="24"/>
              </w:rPr>
              <w:t>Check the website for Skill Events</w:t>
            </w:r>
          </w:p>
          <w:p w14:paraId="57FDFA57" w14:textId="2A587C05"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173652A4" w14:textId="4579C6C1" w:rsidTr="00EB14B0">
        <w:tc>
          <w:tcPr>
            <w:tcW w:w="197" w:type="pct"/>
            <w:shd w:val="clear" w:color="auto" w:fill="FFFFFF" w:themeFill="background1"/>
          </w:tcPr>
          <w:p w14:paraId="4168B45C" w14:textId="77777777"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p w14:paraId="7D01B93F" w14:textId="59D0BF93"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(O)</w:t>
            </w:r>
          </w:p>
          <w:p w14:paraId="2DA993DE" w14:textId="6BF1570F" w:rsidR="00EB14B0" w:rsidRPr="006C2C30" w:rsidRDefault="00EB14B0" w:rsidP="00EB14B0">
            <w:pPr>
              <w:rPr>
                <w:rFonts w:ascii="Times New Roman" w:eastAsia="Times New Roman" w:hAnsi="Times New Roman" w:cs="Times New Roman"/>
                <w:sz w:val="24"/>
                <w:szCs w:val="24"/>
              </w:rPr>
            </w:pPr>
          </w:p>
        </w:tc>
        <w:tc>
          <w:tcPr>
            <w:tcW w:w="899" w:type="pct"/>
            <w:shd w:val="clear" w:color="auto" w:fill="FFFFFF" w:themeFill="background1"/>
            <w:tcMar>
              <w:top w:w="43" w:type="dxa"/>
              <w:left w:w="115" w:type="dxa"/>
              <w:bottom w:w="43" w:type="dxa"/>
              <w:right w:w="115" w:type="dxa"/>
            </w:tcMar>
          </w:tcPr>
          <w:p w14:paraId="30F1BAD9" w14:textId="79E051A8" w:rsidR="00EB14B0" w:rsidRDefault="00EB14B0" w:rsidP="00EB14B0">
            <w:pPr>
              <w:rPr>
                <w:rFonts w:ascii="Times New Roman" w:eastAsia="Times New Roman" w:hAnsi="Times New Roman" w:cs="Times New Roman"/>
                <w:sz w:val="24"/>
                <w:szCs w:val="24"/>
              </w:rPr>
            </w:pPr>
            <w:bookmarkStart w:id="4" w:name="_Hlk217462206"/>
            <w:r w:rsidRPr="006C2C30">
              <w:rPr>
                <w:rFonts w:ascii="Times New Roman" w:eastAsia="Times New Roman" w:hAnsi="Times New Roman" w:cs="Times New Roman"/>
                <w:sz w:val="24"/>
                <w:szCs w:val="24"/>
              </w:rPr>
              <w:t xml:space="preserve">Describe cultural differences in parenting roles and responsibilities. </w:t>
            </w:r>
            <w:bookmarkEnd w:id="4"/>
          </w:p>
        </w:tc>
        <w:tc>
          <w:tcPr>
            <w:tcW w:w="1234" w:type="pct"/>
          </w:tcPr>
          <w:p w14:paraId="20F3BBD4" w14:textId="77777777" w:rsidR="00EB14B0" w:rsidRPr="000B2F57" w:rsidRDefault="00EB14B0" w:rsidP="00EB14B0">
            <w:pPr>
              <w:spacing w:before="100" w:beforeAutospacing="1" w:after="100" w:afterAutospacing="1"/>
              <w:rPr>
                <w:rFonts w:ascii="Times New Roman" w:eastAsia="Times New Roman" w:hAnsi="Times New Roman" w:cs="Times New Roman"/>
                <w:sz w:val="24"/>
                <w:szCs w:val="24"/>
              </w:rPr>
            </w:pPr>
            <w:r w:rsidRPr="000B2F57">
              <w:rPr>
                <w:rFonts w:ascii="Times New Roman" w:eastAsia="Times New Roman" w:hAnsi="Times New Roman" w:cs="Times New Roman"/>
                <w:sz w:val="24"/>
                <w:szCs w:val="24"/>
              </w:rPr>
              <w:t>Description should include</w:t>
            </w:r>
          </w:p>
          <w:p w14:paraId="19C1F425" w14:textId="17F672B5" w:rsidR="00EB14B0" w:rsidRPr="000B2F57" w:rsidRDefault="00EB14B0">
            <w:pPr>
              <w:numPr>
                <w:ilvl w:val="0"/>
                <w:numId w:val="3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parenting </w:t>
            </w:r>
            <w:r w:rsidRPr="000B2F57">
              <w:rPr>
                <w:rFonts w:ascii="Times New Roman" w:eastAsia="Times New Roman" w:hAnsi="Times New Roman" w:cs="Times New Roman"/>
                <w:sz w:val="24"/>
                <w:szCs w:val="24"/>
              </w:rPr>
              <w:t>p</w:t>
            </w:r>
            <w:r>
              <w:rPr>
                <w:rFonts w:ascii="Times New Roman" w:eastAsia="Times New Roman" w:hAnsi="Times New Roman" w:cs="Times New Roman"/>
                <w:sz w:val="24"/>
                <w:szCs w:val="24"/>
              </w:rPr>
              <w:t>ractices,</w:t>
            </w:r>
            <w:r w:rsidRPr="000B2F57">
              <w:rPr>
                <w:rFonts w:ascii="Times New Roman" w:eastAsia="Times New Roman" w:hAnsi="Times New Roman" w:cs="Times New Roman"/>
                <w:sz w:val="24"/>
                <w:szCs w:val="24"/>
              </w:rPr>
              <w:t xml:space="preserve"> behaviors</w:t>
            </w:r>
            <w:r>
              <w:rPr>
                <w:rFonts w:ascii="Times New Roman" w:eastAsia="Times New Roman" w:hAnsi="Times New Roman" w:cs="Times New Roman"/>
                <w:sz w:val="24"/>
                <w:szCs w:val="24"/>
              </w:rPr>
              <w:t>, and expectations</w:t>
            </w:r>
            <w:r w:rsidRPr="000B2F57">
              <w:rPr>
                <w:rFonts w:ascii="Times New Roman" w:eastAsia="Times New Roman" w:hAnsi="Times New Roman" w:cs="Times New Roman"/>
                <w:sz w:val="24"/>
                <w:szCs w:val="24"/>
              </w:rPr>
              <w:t xml:space="preserve"> associated with </w:t>
            </w:r>
            <w:r>
              <w:rPr>
                <w:rFonts w:ascii="Times New Roman" w:eastAsia="Times New Roman" w:hAnsi="Times New Roman" w:cs="Times New Roman"/>
                <w:sz w:val="24"/>
                <w:szCs w:val="24"/>
              </w:rPr>
              <w:t>various</w:t>
            </w:r>
            <w:r w:rsidRPr="000B2F57">
              <w:rPr>
                <w:rFonts w:ascii="Times New Roman" w:eastAsia="Times New Roman" w:hAnsi="Times New Roman" w:cs="Times New Roman"/>
                <w:sz w:val="24"/>
                <w:szCs w:val="24"/>
              </w:rPr>
              <w:t xml:space="preserve"> cultur</w:t>
            </w:r>
            <w:r>
              <w:rPr>
                <w:rFonts w:ascii="Times New Roman" w:eastAsia="Times New Roman" w:hAnsi="Times New Roman" w:cs="Times New Roman"/>
                <w:sz w:val="24"/>
                <w:szCs w:val="24"/>
              </w:rPr>
              <w:t>al,</w:t>
            </w:r>
            <w:r w:rsidRPr="000B2F57">
              <w:rPr>
                <w:rFonts w:ascii="Times New Roman" w:eastAsia="Times New Roman" w:hAnsi="Times New Roman" w:cs="Times New Roman"/>
                <w:sz w:val="24"/>
                <w:szCs w:val="24"/>
              </w:rPr>
              <w:t xml:space="preserve"> ethnic</w:t>
            </w:r>
            <w:r>
              <w:rPr>
                <w:rFonts w:ascii="Times New Roman" w:eastAsia="Times New Roman" w:hAnsi="Times New Roman" w:cs="Times New Roman"/>
                <w:sz w:val="24"/>
                <w:szCs w:val="24"/>
              </w:rPr>
              <w:t>,</w:t>
            </w:r>
            <w:r w:rsidRPr="000B2F57">
              <w:rPr>
                <w:rFonts w:ascii="Times New Roman" w:eastAsia="Times New Roman" w:hAnsi="Times New Roman" w:cs="Times New Roman"/>
                <w:sz w:val="24"/>
                <w:szCs w:val="24"/>
              </w:rPr>
              <w:t xml:space="preserve"> and/or </w:t>
            </w:r>
            <w:r>
              <w:rPr>
                <w:rFonts w:ascii="Times New Roman" w:eastAsia="Times New Roman" w:hAnsi="Times New Roman" w:cs="Times New Roman"/>
                <w:sz w:val="24"/>
                <w:szCs w:val="24"/>
              </w:rPr>
              <w:t xml:space="preserve">racial </w:t>
            </w:r>
            <w:r w:rsidRPr="000B2F57">
              <w:rPr>
                <w:rFonts w:ascii="Times New Roman" w:eastAsia="Times New Roman" w:hAnsi="Times New Roman" w:cs="Times New Roman"/>
                <w:sz w:val="24"/>
                <w:szCs w:val="24"/>
              </w:rPr>
              <w:t>groups</w:t>
            </w:r>
          </w:p>
          <w:p w14:paraId="25E218C8" w14:textId="475796E3" w:rsidR="00EB14B0" w:rsidRDefault="00EB14B0">
            <w:pPr>
              <w:numPr>
                <w:ilvl w:val="0"/>
                <w:numId w:val="30"/>
              </w:numPr>
              <w:spacing w:before="100" w:beforeAutospacing="1" w:after="100" w:afterAutospacing="1"/>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the</w:t>
            </w:r>
            <w:proofErr w:type="gramEnd"/>
            <w:r>
              <w:rPr>
                <w:rFonts w:ascii="Times New Roman" w:eastAsia="Times New Roman" w:hAnsi="Times New Roman" w:cs="Times New Roman"/>
                <w:sz w:val="24"/>
                <w:szCs w:val="24"/>
              </w:rPr>
              <w:t xml:space="preserve"> consequences of parenting on child outcomes</w:t>
            </w:r>
          </w:p>
          <w:p w14:paraId="2105EE48" w14:textId="70B6A788" w:rsidR="00EB14B0" w:rsidRPr="000B2F57" w:rsidRDefault="00EB14B0">
            <w:pPr>
              <w:numPr>
                <w:ilvl w:val="0"/>
                <w:numId w:val="30"/>
              </w:numPr>
              <w:spacing w:before="100" w:beforeAutospacing="1" w:after="100" w:afterAutospacing="1"/>
              <w:rPr>
                <w:rFonts w:ascii="Times New Roman" w:eastAsia="Times New Roman" w:hAnsi="Times New Roman" w:cs="Times New Roman"/>
                <w:sz w:val="24"/>
                <w:szCs w:val="24"/>
              </w:rPr>
            </w:pPr>
            <w:r w:rsidRPr="000B2F57">
              <w:rPr>
                <w:rFonts w:ascii="Times New Roman" w:eastAsia="Times New Roman" w:hAnsi="Times New Roman" w:cs="Times New Roman"/>
                <w:sz w:val="24"/>
                <w:szCs w:val="24"/>
              </w:rPr>
              <w:t xml:space="preserve">the effects of punishment on child development and </w:t>
            </w:r>
            <w:r>
              <w:rPr>
                <w:rFonts w:ascii="Times New Roman" w:eastAsia="Times New Roman" w:hAnsi="Times New Roman" w:cs="Times New Roman"/>
                <w:sz w:val="24"/>
                <w:szCs w:val="24"/>
              </w:rPr>
              <w:t xml:space="preserve">the </w:t>
            </w:r>
            <w:r w:rsidRPr="000B2F57">
              <w:rPr>
                <w:rFonts w:ascii="Times New Roman" w:eastAsia="Times New Roman" w:hAnsi="Times New Roman" w:cs="Times New Roman"/>
                <w:sz w:val="24"/>
                <w:szCs w:val="24"/>
              </w:rPr>
              <w:t>parent-child relationship</w:t>
            </w:r>
          </w:p>
          <w:p w14:paraId="27541524" w14:textId="77777777" w:rsidR="00EB14B0" w:rsidRDefault="00EB14B0">
            <w:pPr>
              <w:numPr>
                <w:ilvl w:val="0"/>
                <w:numId w:val="30"/>
              </w:numPr>
              <w:spacing w:before="100" w:beforeAutospacing="1" w:after="100" w:afterAutospacing="1"/>
              <w:rPr>
                <w:rFonts w:ascii="Times New Roman" w:eastAsia="Times New Roman" w:hAnsi="Times New Roman" w:cs="Times New Roman"/>
                <w:sz w:val="24"/>
                <w:szCs w:val="24"/>
              </w:rPr>
            </w:pPr>
            <w:r w:rsidRPr="000B2F57">
              <w:rPr>
                <w:rFonts w:ascii="Times New Roman" w:eastAsia="Times New Roman" w:hAnsi="Times New Roman" w:cs="Times New Roman"/>
                <w:sz w:val="24"/>
                <w:szCs w:val="24"/>
              </w:rPr>
              <w:t xml:space="preserve">positive parenting tools that focus on </w:t>
            </w:r>
            <w:r>
              <w:rPr>
                <w:rFonts w:ascii="Times New Roman" w:eastAsia="Times New Roman" w:hAnsi="Times New Roman" w:cs="Times New Roman"/>
                <w:sz w:val="24"/>
                <w:szCs w:val="24"/>
              </w:rPr>
              <w:t xml:space="preserve">resilience, </w:t>
            </w:r>
            <w:r w:rsidRPr="000B2F57">
              <w:rPr>
                <w:rFonts w:ascii="Times New Roman" w:eastAsia="Times New Roman" w:hAnsi="Times New Roman" w:cs="Times New Roman"/>
                <w:sz w:val="24"/>
                <w:szCs w:val="24"/>
              </w:rPr>
              <w:t>taking time for training, finding solutions, and avoiding reliance on punishment. </w:t>
            </w:r>
          </w:p>
          <w:p w14:paraId="12F33787" w14:textId="6F416417" w:rsidR="00EB14B0" w:rsidRDefault="00EB14B0" w:rsidP="00EB14B0">
            <w:pPr>
              <w:rPr>
                <w:rFonts w:ascii="Times New Roman" w:eastAsia="Times New Roman" w:hAnsi="Times New Roman" w:cs="Times New Roman"/>
                <w:b/>
                <w:bCs/>
                <w:sz w:val="24"/>
                <w:szCs w:val="24"/>
              </w:rPr>
            </w:pPr>
            <w:r w:rsidRPr="004E673A">
              <w:rPr>
                <w:rFonts w:ascii="Times New Roman" w:eastAsia="Times New Roman" w:hAnsi="Times New Roman" w:cs="Times New Roman"/>
                <w:b/>
                <w:bCs/>
                <w:sz w:val="24"/>
                <w:szCs w:val="24"/>
              </w:rPr>
              <w:t>Teacher Resource:</w:t>
            </w:r>
          </w:p>
          <w:p w14:paraId="7548FFF6" w14:textId="39722232" w:rsidR="00EB14B0" w:rsidRDefault="00EB14B0" w:rsidP="00EB14B0">
            <w:pPr>
              <w:rPr>
                <w:rFonts w:ascii="Times New Roman" w:eastAsia="Times New Roman" w:hAnsi="Times New Roman" w:cs="Times New Roman"/>
                <w:sz w:val="24"/>
                <w:szCs w:val="24"/>
              </w:rPr>
            </w:pPr>
            <w:hyperlink r:id="rId9" w:history="1">
              <w:r w:rsidRPr="00DE66DD">
                <w:rPr>
                  <w:rStyle w:val="Hyperlink"/>
                  <w:rFonts w:ascii="Times New Roman" w:eastAsia="Times New Roman" w:hAnsi="Times New Roman" w:cs="Times New Roman"/>
                  <w:i/>
                  <w:iCs/>
                  <w:sz w:val="24"/>
                  <w:szCs w:val="24"/>
                </w:rPr>
                <w:t>The Consequences of Parenting on Adolescent Outcomes</w:t>
              </w:r>
            </w:hyperlink>
            <w:r>
              <w:rPr>
                <w:rFonts w:ascii="Times New Roman" w:eastAsia="Times New Roman" w:hAnsi="Times New Roman" w:cs="Times New Roman"/>
                <w:sz w:val="24"/>
                <w:szCs w:val="24"/>
              </w:rPr>
              <w:t xml:space="preserve"> by Dr. Donna Hancock Hoskins</w:t>
            </w:r>
          </w:p>
          <w:p w14:paraId="4499D207" w14:textId="7D4A50E9" w:rsidR="00EB14B0" w:rsidRPr="001F298D" w:rsidRDefault="00EB14B0" w:rsidP="00EB14B0">
            <w:pPr>
              <w:spacing w:before="100" w:beforeAutospacing="1" w:after="100" w:afterAutospacing="1"/>
              <w:ind w:left="360"/>
              <w:rPr>
                <w:rFonts w:ascii="Times New Roman" w:eastAsia="Times New Roman" w:hAnsi="Times New Roman" w:cs="Times New Roman"/>
                <w:sz w:val="24"/>
                <w:szCs w:val="24"/>
              </w:rPr>
            </w:pPr>
          </w:p>
        </w:tc>
        <w:tc>
          <w:tcPr>
            <w:tcW w:w="992" w:type="pct"/>
          </w:tcPr>
          <w:p w14:paraId="5892C2E6" w14:textId="2B9AE7C5" w:rsidR="00EB14B0" w:rsidRDefault="00EB14B0" w:rsidP="00EB14B0">
            <w:pPr>
              <w:widowControl w:val="0"/>
              <w:autoSpaceDE w:val="0"/>
              <w:autoSpaceDN w:val="0"/>
              <w:adjustRightInd w:val="0"/>
              <w:rPr>
                <w:rFonts w:ascii="Times New Roman" w:hAnsi="Times New Roman" w:cs="Times New Roman"/>
                <w:b/>
                <w:bCs/>
                <w:sz w:val="24"/>
                <w:szCs w:val="24"/>
              </w:rPr>
            </w:pPr>
            <w:r w:rsidRPr="00EC7352">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32920E50" w14:textId="77777777" w:rsidR="00EB14B0" w:rsidRPr="00EC7352" w:rsidRDefault="00EB14B0" w:rsidP="00EB14B0">
            <w:pPr>
              <w:widowControl w:val="0"/>
              <w:autoSpaceDE w:val="0"/>
              <w:autoSpaceDN w:val="0"/>
              <w:adjustRightInd w:val="0"/>
              <w:rPr>
                <w:rFonts w:ascii="Times New Roman" w:hAnsi="Times New Roman" w:cs="Times New Roman"/>
                <w:sz w:val="24"/>
                <w:szCs w:val="24"/>
              </w:rPr>
            </w:pPr>
          </w:p>
          <w:p w14:paraId="114BCD32" w14:textId="77777777" w:rsidR="00EB14B0" w:rsidRPr="00EC7352" w:rsidRDefault="00EB14B0" w:rsidP="00EB14B0">
            <w:pPr>
              <w:widowControl w:val="0"/>
              <w:autoSpaceDE w:val="0"/>
              <w:autoSpaceDN w:val="0"/>
              <w:adjustRightInd w:val="0"/>
              <w:rPr>
                <w:rFonts w:ascii="Times New Roman" w:hAnsi="Times New Roman" w:cs="Times New Roman"/>
                <w:sz w:val="24"/>
                <w:szCs w:val="24"/>
              </w:rPr>
            </w:pPr>
            <w:r w:rsidRPr="00EC7352">
              <w:rPr>
                <w:rFonts w:ascii="Times New Roman" w:hAnsi="Times New Roman" w:cs="Times New Roman"/>
                <w:b/>
                <w:bCs/>
                <w:sz w:val="24"/>
                <w:szCs w:val="24"/>
              </w:rPr>
              <w:t>Thinking</w:t>
            </w:r>
          </w:p>
          <w:p w14:paraId="240BB043" w14:textId="77777777" w:rsidR="00EB14B0" w:rsidRPr="00EC7352" w:rsidRDefault="00EB14B0">
            <w:pPr>
              <w:widowControl w:val="0"/>
              <w:numPr>
                <w:ilvl w:val="0"/>
                <w:numId w:val="31"/>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 xml:space="preserve">Why do some families have different expectations of boys and girls? What beliefs </w:t>
            </w:r>
            <w:r w:rsidRPr="00EC7352">
              <w:rPr>
                <w:rFonts w:ascii="Times New Roman" w:hAnsi="Times New Roman" w:cs="Times New Roman"/>
                <w:sz w:val="24"/>
                <w:szCs w:val="24"/>
              </w:rPr>
              <w:lastRenderedPageBreak/>
              <w:t>lead some families to severely restrict a girl's education and social contact?</w:t>
            </w:r>
          </w:p>
          <w:p w14:paraId="6F75BD8C" w14:textId="77777777" w:rsidR="00EB14B0" w:rsidRPr="00EC7352" w:rsidRDefault="00EB14B0">
            <w:pPr>
              <w:widowControl w:val="0"/>
              <w:numPr>
                <w:ilvl w:val="0"/>
                <w:numId w:val="31"/>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What can happen when cultural or religious beliefs conflict with the parenting practices of the larger community? How do these differences affect children? The parents? The community?</w:t>
            </w:r>
          </w:p>
          <w:p w14:paraId="12F5A171" w14:textId="77777777" w:rsidR="00EB14B0" w:rsidRPr="00EC7352" w:rsidRDefault="00EB14B0" w:rsidP="00EB14B0">
            <w:pPr>
              <w:widowControl w:val="0"/>
              <w:autoSpaceDE w:val="0"/>
              <w:autoSpaceDN w:val="0"/>
              <w:adjustRightInd w:val="0"/>
              <w:rPr>
                <w:rFonts w:ascii="Times New Roman" w:hAnsi="Times New Roman" w:cs="Times New Roman"/>
                <w:sz w:val="24"/>
                <w:szCs w:val="24"/>
              </w:rPr>
            </w:pPr>
            <w:r w:rsidRPr="00EC7352">
              <w:rPr>
                <w:rFonts w:ascii="Times New Roman" w:hAnsi="Times New Roman" w:cs="Times New Roman"/>
                <w:b/>
                <w:bCs/>
                <w:sz w:val="24"/>
                <w:szCs w:val="24"/>
              </w:rPr>
              <w:t>Communication</w:t>
            </w:r>
          </w:p>
          <w:p w14:paraId="743F3002" w14:textId="77777777" w:rsidR="00EB14B0" w:rsidRPr="00EC7352" w:rsidRDefault="00EB14B0">
            <w:pPr>
              <w:widowControl w:val="0"/>
              <w:numPr>
                <w:ilvl w:val="0"/>
                <w:numId w:val="32"/>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How do families communicate their principles and behavioral expectations to children?</w:t>
            </w:r>
          </w:p>
          <w:p w14:paraId="3721B344" w14:textId="566BCA1A" w:rsidR="00EB14B0" w:rsidRPr="00EC7352" w:rsidRDefault="00EB14B0">
            <w:pPr>
              <w:widowControl w:val="0"/>
              <w:numPr>
                <w:ilvl w:val="0"/>
                <w:numId w:val="32"/>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How do children respond to child guidance based on cultural and ethnic traditions?</w:t>
            </w:r>
          </w:p>
          <w:p w14:paraId="22E6F8F8" w14:textId="77777777" w:rsidR="00EB14B0" w:rsidRPr="00EC7352" w:rsidRDefault="00EB14B0" w:rsidP="00EB14B0">
            <w:pPr>
              <w:widowControl w:val="0"/>
              <w:autoSpaceDE w:val="0"/>
              <w:autoSpaceDN w:val="0"/>
              <w:adjustRightInd w:val="0"/>
              <w:rPr>
                <w:rFonts w:ascii="Times New Roman" w:hAnsi="Times New Roman" w:cs="Times New Roman"/>
                <w:sz w:val="24"/>
                <w:szCs w:val="24"/>
              </w:rPr>
            </w:pPr>
            <w:r w:rsidRPr="00EC7352">
              <w:rPr>
                <w:rFonts w:ascii="Times New Roman" w:hAnsi="Times New Roman" w:cs="Times New Roman"/>
                <w:b/>
                <w:bCs/>
                <w:sz w:val="24"/>
                <w:szCs w:val="24"/>
              </w:rPr>
              <w:t>Leadership</w:t>
            </w:r>
          </w:p>
          <w:p w14:paraId="11E9FD97" w14:textId="77777777" w:rsidR="00EB14B0" w:rsidRPr="00EC7352" w:rsidRDefault="00EB14B0">
            <w:pPr>
              <w:widowControl w:val="0"/>
              <w:numPr>
                <w:ilvl w:val="0"/>
                <w:numId w:val="33"/>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Why are some rules of conduct important for some families but not for others?</w:t>
            </w:r>
          </w:p>
          <w:p w14:paraId="58B245DF" w14:textId="77777777" w:rsidR="00EB14B0" w:rsidRPr="00EC7352" w:rsidRDefault="00EB14B0">
            <w:pPr>
              <w:widowControl w:val="0"/>
              <w:numPr>
                <w:ilvl w:val="0"/>
                <w:numId w:val="33"/>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How do cultural differences influence parenting roles?</w:t>
            </w:r>
          </w:p>
          <w:p w14:paraId="4A2F68CF" w14:textId="77777777" w:rsidR="00EB14B0" w:rsidRPr="00EC7352" w:rsidRDefault="00EB14B0">
            <w:pPr>
              <w:widowControl w:val="0"/>
              <w:numPr>
                <w:ilvl w:val="0"/>
                <w:numId w:val="33"/>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What should individuals do to be respectful of cultural parenting practices?</w:t>
            </w:r>
          </w:p>
          <w:p w14:paraId="17D49D27" w14:textId="77777777" w:rsidR="00EB14B0" w:rsidRPr="00EC7352" w:rsidRDefault="00EB14B0" w:rsidP="00EB14B0">
            <w:pPr>
              <w:widowControl w:val="0"/>
              <w:autoSpaceDE w:val="0"/>
              <w:autoSpaceDN w:val="0"/>
              <w:adjustRightInd w:val="0"/>
              <w:rPr>
                <w:rFonts w:ascii="Times New Roman" w:hAnsi="Times New Roman" w:cs="Times New Roman"/>
                <w:sz w:val="24"/>
                <w:szCs w:val="24"/>
              </w:rPr>
            </w:pPr>
            <w:r w:rsidRPr="00EC7352">
              <w:rPr>
                <w:rFonts w:ascii="Times New Roman" w:hAnsi="Times New Roman" w:cs="Times New Roman"/>
                <w:b/>
                <w:bCs/>
                <w:sz w:val="24"/>
                <w:szCs w:val="24"/>
              </w:rPr>
              <w:t>Management</w:t>
            </w:r>
          </w:p>
          <w:p w14:paraId="529D8D60" w14:textId="7E8B756C" w:rsidR="00EB14B0" w:rsidRPr="00EC7352" w:rsidRDefault="00EB14B0">
            <w:pPr>
              <w:widowControl w:val="0"/>
              <w:numPr>
                <w:ilvl w:val="0"/>
                <w:numId w:val="34"/>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 xml:space="preserve">What information </w:t>
            </w:r>
            <w:proofErr w:type="gramStart"/>
            <w:r w:rsidRPr="00EC7352">
              <w:rPr>
                <w:rFonts w:ascii="Times New Roman" w:hAnsi="Times New Roman" w:cs="Times New Roman"/>
                <w:sz w:val="24"/>
                <w:szCs w:val="24"/>
              </w:rPr>
              <w:t>do</w:t>
            </w:r>
            <w:proofErr w:type="gramEnd"/>
            <w:r w:rsidRPr="00EC7352">
              <w:rPr>
                <w:rFonts w:ascii="Times New Roman" w:hAnsi="Times New Roman" w:cs="Times New Roman"/>
                <w:sz w:val="24"/>
                <w:szCs w:val="24"/>
              </w:rPr>
              <w:t xml:space="preserve"> individuals need to understand the influence of </w:t>
            </w:r>
            <w:r w:rsidRPr="00EC7352">
              <w:rPr>
                <w:rFonts w:ascii="Times New Roman" w:hAnsi="Times New Roman" w:cs="Times New Roman"/>
                <w:sz w:val="24"/>
                <w:szCs w:val="24"/>
              </w:rPr>
              <w:lastRenderedPageBreak/>
              <w:t>culture and ethnic heritage on behavioral expectations? What are some reliable sources for this information?</w:t>
            </w:r>
          </w:p>
          <w:p w14:paraId="5C1B1D0D" w14:textId="003538D1" w:rsidR="00EB14B0" w:rsidRPr="00EC7352" w:rsidRDefault="00EB14B0">
            <w:pPr>
              <w:widowControl w:val="0"/>
              <w:numPr>
                <w:ilvl w:val="0"/>
                <w:numId w:val="34"/>
              </w:numPr>
              <w:autoSpaceDE w:val="0"/>
              <w:autoSpaceDN w:val="0"/>
              <w:adjustRightInd w:val="0"/>
              <w:rPr>
                <w:rFonts w:ascii="Times New Roman" w:hAnsi="Times New Roman" w:cs="Times New Roman"/>
                <w:sz w:val="24"/>
                <w:szCs w:val="24"/>
              </w:rPr>
            </w:pPr>
            <w:r w:rsidRPr="00EC7352">
              <w:rPr>
                <w:rFonts w:ascii="Times New Roman" w:hAnsi="Times New Roman" w:cs="Times New Roman"/>
                <w:sz w:val="24"/>
                <w:szCs w:val="24"/>
              </w:rPr>
              <w:t xml:space="preserve">What management skills can help </w:t>
            </w:r>
            <w:r>
              <w:rPr>
                <w:rFonts w:ascii="Times New Roman" w:hAnsi="Times New Roman" w:cs="Times New Roman"/>
                <w:sz w:val="24"/>
                <w:szCs w:val="24"/>
              </w:rPr>
              <w:t>people</w:t>
            </w:r>
            <w:r w:rsidRPr="00EC7352">
              <w:rPr>
                <w:rFonts w:ascii="Times New Roman" w:hAnsi="Times New Roman" w:cs="Times New Roman"/>
                <w:sz w:val="24"/>
                <w:szCs w:val="24"/>
              </w:rPr>
              <w:t xml:space="preserve"> interact with families of different cultures and ethnic heritage? </w:t>
            </w:r>
          </w:p>
        </w:tc>
        <w:tc>
          <w:tcPr>
            <w:tcW w:w="879" w:type="pct"/>
          </w:tcPr>
          <w:p w14:paraId="44ED9A12"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9.RV, 9.RI, 9.LU, 9.C, 10.RV, 10.RI, 10.LU, 10.C, 11.DSR, 11.RV, 11.RI, 11.LU, 11.C, 12.RV, 12.RI, 12.LU, 12.C</w:t>
            </w:r>
          </w:p>
          <w:p w14:paraId="29A16BAD" w14:textId="13241C2D"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lastRenderedPageBreak/>
              <w:t>History:</w:t>
            </w:r>
            <w:r>
              <w:rPr>
                <w:rFonts w:ascii="Times New Roman" w:eastAsia="Times New Roman" w:hAnsi="Times New Roman" w:cs="Times New Roman"/>
                <w:sz w:val="24"/>
                <w:szCs w:val="24"/>
              </w:rPr>
              <w:t xml:space="preserve"> </w:t>
            </w:r>
            <w:r w:rsidRPr="007D3C44">
              <w:rPr>
                <w:rFonts w:ascii="Times New Roman" w:eastAsia="Times New Roman" w:hAnsi="Times New Roman" w:cs="Times New Roman"/>
                <w:sz w:val="24"/>
                <w:szCs w:val="24"/>
              </w:rPr>
              <w:t>WG 17,</w:t>
            </w:r>
            <w:r>
              <w:rPr>
                <w:rFonts w:ascii="Times New Roman" w:eastAsia="Times New Roman" w:hAnsi="Times New Roman" w:cs="Times New Roman"/>
                <w:sz w:val="24"/>
                <w:szCs w:val="24"/>
              </w:rPr>
              <w:t xml:space="preserve"> </w:t>
            </w:r>
            <w:r w:rsidRPr="007D3C44">
              <w:rPr>
                <w:rFonts w:ascii="Times New Roman" w:eastAsia="Times New Roman" w:hAnsi="Times New Roman" w:cs="Times New Roman"/>
                <w:sz w:val="24"/>
                <w:szCs w:val="24"/>
              </w:rPr>
              <w:t>WHII 8, 14, VUS 8, 14</w:t>
            </w:r>
            <w:r>
              <w:rPr>
                <w:rFonts w:ascii="Times New Roman" w:eastAsia="Times New Roman" w:hAnsi="Times New Roman" w:cs="Times New Roman"/>
                <w:sz w:val="24"/>
                <w:szCs w:val="24"/>
              </w:rPr>
              <w:t xml:space="preserve">, </w:t>
            </w:r>
            <w:r w:rsidRPr="007D3C44">
              <w:rPr>
                <w:rFonts w:ascii="Times New Roman" w:eastAsia="Times New Roman" w:hAnsi="Times New Roman" w:cs="Times New Roman"/>
                <w:sz w:val="24"/>
                <w:szCs w:val="24"/>
              </w:rPr>
              <w:t>Govt 9, 14, 15</w:t>
            </w:r>
          </w:p>
        </w:tc>
        <w:tc>
          <w:tcPr>
            <w:tcW w:w="799" w:type="pct"/>
          </w:tcPr>
          <w:p w14:paraId="5F51ADE9"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lastRenderedPageBreak/>
              <w:t>Families First</w:t>
            </w:r>
          </w:p>
          <w:p w14:paraId="5B89B77B"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Dynamics</w:t>
            </w:r>
          </w:p>
          <w:p w14:paraId="4D50E2D8"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Balance</w:t>
            </w:r>
          </w:p>
          <w:p w14:paraId="331B474B"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Development</w:t>
            </w:r>
          </w:p>
          <w:p w14:paraId="388AE562"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Safety</w:t>
            </w:r>
          </w:p>
          <w:p w14:paraId="438EB1F9"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lastRenderedPageBreak/>
              <w:t>Skills</w:t>
            </w:r>
          </w:p>
          <w:p w14:paraId="544E8156" w14:textId="77777777" w:rsidR="00EB14B0" w:rsidRPr="002001C4" w:rsidRDefault="00EB14B0" w:rsidP="00EB14B0">
            <w:pPr>
              <w:widowControl w:val="0"/>
              <w:autoSpaceDE w:val="0"/>
              <w:autoSpaceDN w:val="0"/>
              <w:adjustRightInd w:val="0"/>
              <w:rPr>
                <w:rFonts w:ascii="Times New Roman" w:eastAsia="Times New Roman" w:hAnsi="Times New Roman" w:cs="Times New Roman"/>
                <w:sz w:val="24"/>
                <w:szCs w:val="24"/>
              </w:rPr>
            </w:pPr>
          </w:p>
          <w:p w14:paraId="62C49EF3"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Japanese Exchange Program</w:t>
            </w:r>
          </w:p>
          <w:p w14:paraId="2C12C0E5" w14:textId="77777777" w:rsidR="00EB14B0" w:rsidRPr="002001C4" w:rsidRDefault="00EB14B0" w:rsidP="00EB14B0">
            <w:pPr>
              <w:widowControl w:val="0"/>
              <w:autoSpaceDE w:val="0"/>
              <w:autoSpaceDN w:val="0"/>
              <w:adjustRightInd w:val="0"/>
              <w:rPr>
                <w:rFonts w:ascii="Times New Roman" w:eastAsia="Times New Roman" w:hAnsi="Times New Roman" w:cs="Times New Roman"/>
                <w:sz w:val="24"/>
                <w:szCs w:val="24"/>
              </w:rPr>
            </w:pPr>
          </w:p>
          <w:p w14:paraId="2E140331"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Power of One</w:t>
            </w:r>
          </w:p>
          <w:p w14:paraId="50CB3BD4" w14:textId="77777777" w:rsidR="00EB14B0" w:rsidRPr="002001C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A Better You</w:t>
            </w:r>
          </w:p>
          <w:p w14:paraId="1FC3035E" w14:textId="77777777" w:rsidR="00EB14B0" w:rsidRPr="002001C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Family Ties</w:t>
            </w:r>
          </w:p>
          <w:p w14:paraId="1764EE57" w14:textId="77777777" w:rsidR="00EB14B0" w:rsidRPr="002001C4"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16183422"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Competitive Event--STAR Events</w:t>
            </w:r>
          </w:p>
          <w:p w14:paraId="3994BC7E"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Focus on Children</w:t>
            </w:r>
          </w:p>
          <w:p w14:paraId="1A0FF3D6"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National Programs in Action</w:t>
            </w:r>
          </w:p>
          <w:p w14:paraId="710A05D9"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Professional Presentation</w:t>
            </w:r>
          </w:p>
          <w:p w14:paraId="288F3D03" w14:textId="1EA7C6DF"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Check the national website for online events</w:t>
            </w:r>
          </w:p>
          <w:p w14:paraId="1A245437"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Check the website for Skill Events</w:t>
            </w:r>
          </w:p>
          <w:p w14:paraId="6BCAAA36" w14:textId="0756D7CC"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7D3C44" w14:paraId="4042D079" w14:textId="58F0BA20" w:rsidTr="00EB14B0">
        <w:tc>
          <w:tcPr>
            <w:tcW w:w="197" w:type="pct"/>
            <w:shd w:val="clear" w:color="auto" w:fill="FFFFFF" w:themeFill="background1"/>
          </w:tcPr>
          <w:p w14:paraId="0A67B073" w14:textId="7C8E2387"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899" w:type="pct"/>
            <w:shd w:val="clear" w:color="auto" w:fill="FFFFFF" w:themeFill="background1"/>
            <w:tcMar>
              <w:top w:w="43" w:type="dxa"/>
              <w:left w:w="115" w:type="dxa"/>
              <w:bottom w:w="43" w:type="dxa"/>
              <w:right w:w="115" w:type="dxa"/>
            </w:tcMar>
          </w:tcPr>
          <w:p w14:paraId="6AA3AD03" w14:textId="343B6C3B"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Analyze the interdependent relationship between families and society for meeting children's needs. </w:t>
            </w:r>
          </w:p>
        </w:tc>
        <w:tc>
          <w:tcPr>
            <w:tcW w:w="1234" w:type="pct"/>
          </w:tcPr>
          <w:p w14:paraId="316D2740" w14:textId="77777777" w:rsidR="00EB14B0" w:rsidRPr="00EC7352" w:rsidRDefault="00EB14B0" w:rsidP="00EB14B0">
            <w:pPr>
              <w:spacing w:before="100" w:beforeAutospacing="1" w:after="100" w:afterAutospacing="1"/>
              <w:rPr>
                <w:rFonts w:ascii="Times New Roman" w:eastAsia="Times New Roman" w:hAnsi="Times New Roman" w:cs="Times New Roman"/>
                <w:sz w:val="24"/>
                <w:szCs w:val="24"/>
              </w:rPr>
            </w:pPr>
            <w:r w:rsidRPr="00EC7352">
              <w:rPr>
                <w:rFonts w:ascii="Times New Roman" w:eastAsia="Times New Roman" w:hAnsi="Times New Roman" w:cs="Times New Roman"/>
                <w:sz w:val="24"/>
                <w:szCs w:val="24"/>
              </w:rPr>
              <w:t>Analysis should include</w:t>
            </w:r>
          </w:p>
          <w:p w14:paraId="4387805E" w14:textId="14D15696" w:rsidR="00EB14B0" w:rsidRPr="00EC7352" w:rsidRDefault="00EB14B0">
            <w:pPr>
              <w:numPr>
                <w:ilvl w:val="0"/>
                <w:numId w:val="35"/>
              </w:numPr>
              <w:spacing w:before="100" w:beforeAutospacing="1" w:after="100" w:afterAutospacing="1"/>
              <w:rPr>
                <w:rFonts w:ascii="Times New Roman" w:eastAsia="Times New Roman" w:hAnsi="Times New Roman" w:cs="Times New Roman"/>
                <w:sz w:val="24"/>
                <w:szCs w:val="24"/>
              </w:rPr>
            </w:pPr>
            <w:r w:rsidRPr="00EC7352">
              <w:rPr>
                <w:rFonts w:ascii="Times New Roman" w:eastAsia="Times New Roman" w:hAnsi="Times New Roman" w:cs="Times New Roman"/>
                <w:sz w:val="24"/>
                <w:szCs w:val="24"/>
              </w:rPr>
              <w:t xml:space="preserve">the political system (e.g., </w:t>
            </w:r>
            <w:r>
              <w:rPr>
                <w:rFonts w:ascii="Times New Roman" w:eastAsia="Times New Roman" w:hAnsi="Times New Roman" w:cs="Times New Roman"/>
                <w:sz w:val="24"/>
                <w:szCs w:val="24"/>
              </w:rPr>
              <w:t xml:space="preserve">laws and regulations, </w:t>
            </w:r>
            <w:r w:rsidRPr="00EC7352">
              <w:rPr>
                <w:rFonts w:ascii="Times New Roman" w:eastAsia="Times New Roman" w:hAnsi="Times New Roman" w:cs="Times New Roman"/>
                <w:sz w:val="24"/>
                <w:szCs w:val="24"/>
              </w:rPr>
              <w:t xml:space="preserve">regulations, </w:t>
            </w:r>
            <w:r>
              <w:rPr>
                <w:rFonts w:ascii="Times New Roman" w:eastAsia="Times New Roman" w:hAnsi="Times New Roman" w:cs="Times New Roman"/>
                <w:sz w:val="24"/>
                <w:szCs w:val="24"/>
              </w:rPr>
              <w:t xml:space="preserve">the </w:t>
            </w:r>
            <w:r w:rsidRPr="00EC7352">
              <w:rPr>
                <w:rFonts w:ascii="Times New Roman" w:eastAsia="Times New Roman" w:hAnsi="Times New Roman" w:cs="Times New Roman"/>
                <w:sz w:val="24"/>
                <w:szCs w:val="24"/>
              </w:rPr>
              <w:t>education</w:t>
            </w:r>
            <w:r>
              <w:rPr>
                <w:rFonts w:ascii="Times New Roman" w:eastAsia="Times New Roman" w:hAnsi="Times New Roman" w:cs="Times New Roman"/>
                <w:sz w:val="24"/>
                <w:szCs w:val="24"/>
              </w:rPr>
              <w:t>al</w:t>
            </w:r>
            <w:r w:rsidRPr="00EC7352">
              <w:rPr>
                <w:rFonts w:ascii="Times New Roman" w:eastAsia="Times New Roman" w:hAnsi="Times New Roman" w:cs="Times New Roman"/>
                <w:sz w:val="24"/>
                <w:szCs w:val="24"/>
              </w:rPr>
              <w:t xml:space="preserve"> system, protective services, </w:t>
            </w:r>
            <w:r>
              <w:rPr>
                <w:rFonts w:ascii="Times New Roman" w:eastAsia="Times New Roman" w:hAnsi="Times New Roman" w:cs="Times New Roman"/>
                <w:sz w:val="24"/>
                <w:szCs w:val="24"/>
              </w:rPr>
              <w:t>social assistance</w:t>
            </w:r>
            <w:r w:rsidRPr="00EC7352">
              <w:rPr>
                <w:rFonts w:ascii="Times New Roman" w:eastAsia="Times New Roman" w:hAnsi="Times New Roman" w:cs="Times New Roman"/>
                <w:sz w:val="24"/>
                <w:szCs w:val="24"/>
              </w:rPr>
              <w:t>)</w:t>
            </w:r>
          </w:p>
          <w:p w14:paraId="40545FE1" w14:textId="3FFD5810" w:rsidR="00EB14B0" w:rsidRPr="00EC7352" w:rsidRDefault="00EB14B0">
            <w:pPr>
              <w:numPr>
                <w:ilvl w:val="0"/>
                <w:numId w:val="35"/>
              </w:numPr>
              <w:spacing w:before="100" w:beforeAutospacing="1" w:after="100" w:afterAutospacing="1"/>
              <w:rPr>
                <w:rFonts w:ascii="Times New Roman" w:eastAsia="Times New Roman" w:hAnsi="Times New Roman" w:cs="Times New Roman"/>
                <w:sz w:val="24"/>
                <w:szCs w:val="24"/>
              </w:rPr>
            </w:pPr>
            <w:r w:rsidRPr="00EC7352">
              <w:rPr>
                <w:rFonts w:ascii="Times New Roman" w:eastAsia="Times New Roman" w:hAnsi="Times New Roman" w:cs="Times New Roman"/>
                <w:sz w:val="24"/>
                <w:szCs w:val="24"/>
              </w:rPr>
              <w:t xml:space="preserve">the economic system (e.g., </w:t>
            </w:r>
            <w:r>
              <w:rPr>
                <w:rFonts w:ascii="Times New Roman" w:eastAsia="Times New Roman" w:hAnsi="Times New Roman" w:cs="Times New Roman"/>
                <w:sz w:val="24"/>
                <w:szCs w:val="24"/>
              </w:rPr>
              <w:t>employment availability</w:t>
            </w:r>
            <w:r w:rsidRPr="00EC73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sufficient </w:t>
            </w:r>
            <w:r w:rsidRPr="00EC7352">
              <w:rPr>
                <w:rFonts w:ascii="Times New Roman" w:eastAsia="Times New Roman" w:hAnsi="Times New Roman" w:cs="Times New Roman"/>
                <w:sz w:val="24"/>
                <w:szCs w:val="24"/>
              </w:rPr>
              <w:t xml:space="preserve">wages, </w:t>
            </w:r>
            <w:r>
              <w:rPr>
                <w:rFonts w:ascii="Times New Roman" w:eastAsia="Times New Roman" w:hAnsi="Times New Roman" w:cs="Times New Roman"/>
                <w:sz w:val="24"/>
                <w:szCs w:val="24"/>
              </w:rPr>
              <w:t xml:space="preserve">the availability of </w:t>
            </w:r>
            <w:r w:rsidRPr="00EC7352">
              <w:rPr>
                <w:rFonts w:ascii="Times New Roman" w:eastAsia="Times New Roman" w:hAnsi="Times New Roman" w:cs="Times New Roman"/>
                <w:sz w:val="24"/>
                <w:szCs w:val="24"/>
              </w:rPr>
              <w:t>goods</w:t>
            </w:r>
            <w:r>
              <w:rPr>
                <w:rFonts w:ascii="Times New Roman" w:eastAsia="Times New Roman" w:hAnsi="Times New Roman" w:cs="Times New Roman"/>
                <w:sz w:val="24"/>
                <w:szCs w:val="24"/>
              </w:rPr>
              <w:t xml:space="preserve"> and </w:t>
            </w:r>
            <w:r w:rsidRPr="00EC7352">
              <w:rPr>
                <w:rFonts w:ascii="Times New Roman" w:eastAsia="Times New Roman" w:hAnsi="Times New Roman" w:cs="Times New Roman"/>
                <w:sz w:val="24"/>
                <w:szCs w:val="24"/>
              </w:rPr>
              <w:t>services)</w:t>
            </w:r>
          </w:p>
          <w:p w14:paraId="7FEF0A62" w14:textId="021ACE2E" w:rsidR="00EB14B0" w:rsidRPr="00EC7352" w:rsidRDefault="00EB14B0">
            <w:pPr>
              <w:numPr>
                <w:ilvl w:val="0"/>
                <w:numId w:val="35"/>
              </w:numPr>
              <w:spacing w:before="100" w:beforeAutospacing="1" w:after="100" w:afterAutospacing="1"/>
              <w:rPr>
                <w:rFonts w:ascii="Times New Roman" w:eastAsia="Times New Roman" w:hAnsi="Times New Roman" w:cs="Times New Roman"/>
                <w:sz w:val="24"/>
                <w:szCs w:val="24"/>
              </w:rPr>
            </w:pPr>
            <w:r w:rsidRPr="00EC7352">
              <w:rPr>
                <w:rFonts w:ascii="Times New Roman" w:eastAsia="Times New Roman" w:hAnsi="Times New Roman" w:cs="Times New Roman"/>
                <w:sz w:val="24"/>
                <w:szCs w:val="24"/>
              </w:rPr>
              <w:t xml:space="preserve">the sociocultural system (e.g., beliefs, </w:t>
            </w:r>
            <w:r>
              <w:rPr>
                <w:rFonts w:ascii="Times New Roman" w:eastAsia="Times New Roman" w:hAnsi="Times New Roman" w:cs="Times New Roman"/>
                <w:sz w:val="24"/>
                <w:szCs w:val="24"/>
              </w:rPr>
              <w:t>values, religiosity</w:t>
            </w:r>
            <w:r w:rsidRPr="00EC7352">
              <w:rPr>
                <w:rFonts w:ascii="Times New Roman" w:eastAsia="Times New Roman" w:hAnsi="Times New Roman" w:cs="Times New Roman"/>
                <w:sz w:val="24"/>
                <w:szCs w:val="24"/>
              </w:rPr>
              <w:t>, traditions, norms)</w:t>
            </w:r>
          </w:p>
          <w:p w14:paraId="278F8ACA" w14:textId="77777777" w:rsidR="00EB14B0" w:rsidRDefault="00EB14B0">
            <w:pPr>
              <w:numPr>
                <w:ilvl w:val="0"/>
                <w:numId w:val="35"/>
              </w:numPr>
              <w:spacing w:before="100" w:beforeAutospacing="1" w:after="100" w:afterAutospacing="1"/>
              <w:rPr>
                <w:rFonts w:ascii="Times New Roman" w:eastAsia="Times New Roman" w:hAnsi="Times New Roman" w:cs="Times New Roman"/>
                <w:sz w:val="24"/>
                <w:szCs w:val="24"/>
              </w:rPr>
            </w:pPr>
            <w:r w:rsidRPr="00EC7352">
              <w:rPr>
                <w:rFonts w:ascii="Times New Roman" w:eastAsia="Times New Roman" w:hAnsi="Times New Roman" w:cs="Times New Roman"/>
                <w:sz w:val="24"/>
                <w:szCs w:val="24"/>
              </w:rPr>
              <w:t>technolog</w:t>
            </w:r>
            <w:r>
              <w:rPr>
                <w:rFonts w:ascii="Times New Roman" w:eastAsia="Times New Roman" w:hAnsi="Times New Roman" w:cs="Times New Roman"/>
                <w:sz w:val="24"/>
                <w:szCs w:val="24"/>
              </w:rPr>
              <w:t>ical and electronic resources</w:t>
            </w:r>
            <w:r w:rsidRPr="00EC7352">
              <w:rPr>
                <w:rFonts w:ascii="Times New Roman" w:eastAsia="Times New Roman" w:hAnsi="Times New Roman" w:cs="Times New Roman"/>
                <w:sz w:val="24"/>
                <w:szCs w:val="24"/>
              </w:rPr>
              <w:t>.</w:t>
            </w:r>
          </w:p>
          <w:p w14:paraId="67A62827" w14:textId="77777777" w:rsidR="00EB14B0" w:rsidRDefault="00EB14B0" w:rsidP="00EB14B0">
            <w:pPr>
              <w:rPr>
                <w:rFonts w:ascii="Times New Roman" w:eastAsia="Times New Roman" w:hAnsi="Times New Roman" w:cs="Times New Roman"/>
                <w:b/>
                <w:bCs/>
                <w:sz w:val="24"/>
                <w:szCs w:val="24"/>
              </w:rPr>
            </w:pPr>
            <w:r w:rsidRPr="000D7DD0">
              <w:rPr>
                <w:rFonts w:ascii="Times New Roman" w:eastAsia="Times New Roman" w:hAnsi="Times New Roman" w:cs="Times New Roman"/>
                <w:b/>
                <w:bCs/>
                <w:sz w:val="24"/>
                <w:szCs w:val="24"/>
              </w:rPr>
              <w:t>Teacher Resource:</w:t>
            </w:r>
          </w:p>
          <w:p w14:paraId="24314028" w14:textId="34381C65" w:rsidR="00EB14B0" w:rsidRPr="004E673A" w:rsidRDefault="00EB14B0" w:rsidP="00EB14B0">
            <w:pPr>
              <w:rPr>
                <w:rFonts w:ascii="Times New Roman" w:eastAsia="Times New Roman" w:hAnsi="Times New Roman" w:cs="Times New Roman"/>
                <w:sz w:val="24"/>
                <w:szCs w:val="24"/>
              </w:rPr>
            </w:pPr>
            <w:hyperlink r:id="rId10" w:history="1">
              <w:r w:rsidRPr="000D7DD0">
                <w:rPr>
                  <w:rStyle w:val="Hyperlink"/>
                  <w:rFonts w:ascii="Times New Roman" w:hAnsi="Times New Roman"/>
                  <w:i/>
                  <w:iCs/>
                  <w:sz w:val="24"/>
                  <w:szCs w:val="24"/>
                </w:rPr>
                <w:t>Bronfenbrenner’s Ecological Systems Theory</w:t>
              </w:r>
            </w:hyperlink>
            <w:r w:rsidRPr="000D7DD0">
              <w:rPr>
                <w:rFonts w:ascii="Times New Roman" w:eastAsia="Times New Roman" w:hAnsi="Times New Roman" w:cs="Times New Roman"/>
                <w:color w:val="000000"/>
                <w:kern w:val="36"/>
                <w:sz w:val="24"/>
                <w:szCs w:val="24"/>
              </w:rPr>
              <w:t>, Simply Psychology</w:t>
            </w:r>
          </w:p>
        </w:tc>
        <w:tc>
          <w:tcPr>
            <w:tcW w:w="992" w:type="pct"/>
          </w:tcPr>
          <w:p w14:paraId="4442700C" w14:textId="283BDDC5" w:rsidR="00EB14B0" w:rsidRDefault="00EB14B0" w:rsidP="00EB14B0">
            <w:pPr>
              <w:widowControl w:val="0"/>
              <w:autoSpaceDE w:val="0"/>
              <w:autoSpaceDN w:val="0"/>
              <w:adjustRightInd w:val="0"/>
              <w:rPr>
                <w:rFonts w:ascii="Times New Roman" w:hAnsi="Times New Roman" w:cs="Times New Roman"/>
                <w:b/>
                <w:bCs/>
                <w:sz w:val="24"/>
                <w:szCs w:val="24"/>
              </w:rPr>
            </w:pPr>
            <w:r w:rsidRPr="0053599A">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6A918B54" w14:textId="77777777" w:rsidR="00EB14B0" w:rsidRPr="0053599A" w:rsidRDefault="00EB14B0" w:rsidP="00EB14B0">
            <w:pPr>
              <w:widowControl w:val="0"/>
              <w:autoSpaceDE w:val="0"/>
              <w:autoSpaceDN w:val="0"/>
              <w:adjustRightInd w:val="0"/>
              <w:rPr>
                <w:rFonts w:ascii="Times New Roman" w:hAnsi="Times New Roman" w:cs="Times New Roman"/>
                <w:sz w:val="24"/>
                <w:szCs w:val="24"/>
              </w:rPr>
            </w:pPr>
          </w:p>
          <w:p w14:paraId="43D16230" w14:textId="77777777" w:rsidR="00EB14B0" w:rsidRPr="0053599A" w:rsidRDefault="00EB14B0" w:rsidP="00EB14B0">
            <w:pPr>
              <w:widowControl w:val="0"/>
              <w:autoSpaceDE w:val="0"/>
              <w:autoSpaceDN w:val="0"/>
              <w:adjustRightInd w:val="0"/>
              <w:rPr>
                <w:rFonts w:ascii="Times New Roman" w:hAnsi="Times New Roman" w:cs="Times New Roman"/>
                <w:sz w:val="24"/>
                <w:szCs w:val="24"/>
              </w:rPr>
            </w:pPr>
            <w:r w:rsidRPr="0053599A">
              <w:rPr>
                <w:rFonts w:ascii="Times New Roman" w:hAnsi="Times New Roman" w:cs="Times New Roman"/>
                <w:b/>
                <w:bCs/>
                <w:sz w:val="24"/>
                <w:szCs w:val="24"/>
              </w:rPr>
              <w:t>Thinking</w:t>
            </w:r>
          </w:p>
          <w:p w14:paraId="52B09F82" w14:textId="77777777" w:rsidR="00EB14B0" w:rsidRPr="0053599A" w:rsidRDefault="00EB14B0">
            <w:pPr>
              <w:widowControl w:val="0"/>
              <w:numPr>
                <w:ilvl w:val="0"/>
                <w:numId w:val="36"/>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factors in the economic system affect parents and children? What are ways that parents and children affect the economic system?</w:t>
            </w:r>
          </w:p>
          <w:p w14:paraId="5CE4106C" w14:textId="77777777" w:rsidR="00EB14B0" w:rsidRPr="0053599A" w:rsidRDefault="00EB14B0">
            <w:pPr>
              <w:widowControl w:val="0"/>
              <w:numPr>
                <w:ilvl w:val="0"/>
                <w:numId w:val="36"/>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happens to parents and children when jobs are lost, when interest rates rise and fall, when scandal erodes investor confidence, when new jobs are created, or when employers provide health care benefits?</w:t>
            </w:r>
          </w:p>
          <w:p w14:paraId="3456E30A" w14:textId="77777777" w:rsidR="00EB14B0" w:rsidRPr="0053599A" w:rsidRDefault="00EB14B0">
            <w:pPr>
              <w:widowControl w:val="0"/>
              <w:numPr>
                <w:ilvl w:val="0"/>
                <w:numId w:val="36"/>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 xml:space="preserve">What happens to the economic system when parents and children save or spend money, boycott products, buy foreign/domestic goods, or consume/do not consume </w:t>
            </w:r>
            <w:r w:rsidRPr="0053599A">
              <w:rPr>
                <w:rFonts w:ascii="Times New Roman" w:hAnsi="Times New Roman" w:cs="Times New Roman"/>
                <w:sz w:val="24"/>
                <w:szCs w:val="24"/>
              </w:rPr>
              <w:lastRenderedPageBreak/>
              <w:t>goods and services?</w:t>
            </w:r>
          </w:p>
          <w:p w14:paraId="0450CE61" w14:textId="77777777" w:rsidR="00EB14B0" w:rsidRPr="0053599A" w:rsidRDefault="00EB14B0" w:rsidP="00EB14B0">
            <w:pPr>
              <w:widowControl w:val="0"/>
              <w:autoSpaceDE w:val="0"/>
              <w:autoSpaceDN w:val="0"/>
              <w:adjustRightInd w:val="0"/>
              <w:rPr>
                <w:rFonts w:ascii="Times New Roman" w:hAnsi="Times New Roman" w:cs="Times New Roman"/>
                <w:sz w:val="24"/>
                <w:szCs w:val="24"/>
              </w:rPr>
            </w:pPr>
            <w:r w:rsidRPr="0053599A">
              <w:rPr>
                <w:rFonts w:ascii="Times New Roman" w:hAnsi="Times New Roman" w:cs="Times New Roman"/>
                <w:b/>
                <w:bCs/>
                <w:sz w:val="24"/>
                <w:szCs w:val="24"/>
              </w:rPr>
              <w:t>Communication</w:t>
            </w:r>
          </w:p>
          <w:p w14:paraId="2B0A0740" w14:textId="77777777" w:rsidR="00EB14B0" w:rsidRPr="0053599A" w:rsidRDefault="00EB14B0">
            <w:pPr>
              <w:widowControl w:val="0"/>
              <w:numPr>
                <w:ilvl w:val="0"/>
                <w:numId w:val="37"/>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How does the sociocultural system affect parents and children? How can parents and children affect the society/culture in which they live?</w:t>
            </w:r>
          </w:p>
          <w:p w14:paraId="3AC4FBF1" w14:textId="77777777" w:rsidR="00EB14B0" w:rsidRPr="0053599A" w:rsidRDefault="00EB14B0">
            <w:pPr>
              <w:widowControl w:val="0"/>
              <w:numPr>
                <w:ilvl w:val="0"/>
                <w:numId w:val="37"/>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are the effects of a society that looks with suspicion on parents and children of different ethnic or cultural backgrounds?</w:t>
            </w:r>
          </w:p>
          <w:p w14:paraId="3202104A" w14:textId="77777777" w:rsidR="00EB14B0" w:rsidRPr="0053599A" w:rsidRDefault="00EB14B0">
            <w:pPr>
              <w:widowControl w:val="0"/>
              <w:numPr>
                <w:ilvl w:val="0"/>
                <w:numId w:val="37"/>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are some ways that parents and children with different ethnic backgrounds enrich culture?</w:t>
            </w:r>
          </w:p>
          <w:p w14:paraId="1437A227" w14:textId="77777777" w:rsidR="00EB14B0" w:rsidRPr="0053599A" w:rsidRDefault="00EB14B0" w:rsidP="00EB14B0">
            <w:pPr>
              <w:widowControl w:val="0"/>
              <w:autoSpaceDE w:val="0"/>
              <w:autoSpaceDN w:val="0"/>
              <w:adjustRightInd w:val="0"/>
              <w:rPr>
                <w:rFonts w:ascii="Times New Roman" w:hAnsi="Times New Roman" w:cs="Times New Roman"/>
                <w:sz w:val="24"/>
                <w:szCs w:val="24"/>
              </w:rPr>
            </w:pPr>
            <w:r w:rsidRPr="0053599A">
              <w:rPr>
                <w:rFonts w:ascii="Times New Roman" w:hAnsi="Times New Roman" w:cs="Times New Roman"/>
                <w:b/>
                <w:bCs/>
                <w:sz w:val="24"/>
                <w:szCs w:val="24"/>
              </w:rPr>
              <w:t>Leadership</w:t>
            </w:r>
          </w:p>
          <w:p w14:paraId="35547FA5" w14:textId="77777777" w:rsidR="00EB14B0" w:rsidRPr="0053599A" w:rsidRDefault="00EB14B0">
            <w:pPr>
              <w:widowControl w:val="0"/>
              <w:numPr>
                <w:ilvl w:val="0"/>
                <w:numId w:val="38"/>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are some government actions that affect parents and children? What are some family actions that affect political systems?</w:t>
            </w:r>
          </w:p>
          <w:p w14:paraId="05B1AFBE" w14:textId="77777777" w:rsidR="00EB14B0" w:rsidRPr="0053599A" w:rsidRDefault="00EB14B0">
            <w:pPr>
              <w:widowControl w:val="0"/>
              <w:numPr>
                <w:ilvl w:val="0"/>
                <w:numId w:val="38"/>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would happen to parents and children if the government did not provide education, help support families in financial need, pass laws, charge taxes, operate courts, build roads, or establish regulations?</w:t>
            </w:r>
          </w:p>
          <w:p w14:paraId="0CAFB47D" w14:textId="77777777" w:rsidR="00EB14B0" w:rsidRPr="0053599A" w:rsidRDefault="00EB14B0">
            <w:pPr>
              <w:widowControl w:val="0"/>
              <w:numPr>
                <w:ilvl w:val="0"/>
                <w:numId w:val="38"/>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 xml:space="preserve">What would happen to the political system if citizens did not vote, run for office, </w:t>
            </w:r>
            <w:r w:rsidRPr="0053599A">
              <w:rPr>
                <w:rFonts w:ascii="Times New Roman" w:hAnsi="Times New Roman" w:cs="Times New Roman"/>
                <w:sz w:val="24"/>
                <w:szCs w:val="24"/>
              </w:rPr>
              <w:lastRenderedPageBreak/>
              <w:t>serve on committees and boards, or lobby for legislation?</w:t>
            </w:r>
          </w:p>
          <w:p w14:paraId="4BABD62F" w14:textId="77777777" w:rsidR="00EB14B0" w:rsidRPr="0053599A" w:rsidRDefault="00EB14B0" w:rsidP="00EB14B0">
            <w:pPr>
              <w:widowControl w:val="0"/>
              <w:autoSpaceDE w:val="0"/>
              <w:autoSpaceDN w:val="0"/>
              <w:adjustRightInd w:val="0"/>
              <w:rPr>
                <w:rFonts w:ascii="Times New Roman" w:hAnsi="Times New Roman" w:cs="Times New Roman"/>
                <w:sz w:val="24"/>
                <w:szCs w:val="24"/>
              </w:rPr>
            </w:pPr>
            <w:r w:rsidRPr="0053599A">
              <w:rPr>
                <w:rFonts w:ascii="Times New Roman" w:hAnsi="Times New Roman" w:cs="Times New Roman"/>
                <w:b/>
                <w:bCs/>
                <w:sz w:val="24"/>
                <w:szCs w:val="24"/>
              </w:rPr>
              <w:t>Management</w:t>
            </w:r>
          </w:p>
          <w:p w14:paraId="1A449A73" w14:textId="596464E5" w:rsidR="00EB14B0" w:rsidRPr="0053599A" w:rsidRDefault="00EB14B0">
            <w:pPr>
              <w:widowControl w:val="0"/>
              <w:numPr>
                <w:ilvl w:val="0"/>
                <w:numId w:val="39"/>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w:t>
            </w:r>
            <w:r w:rsidRPr="0053599A">
              <w:rPr>
                <w:rFonts w:ascii="Times New Roman" w:hAnsi="Times New Roman" w:cs="Times New Roman"/>
                <w:sz w:val="24"/>
                <w:szCs w:val="24"/>
              </w:rPr>
              <w:t xml:space="preserve"> does technology affect parents and children? How can parents and children take advantage of or affect the technological system?</w:t>
            </w:r>
          </w:p>
          <w:p w14:paraId="54E5EB4B" w14:textId="77777777" w:rsidR="00EB14B0" w:rsidRPr="0053599A" w:rsidRDefault="00EB14B0">
            <w:pPr>
              <w:widowControl w:val="0"/>
              <w:numPr>
                <w:ilvl w:val="0"/>
                <w:numId w:val="39"/>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How can parents and children use technology to reduce drudgery, gather information, save time, and keep track of information?</w:t>
            </w:r>
          </w:p>
          <w:p w14:paraId="13807AF5" w14:textId="77777777" w:rsidR="00EB14B0" w:rsidRPr="0053599A" w:rsidRDefault="00EB14B0">
            <w:pPr>
              <w:widowControl w:val="0"/>
              <w:numPr>
                <w:ilvl w:val="0"/>
                <w:numId w:val="39"/>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factors influence the decisions of families concerning the use of technology?</w:t>
            </w:r>
          </w:p>
          <w:p w14:paraId="1076FFDF" w14:textId="656583EE" w:rsidR="00EB14B0" w:rsidRPr="0053599A" w:rsidRDefault="00EB14B0">
            <w:pPr>
              <w:widowControl w:val="0"/>
              <w:numPr>
                <w:ilvl w:val="0"/>
                <w:numId w:val="39"/>
              </w:numPr>
              <w:autoSpaceDE w:val="0"/>
              <w:autoSpaceDN w:val="0"/>
              <w:adjustRightInd w:val="0"/>
              <w:rPr>
                <w:rFonts w:ascii="Times New Roman" w:hAnsi="Times New Roman" w:cs="Times New Roman"/>
                <w:sz w:val="24"/>
                <w:szCs w:val="24"/>
              </w:rPr>
            </w:pPr>
            <w:r w:rsidRPr="0053599A">
              <w:rPr>
                <w:rFonts w:ascii="Times New Roman" w:hAnsi="Times New Roman" w:cs="Times New Roman"/>
                <w:sz w:val="24"/>
                <w:szCs w:val="24"/>
              </w:rPr>
              <w:t>What influence do television, movies, and other media have on a family's lifestyle? </w:t>
            </w:r>
          </w:p>
        </w:tc>
        <w:tc>
          <w:tcPr>
            <w:tcW w:w="879" w:type="pct"/>
          </w:tcPr>
          <w:p w14:paraId="0046B8BD" w14:textId="77777777" w:rsidR="00EB14B0" w:rsidRDefault="00EB14B0" w:rsidP="00EB14B0">
            <w:pPr>
              <w:spacing w:before="100" w:beforeAutospacing="1" w:after="100" w:afterAutospacing="1"/>
              <w:rPr>
                <w:rFonts w:ascii="Times New Roman" w:eastAsia="Times New Roman" w:hAnsi="Times New Roman" w:cs="Times New Roman"/>
                <w:sz w:val="24"/>
                <w:szCs w:val="24"/>
                <w:lang w:val="fr-FR"/>
              </w:rPr>
            </w:pPr>
            <w:r w:rsidRPr="000C63BC">
              <w:rPr>
                <w:rFonts w:ascii="Times New Roman" w:eastAsia="Times New Roman" w:hAnsi="Times New Roman" w:cs="Times New Roman"/>
                <w:sz w:val="24"/>
                <w:szCs w:val="24"/>
                <w:lang w:val="fr-FR"/>
              </w:rPr>
              <w:lastRenderedPageBreak/>
              <w:t>English: 9.RI, 9.LU, 9.C, 10.RI, 10.LU, 10.C, 11.DSR, 11.RI, 11.LU, 11.C, 12.RI, 12.LU, 12.C</w:t>
            </w:r>
          </w:p>
          <w:p w14:paraId="68775877" w14:textId="4944095F" w:rsidR="00EB14B0" w:rsidRPr="007D3C44"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t>History: WG 17, WHII 8, 14, VUS 8, 14, Govt 9, 14, 15</w:t>
            </w:r>
          </w:p>
        </w:tc>
        <w:tc>
          <w:tcPr>
            <w:tcW w:w="799" w:type="pct"/>
          </w:tcPr>
          <w:p w14:paraId="451D63BB"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Families First</w:t>
            </w:r>
          </w:p>
          <w:p w14:paraId="1387DCC5"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Dynamics</w:t>
            </w:r>
          </w:p>
          <w:p w14:paraId="5E2D3141"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Balance</w:t>
            </w:r>
          </w:p>
          <w:p w14:paraId="06C77397"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Development</w:t>
            </w:r>
          </w:p>
          <w:p w14:paraId="2CAA2DB1"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Safety</w:t>
            </w:r>
          </w:p>
          <w:p w14:paraId="17A79DDE"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Skills</w:t>
            </w:r>
          </w:p>
          <w:p w14:paraId="14601AD4" w14:textId="77777777" w:rsidR="00EB14B0" w:rsidRPr="002001C4" w:rsidRDefault="00EB14B0" w:rsidP="00EB14B0">
            <w:pPr>
              <w:widowControl w:val="0"/>
              <w:autoSpaceDE w:val="0"/>
              <w:autoSpaceDN w:val="0"/>
              <w:adjustRightInd w:val="0"/>
              <w:rPr>
                <w:rFonts w:ascii="Times New Roman" w:eastAsia="Times New Roman" w:hAnsi="Times New Roman" w:cs="Times New Roman"/>
                <w:sz w:val="24"/>
                <w:szCs w:val="24"/>
              </w:rPr>
            </w:pPr>
          </w:p>
          <w:p w14:paraId="45F1EDF0"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Financial Fitness</w:t>
            </w:r>
          </w:p>
          <w:p w14:paraId="6D41EF7E"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Earning</w:t>
            </w:r>
          </w:p>
          <w:p w14:paraId="158DB6C7"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Spending</w:t>
            </w:r>
          </w:p>
          <w:p w14:paraId="78A9A976"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Saving</w:t>
            </w:r>
          </w:p>
          <w:p w14:paraId="1FD70469"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Protecting</w:t>
            </w:r>
          </w:p>
          <w:p w14:paraId="16D10365" w14:textId="77777777" w:rsidR="00EB14B0" w:rsidRPr="002001C4"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B7BE599"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Power of One</w:t>
            </w:r>
          </w:p>
          <w:p w14:paraId="0B24095C" w14:textId="77777777" w:rsidR="00EB14B0" w:rsidRPr="002001C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A Better You</w:t>
            </w:r>
          </w:p>
          <w:p w14:paraId="0087BBC2" w14:textId="77777777" w:rsidR="00EB14B0" w:rsidRPr="002001C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Family Ties</w:t>
            </w:r>
          </w:p>
          <w:p w14:paraId="723AB0D4" w14:textId="77777777" w:rsidR="00EB14B0" w:rsidRPr="002001C4" w:rsidRDefault="00EB14B0" w:rsidP="00EB14B0">
            <w:pPr>
              <w:widowControl w:val="0"/>
              <w:autoSpaceDE w:val="0"/>
              <w:autoSpaceDN w:val="0"/>
              <w:adjustRightInd w:val="0"/>
              <w:rPr>
                <w:rFonts w:ascii="Times New Roman" w:eastAsia="Times New Roman" w:hAnsi="Times New Roman" w:cs="Times New Roman"/>
                <w:sz w:val="24"/>
                <w:szCs w:val="24"/>
              </w:rPr>
            </w:pPr>
          </w:p>
          <w:p w14:paraId="509EAD6D"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STAND Up</w:t>
            </w:r>
          </w:p>
          <w:p w14:paraId="72701014" w14:textId="77777777" w:rsidR="00EB14B0" w:rsidRPr="002001C4"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001C4">
              <w:rPr>
                <w:rFonts w:ascii="Times New Roman" w:eastAsia="Times New Roman" w:hAnsi="Times New Roman" w:cs="Times New Roman"/>
                <w:sz w:val="24"/>
                <w:szCs w:val="24"/>
              </w:rPr>
              <w:t>Assess</w:t>
            </w:r>
          </w:p>
          <w:p w14:paraId="5025B52B" w14:textId="77777777" w:rsidR="00EB14B0" w:rsidRPr="002001C4"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001C4">
              <w:rPr>
                <w:rFonts w:ascii="Times New Roman" w:eastAsia="Times New Roman" w:hAnsi="Times New Roman" w:cs="Times New Roman"/>
                <w:sz w:val="24"/>
                <w:szCs w:val="24"/>
              </w:rPr>
              <w:t>Educate</w:t>
            </w:r>
          </w:p>
          <w:p w14:paraId="51A40DA9" w14:textId="77777777" w:rsidR="00EB14B0" w:rsidRPr="002001C4"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001C4">
              <w:rPr>
                <w:rFonts w:ascii="Times New Roman" w:eastAsia="Times New Roman" w:hAnsi="Times New Roman" w:cs="Times New Roman"/>
                <w:sz w:val="24"/>
                <w:szCs w:val="24"/>
              </w:rPr>
              <w:t>Advocate</w:t>
            </w:r>
          </w:p>
          <w:p w14:paraId="1DACDA79"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0B4611C7"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Student Body</w:t>
            </w:r>
          </w:p>
          <w:p w14:paraId="1A24AD27"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lastRenderedPageBreak/>
              <w:t>The Healthy You</w:t>
            </w:r>
          </w:p>
          <w:p w14:paraId="0C136AF1"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Fit You</w:t>
            </w:r>
          </w:p>
          <w:p w14:paraId="5FFA54C0"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Real You</w:t>
            </w:r>
          </w:p>
          <w:p w14:paraId="2192223E"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Resilient You</w:t>
            </w:r>
          </w:p>
          <w:p w14:paraId="7E386BDA"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558E8766"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Competitive Event--STAR Events</w:t>
            </w:r>
          </w:p>
          <w:p w14:paraId="57ED41F9"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Focus on Children</w:t>
            </w:r>
          </w:p>
          <w:p w14:paraId="4408D934"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National Programs in Action</w:t>
            </w:r>
          </w:p>
          <w:p w14:paraId="22818160"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Professional Presentation</w:t>
            </w:r>
          </w:p>
          <w:p w14:paraId="5D4CFF6A"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Public Policy Advocate</w:t>
            </w:r>
          </w:p>
          <w:p w14:paraId="6DEF608B" w14:textId="258525E4"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Check the national website for online events</w:t>
            </w:r>
          </w:p>
          <w:p w14:paraId="1357A8F0"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Check the website for Skill Events</w:t>
            </w:r>
          </w:p>
          <w:p w14:paraId="262135AB" w14:textId="30AC9906" w:rsidR="00EB14B0" w:rsidRPr="007D3C44"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50C039BA" w14:textId="6314A501" w:rsidTr="00EB14B0">
        <w:tc>
          <w:tcPr>
            <w:tcW w:w="197" w:type="pct"/>
            <w:shd w:val="clear" w:color="auto" w:fill="D0CECE" w:themeFill="background2" w:themeFillShade="E6"/>
          </w:tcPr>
          <w:p w14:paraId="702E023F" w14:textId="384EC53B" w:rsidR="00EB14B0" w:rsidRPr="007D3C44" w:rsidRDefault="00EB14B0" w:rsidP="00EB14B0">
            <w:pPr>
              <w:spacing w:before="100" w:beforeAutospacing="1" w:after="100" w:afterAutospacing="1"/>
              <w:rPr>
                <w:rFonts w:ascii="Times New Roman" w:eastAsia="Times New Roman" w:hAnsi="Times New Roman" w:cs="Times New Roman"/>
                <w:sz w:val="24"/>
                <w:szCs w:val="24"/>
              </w:rPr>
            </w:pPr>
          </w:p>
        </w:tc>
        <w:tc>
          <w:tcPr>
            <w:tcW w:w="899" w:type="pct"/>
            <w:shd w:val="clear" w:color="auto" w:fill="D0CECE" w:themeFill="background2" w:themeFillShade="E6"/>
            <w:tcMar>
              <w:top w:w="43" w:type="dxa"/>
              <w:left w:w="115" w:type="dxa"/>
              <w:bottom w:w="43" w:type="dxa"/>
              <w:right w:w="115" w:type="dxa"/>
            </w:tcMar>
          </w:tcPr>
          <w:p w14:paraId="4AF57DB8" w14:textId="77777777" w:rsidR="00EB14B0" w:rsidRPr="00152A70" w:rsidRDefault="00EB14B0" w:rsidP="00EB14B0">
            <w:pPr>
              <w:spacing w:before="100" w:beforeAutospacing="1" w:after="100" w:afterAutospacing="1"/>
              <w:rPr>
                <w:rFonts w:ascii="Times New Roman" w:eastAsia="Times New Roman" w:hAnsi="Times New Roman" w:cs="Times New Roman"/>
                <w:b/>
                <w:bCs/>
                <w:sz w:val="24"/>
                <w:szCs w:val="24"/>
              </w:rPr>
            </w:pPr>
            <w:r w:rsidRPr="00152A70">
              <w:rPr>
                <w:rFonts w:ascii="Times New Roman" w:eastAsia="Times New Roman" w:hAnsi="Times New Roman" w:cs="Times New Roman"/>
                <w:b/>
                <w:bCs/>
                <w:sz w:val="24"/>
                <w:szCs w:val="24"/>
              </w:rPr>
              <w:t>Ensuring a Healthy Start for Mother and Child</w:t>
            </w:r>
          </w:p>
        </w:tc>
        <w:tc>
          <w:tcPr>
            <w:tcW w:w="1234" w:type="pct"/>
            <w:shd w:val="clear" w:color="auto" w:fill="D0CECE" w:themeFill="background2" w:themeFillShade="E6"/>
          </w:tcPr>
          <w:p w14:paraId="46E4C9C5" w14:textId="77777777" w:rsidR="00EB14B0" w:rsidRPr="00152A70" w:rsidRDefault="00EB14B0" w:rsidP="00EB14B0">
            <w:pPr>
              <w:spacing w:before="100" w:beforeAutospacing="1" w:after="100" w:afterAutospacing="1"/>
              <w:rPr>
                <w:rFonts w:ascii="Times New Roman" w:eastAsia="Times New Roman" w:hAnsi="Times New Roman" w:cs="Times New Roman"/>
                <w:b/>
                <w:bCs/>
                <w:sz w:val="24"/>
                <w:szCs w:val="24"/>
              </w:rPr>
            </w:pPr>
          </w:p>
        </w:tc>
        <w:tc>
          <w:tcPr>
            <w:tcW w:w="992" w:type="pct"/>
            <w:shd w:val="clear" w:color="auto" w:fill="D0CECE" w:themeFill="background2" w:themeFillShade="E6"/>
          </w:tcPr>
          <w:p w14:paraId="301FD878" w14:textId="4CAE04A8" w:rsidR="00EB14B0" w:rsidRPr="00152A70" w:rsidRDefault="00EB14B0" w:rsidP="00EB14B0">
            <w:pPr>
              <w:spacing w:before="100" w:beforeAutospacing="1" w:after="100" w:afterAutospacing="1"/>
              <w:rPr>
                <w:rFonts w:ascii="Times New Roman" w:eastAsia="Times New Roman" w:hAnsi="Times New Roman" w:cs="Times New Roman"/>
                <w:b/>
                <w:bCs/>
                <w:sz w:val="24"/>
                <w:szCs w:val="24"/>
              </w:rPr>
            </w:pPr>
          </w:p>
        </w:tc>
        <w:tc>
          <w:tcPr>
            <w:tcW w:w="879" w:type="pct"/>
            <w:shd w:val="clear" w:color="auto" w:fill="D0CECE" w:themeFill="background2" w:themeFillShade="E6"/>
          </w:tcPr>
          <w:p w14:paraId="4DAD05C5" w14:textId="77777777" w:rsidR="00EB14B0" w:rsidRPr="00A813D5" w:rsidRDefault="00EB14B0" w:rsidP="00EB14B0">
            <w:pPr>
              <w:spacing w:before="100" w:beforeAutospacing="1" w:after="100" w:afterAutospacing="1"/>
              <w:rPr>
                <w:rFonts w:ascii="Times New Roman" w:eastAsia="Times New Roman" w:hAnsi="Times New Roman" w:cs="Times New Roman"/>
                <w:b/>
                <w:bCs/>
                <w:sz w:val="24"/>
                <w:szCs w:val="24"/>
              </w:rPr>
            </w:pPr>
          </w:p>
        </w:tc>
        <w:tc>
          <w:tcPr>
            <w:tcW w:w="799" w:type="pct"/>
            <w:shd w:val="clear" w:color="auto" w:fill="D0CECE" w:themeFill="background2" w:themeFillShade="E6"/>
          </w:tcPr>
          <w:p w14:paraId="2A0B06EF" w14:textId="4589AC8A" w:rsidR="00EB14B0" w:rsidRPr="00A813D5" w:rsidRDefault="00EB14B0" w:rsidP="00EB14B0">
            <w:pPr>
              <w:spacing w:before="100" w:beforeAutospacing="1" w:after="100" w:afterAutospacing="1"/>
              <w:rPr>
                <w:rFonts w:ascii="Times New Roman" w:eastAsia="Times New Roman" w:hAnsi="Times New Roman" w:cs="Times New Roman"/>
                <w:b/>
                <w:bCs/>
                <w:sz w:val="24"/>
                <w:szCs w:val="24"/>
              </w:rPr>
            </w:pPr>
          </w:p>
        </w:tc>
      </w:tr>
      <w:tr w:rsidR="00EB14B0" w:rsidRPr="0093205B" w14:paraId="431620A9" w14:textId="0415C410" w:rsidTr="00EB14B0">
        <w:tc>
          <w:tcPr>
            <w:tcW w:w="197" w:type="pct"/>
            <w:shd w:val="clear" w:color="auto" w:fill="FFFFFF" w:themeFill="background1"/>
          </w:tcPr>
          <w:p w14:paraId="4EAE3916" w14:textId="3C559854"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899" w:type="pct"/>
            <w:shd w:val="clear" w:color="auto" w:fill="FFFFFF" w:themeFill="background1"/>
            <w:tcMar>
              <w:top w:w="43" w:type="dxa"/>
              <w:left w:w="115" w:type="dxa"/>
              <w:bottom w:w="43" w:type="dxa"/>
              <w:right w:w="115" w:type="dxa"/>
            </w:tcMar>
          </w:tcPr>
          <w:p w14:paraId="77CB7489" w14:textId="30191E5A"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Identify biological processes related to prenatal development.</w:t>
            </w:r>
          </w:p>
        </w:tc>
        <w:tc>
          <w:tcPr>
            <w:tcW w:w="1234" w:type="pct"/>
          </w:tcPr>
          <w:p w14:paraId="3389F0A7" w14:textId="77777777" w:rsidR="00EB14B0" w:rsidRPr="0053599A" w:rsidRDefault="00EB14B0" w:rsidP="00EB14B0">
            <w:p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Identification should include</w:t>
            </w:r>
          </w:p>
          <w:p w14:paraId="78CD0BA3" w14:textId="77777777" w:rsidR="00EB14B0"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warning signs of abnormal prenatal conditions</w:t>
            </w:r>
          </w:p>
          <w:p w14:paraId="4DE20292" w14:textId="77777777"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the biological process of conception</w:t>
            </w:r>
          </w:p>
          <w:p w14:paraId="728974F3" w14:textId="77777777"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technological processes and devices designed either to prevent pregnancy or to enhance fertility and enable pregnancy</w:t>
            </w:r>
          </w:p>
          <w:p w14:paraId="1E588D48" w14:textId="77777777"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lastRenderedPageBreak/>
              <w:t>the biological process associated with development of an embryo and fetus by trimester</w:t>
            </w:r>
          </w:p>
          <w:p w14:paraId="4630D880" w14:textId="77777777"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proofErr w:type="gramStart"/>
            <w:r w:rsidRPr="0053599A">
              <w:rPr>
                <w:rFonts w:ascii="Times New Roman" w:eastAsia="Times New Roman" w:hAnsi="Times New Roman" w:cs="Times New Roman"/>
                <w:sz w:val="24"/>
                <w:szCs w:val="24"/>
              </w:rPr>
              <w:t>technological</w:t>
            </w:r>
            <w:proofErr w:type="gramEnd"/>
            <w:r w:rsidRPr="0053599A">
              <w:rPr>
                <w:rFonts w:ascii="Times New Roman" w:eastAsia="Times New Roman" w:hAnsi="Times New Roman" w:cs="Times New Roman"/>
                <w:sz w:val="24"/>
                <w:szCs w:val="24"/>
              </w:rPr>
              <w:t xml:space="preserve"> processes and devices designed to monitor the fetus, diagnose genetic conditions, and support the health of the mother and fetus</w:t>
            </w:r>
          </w:p>
          <w:p w14:paraId="5AEE7C11" w14:textId="77777777"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strategies a mother should use for good prenatal care at each phase of prenatal development</w:t>
            </w:r>
          </w:p>
          <w:p w14:paraId="3612F86A" w14:textId="1D5DBA59"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 xml:space="preserve">potential complications (e.g., </w:t>
            </w:r>
            <w:r>
              <w:rPr>
                <w:rFonts w:ascii="Times New Roman" w:eastAsia="Times New Roman" w:hAnsi="Times New Roman" w:cs="Times New Roman"/>
                <w:sz w:val="24"/>
                <w:szCs w:val="24"/>
              </w:rPr>
              <w:t>multiples, stillbirths, miscarriages, placental complications</w:t>
            </w:r>
            <w:r w:rsidRPr="0053599A">
              <w:rPr>
                <w:rFonts w:ascii="Times New Roman" w:eastAsia="Times New Roman" w:hAnsi="Times New Roman" w:cs="Times New Roman"/>
                <w:sz w:val="24"/>
                <w:szCs w:val="24"/>
              </w:rPr>
              <w:t>)</w:t>
            </w:r>
          </w:p>
          <w:p w14:paraId="10D0D9BF" w14:textId="77777777"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the importance of good nutrition during pregnancy</w:t>
            </w:r>
          </w:p>
          <w:p w14:paraId="65C5C3E1" w14:textId="3779F6AE"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sidRPr="0053599A">
              <w:rPr>
                <w:rFonts w:ascii="Times New Roman" w:eastAsia="Times New Roman" w:hAnsi="Times New Roman" w:cs="Times New Roman"/>
                <w:sz w:val="24"/>
                <w:szCs w:val="24"/>
              </w:rPr>
              <w:t>effects of substances</w:t>
            </w:r>
            <w:r>
              <w:rPr>
                <w:rFonts w:ascii="Times New Roman" w:eastAsia="Times New Roman" w:hAnsi="Times New Roman" w:cs="Times New Roman"/>
                <w:sz w:val="24"/>
                <w:szCs w:val="24"/>
              </w:rPr>
              <w:t xml:space="preserve"> (e.g., </w:t>
            </w:r>
            <w:r w:rsidRPr="000D7DD0">
              <w:rPr>
                <w:rFonts w:ascii="Times New Roman" w:eastAsia="Times New Roman" w:hAnsi="Times New Roman" w:cs="Times New Roman"/>
                <w:sz w:val="24"/>
                <w:szCs w:val="24"/>
              </w:rPr>
              <w:t>medication</w:t>
            </w:r>
            <w:r>
              <w:rPr>
                <w:rFonts w:ascii="Times New Roman" w:eastAsia="Times New Roman" w:hAnsi="Times New Roman" w:cs="Times New Roman"/>
                <w:sz w:val="24"/>
                <w:szCs w:val="24"/>
              </w:rPr>
              <w:t>s</w:t>
            </w:r>
            <w:r w:rsidRPr="000D7DD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i.e., </w:t>
            </w:r>
            <w:r w:rsidRPr="000D7DD0">
              <w:rPr>
                <w:rFonts w:ascii="Times New Roman" w:eastAsia="Times New Roman" w:hAnsi="Times New Roman" w:cs="Times New Roman"/>
                <w:sz w:val="24"/>
                <w:szCs w:val="24"/>
              </w:rPr>
              <w:t>prescription</w:t>
            </w:r>
            <w:r>
              <w:rPr>
                <w:rFonts w:ascii="Times New Roman" w:eastAsia="Times New Roman" w:hAnsi="Times New Roman" w:cs="Times New Roman"/>
                <w:sz w:val="24"/>
                <w:szCs w:val="24"/>
              </w:rPr>
              <w:t xml:space="preserve">, over-the-counter drugs], illegal drugs, alcohol), </w:t>
            </w:r>
            <w:r w:rsidRPr="0053599A">
              <w:rPr>
                <w:rFonts w:ascii="Times New Roman" w:eastAsia="Times New Roman" w:hAnsi="Times New Roman" w:cs="Times New Roman"/>
                <w:sz w:val="24"/>
                <w:szCs w:val="24"/>
              </w:rPr>
              <w:t xml:space="preserve">or </w:t>
            </w:r>
            <w:r>
              <w:rPr>
                <w:rFonts w:ascii="Times New Roman" w:eastAsia="Times New Roman" w:hAnsi="Times New Roman" w:cs="Times New Roman"/>
                <w:sz w:val="24"/>
                <w:szCs w:val="24"/>
              </w:rPr>
              <w:t xml:space="preserve">other </w:t>
            </w:r>
            <w:r w:rsidRPr="0053599A">
              <w:rPr>
                <w:rFonts w:ascii="Times New Roman" w:eastAsia="Times New Roman" w:hAnsi="Times New Roman" w:cs="Times New Roman"/>
                <w:sz w:val="24"/>
                <w:szCs w:val="24"/>
              </w:rPr>
              <w:t xml:space="preserve">harmful factors </w:t>
            </w:r>
            <w:r>
              <w:rPr>
                <w:rFonts w:ascii="Times New Roman" w:eastAsia="Times New Roman" w:hAnsi="Times New Roman" w:cs="Times New Roman"/>
                <w:sz w:val="24"/>
                <w:szCs w:val="24"/>
              </w:rPr>
              <w:t xml:space="preserve">(e.g., problematic environment) </w:t>
            </w:r>
            <w:r w:rsidRPr="0053599A">
              <w:rPr>
                <w:rFonts w:ascii="Times New Roman" w:eastAsia="Times New Roman" w:hAnsi="Times New Roman" w:cs="Times New Roman"/>
                <w:sz w:val="24"/>
                <w:szCs w:val="24"/>
              </w:rPr>
              <w:t>on the mother and</w:t>
            </w:r>
            <w:r>
              <w:rPr>
                <w:rFonts w:ascii="Times New Roman" w:eastAsia="Times New Roman" w:hAnsi="Times New Roman" w:cs="Times New Roman"/>
                <w:sz w:val="24"/>
                <w:szCs w:val="24"/>
              </w:rPr>
              <w:t>/or</w:t>
            </w:r>
            <w:r w:rsidRPr="0053599A">
              <w:rPr>
                <w:rFonts w:ascii="Times New Roman" w:eastAsia="Times New Roman" w:hAnsi="Times New Roman" w:cs="Times New Roman"/>
                <w:sz w:val="24"/>
                <w:szCs w:val="24"/>
              </w:rPr>
              <w:t xml:space="preserve"> the child</w:t>
            </w:r>
          </w:p>
          <w:p w14:paraId="46EEB8ED" w14:textId="3771AB88" w:rsidR="00EB14B0" w:rsidRDefault="00EB14B0">
            <w:pPr>
              <w:numPr>
                <w:ilvl w:val="0"/>
                <w:numId w:val="4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pregnancy termination due to severe health risks for the mother or fetus or other factors </w:t>
            </w:r>
          </w:p>
          <w:p w14:paraId="5342B3EA" w14:textId="08134474" w:rsidR="00EB14B0" w:rsidRPr="0053599A" w:rsidRDefault="00EB14B0">
            <w:pPr>
              <w:numPr>
                <w:ilvl w:val="0"/>
                <w:numId w:val="4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risk factors related to maternal age and gestational viability</w:t>
            </w:r>
            <w:r w:rsidRPr="0053599A">
              <w:rPr>
                <w:rFonts w:ascii="Times New Roman" w:eastAsia="Times New Roman" w:hAnsi="Times New Roman" w:cs="Times New Roman"/>
                <w:sz w:val="24"/>
                <w:szCs w:val="24"/>
              </w:rPr>
              <w:t>.</w:t>
            </w:r>
          </w:p>
        </w:tc>
        <w:tc>
          <w:tcPr>
            <w:tcW w:w="992" w:type="pct"/>
          </w:tcPr>
          <w:p w14:paraId="3777D2F4" w14:textId="6C9B0B27" w:rsidR="00EB14B0" w:rsidRDefault="00EB14B0" w:rsidP="00EB14B0">
            <w:pPr>
              <w:rPr>
                <w:rFonts w:ascii="Times New Roman" w:hAnsi="Times New Roman" w:cs="Times New Roman"/>
                <w:b/>
                <w:bCs/>
                <w:sz w:val="24"/>
                <w:szCs w:val="24"/>
              </w:rPr>
            </w:pPr>
            <w:r w:rsidRPr="00C07B9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2A211FD6" w14:textId="77777777" w:rsidR="00EB14B0" w:rsidRPr="00C07B9B" w:rsidRDefault="00EB14B0" w:rsidP="00EB14B0">
            <w:pPr>
              <w:rPr>
                <w:rFonts w:ascii="Times New Roman" w:hAnsi="Times New Roman" w:cs="Times New Roman"/>
                <w:sz w:val="24"/>
                <w:szCs w:val="24"/>
              </w:rPr>
            </w:pPr>
          </w:p>
          <w:p w14:paraId="0AE49E9B" w14:textId="77777777" w:rsidR="00EB14B0" w:rsidRPr="00C07B9B" w:rsidRDefault="00EB14B0" w:rsidP="00EB14B0">
            <w:pPr>
              <w:rPr>
                <w:rFonts w:ascii="Times New Roman" w:hAnsi="Times New Roman" w:cs="Times New Roman"/>
                <w:sz w:val="24"/>
                <w:szCs w:val="24"/>
              </w:rPr>
            </w:pPr>
            <w:r w:rsidRPr="00C07B9B">
              <w:rPr>
                <w:rFonts w:ascii="Times New Roman" w:hAnsi="Times New Roman" w:cs="Times New Roman"/>
                <w:b/>
                <w:bCs/>
                <w:sz w:val="24"/>
                <w:szCs w:val="24"/>
              </w:rPr>
              <w:t>Thinking</w:t>
            </w:r>
          </w:p>
          <w:p w14:paraId="7FA54A1D" w14:textId="77777777" w:rsidR="00EB14B0" w:rsidRPr="00C07B9B" w:rsidRDefault="00EB14B0">
            <w:pPr>
              <w:numPr>
                <w:ilvl w:val="0"/>
                <w:numId w:val="41"/>
              </w:numPr>
              <w:rPr>
                <w:rFonts w:ascii="Times New Roman" w:hAnsi="Times New Roman" w:cs="Times New Roman"/>
                <w:sz w:val="24"/>
                <w:szCs w:val="24"/>
              </w:rPr>
            </w:pPr>
            <w:r w:rsidRPr="00C07B9B">
              <w:rPr>
                <w:rFonts w:ascii="Times New Roman" w:hAnsi="Times New Roman" w:cs="Times New Roman"/>
                <w:sz w:val="24"/>
                <w:szCs w:val="24"/>
              </w:rPr>
              <w:t xml:space="preserve">What behaviors on the part of a pregnant woman are likely to protect and enhance the health of the baby? What behaviors can harm the baby? What are </w:t>
            </w:r>
            <w:r w:rsidRPr="00C07B9B">
              <w:rPr>
                <w:rFonts w:ascii="Times New Roman" w:hAnsi="Times New Roman" w:cs="Times New Roman"/>
                <w:sz w:val="24"/>
                <w:szCs w:val="24"/>
              </w:rPr>
              <w:lastRenderedPageBreak/>
              <w:t>the consequences of these behaviors?</w:t>
            </w:r>
          </w:p>
          <w:p w14:paraId="4DCA9931" w14:textId="6E1B2C8A" w:rsidR="00EB14B0" w:rsidRDefault="00EB14B0">
            <w:pPr>
              <w:numPr>
                <w:ilvl w:val="0"/>
                <w:numId w:val="41"/>
              </w:numPr>
              <w:rPr>
                <w:rFonts w:ascii="Times New Roman" w:hAnsi="Times New Roman" w:cs="Times New Roman"/>
                <w:sz w:val="24"/>
                <w:szCs w:val="24"/>
              </w:rPr>
            </w:pPr>
            <w:r>
              <w:rPr>
                <w:rFonts w:ascii="Times New Roman" w:hAnsi="Times New Roman" w:cs="Times New Roman"/>
                <w:sz w:val="24"/>
                <w:szCs w:val="24"/>
              </w:rPr>
              <w:t xml:space="preserve">What are the risks associated with the use of prescription and over-the-counter drugs during the development of the embryo and fetus? </w:t>
            </w:r>
          </w:p>
          <w:p w14:paraId="70429E37" w14:textId="304D5FF3" w:rsidR="00EB14B0" w:rsidRDefault="00EB14B0">
            <w:pPr>
              <w:numPr>
                <w:ilvl w:val="0"/>
                <w:numId w:val="41"/>
              </w:numPr>
              <w:rPr>
                <w:rFonts w:ascii="Times New Roman" w:hAnsi="Times New Roman" w:cs="Times New Roman"/>
                <w:sz w:val="24"/>
                <w:szCs w:val="24"/>
              </w:rPr>
            </w:pPr>
            <w:r>
              <w:rPr>
                <w:rFonts w:ascii="Times New Roman" w:hAnsi="Times New Roman" w:cs="Times New Roman"/>
                <w:sz w:val="24"/>
                <w:szCs w:val="24"/>
              </w:rPr>
              <w:t xml:space="preserve">What are </w:t>
            </w:r>
            <w:r w:rsidRPr="005E77A9">
              <w:rPr>
                <w:rFonts w:ascii="Times New Roman" w:hAnsi="Times New Roman" w:cs="Times New Roman"/>
                <w:i/>
                <w:iCs/>
                <w:sz w:val="24"/>
                <w:szCs w:val="24"/>
              </w:rPr>
              <w:t>teratogens</w:t>
            </w:r>
            <w:r>
              <w:rPr>
                <w:rFonts w:ascii="Times New Roman" w:hAnsi="Times New Roman" w:cs="Times New Roman"/>
                <w:sz w:val="24"/>
                <w:szCs w:val="24"/>
              </w:rPr>
              <w:t>?</w:t>
            </w:r>
          </w:p>
          <w:p w14:paraId="03194861" w14:textId="7A84A569" w:rsidR="00EB14B0" w:rsidRPr="00C07B9B" w:rsidRDefault="00EB14B0">
            <w:pPr>
              <w:numPr>
                <w:ilvl w:val="0"/>
                <w:numId w:val="41"/>
              </w:numPr>
              <w:rPr>
                <w:rFonts w:ascii="Times New Roman" w:hAnsi="Times New Roman" w:cs="Times New Roman"/>
                <w:sz w:val="24"/>
                <w:szCs w:val="24"/>
              </w:rPr>
            </w:pPr>
            <w:r w:rsidRPr="00C07B9B">
              <w:rPr>
                <w:rFonts w:ascii="Times New Roman" w:hAnsi="Times New Roman" w:cs="Times New Roman"/>
                <w:sz w:val="24"/>
                <w:szCs w:val="24"/>
              </w:rPr>
              <w:t>What are the possible outcomes of genetic testing? What short- and long-term choices may be required of prospective parents of a child with an inherited disease or condition?</w:t>
            </w:r>
          </w:p>
          <w:p w14:paraId="7BFA5EDE" w14:textId="77777777" w:rsidR="00EB14B0" w:rsidRPr="00C07B9B" w:rsidRDefault="00EB14B0">
            <w:pPr>
              <w:numPr>
                <w:ilvl w:val="0"/>
                <w:numId w:val="41"/>
              </w:numPr>
              <w:rPr>
                <w:rFonts w:ascii="Times New Roman" w:hAnsi="Times New Roman" w:cs="Times New Roman"/>
                <w:sz w:val="24"/>
                <w:szCs w:val="24"/>
              </w:rPr>
            </w:pPr>
            <w:r w:rsidRPr="00C07B9B">
              <w:rPr>
                <w:rFonts w:ascii="Times New Roman" w:hAnsi="Times New Roman" w:cs="Times New Roman"/>
                <w:sz w:val="24"/>
                <w:szCs w:val="24"/>
              </w:rPr>
              <w:t>What happens to pregnant women and their babies when the women cannot afford prenatal care?</w:t>
            </w:r>
          </w:p>
          <w:p w14:paraId="4F165C3E" w14:textId="77777777" w:rsidR="00EB14B0" w:rsidRPr="00C07B9B" w:rsidRDefault="00EB14B0" w:rsidP="00EB14B0">
            <w:pPr>
              <w:rPr>
                <w:rFonts w:ascii="Times New Roman" w:hAnsi="Times New Roman" w:cs="Times New Roman"/>
                <w:sz w:val="24"/>
                <w:szCs w:val="24"/>
              </w:rPr>
            </w:pPr>
            <w:r w:rsidRPr="00C07B9B">
              <w:rPr>
                <w:rFonts w:ascii="Times New Roman" w:hAnsi="Times New Roman" w:cs="Times New Roman"/>
                <w:b/>
                <w:bCs/>
                <w:sz w:val="24"/>
                <w:szCs w:val="24"/>
              </w:rPr>
              <w:t>Communication</w:t>
            </w:r>
          </w:p>
          <w:p w14:paraId="27DD8F2A" w14:textId="77777777" w:rsidR="00EB14B0" w:rsidRPr="00C07B9B" w:rsidRDefault="00EB14B0">
            <w:pPr>
              <w:numPr>
                <w:ilvl w:val="0"/>
                <w:numId w:val="42"/>
              </w:numPr>
              <w:rPr>
                <w:rFonts w:ascii="Times New Roman" w:hAnsi="Times New Roman" w:cs="Times New Roman"/>
                <w:sz w:val="24"/>
                <w:szCs w:val="24"/>
              </w:rPr>
            </w:pPr>
            <w:r w:rsidRPr="00C07B9B">
              <w:rPr>
                <w:rFonts w:ascii="Times New Roman" w:hAnsi="Times New Roman" w:cs="Times New Roman"/>
                <w:sz w:val="24"/>
                <w:szCs w:val="24"/>
              </w:rPr>
              <w:t>Where do individuals acquire attitudes and beliefs about family planning? What factors determine decisions by pregnant women (or women planning to become pregnant) about nutrition, smoking, drug or alcohol abuse, sexually transmitted diseases, and medical procedures such as X-rays and amniocentesis?</w:t>
            </w:r>
          </w:p>
          <w:p w14:paraId="79CA1386" w14:textId="77777777" w:rsidR="00EB14B0" w:rsidRPr="00C07B9B" w:rsidRDefault="00EB14B0">
            <w:pPr>
              <w:numPr>
                <w:ilvl w:val="0"/>
                <w:numId w:val="42"/>
              </w:numPr>
              <w:rPr>
                <w:rFonts w:ascii="Times New Roman" w:hAnsi="Times New Roman" w:cs="Times New Roman"/>
                <w:sz w:val="24"/>
                <w:szCs w:val="24"/>
              </w:rPr>
            </w:pPr>
            <w:r w:rsidRPr="00C07B9B">
              <w:rPr>
                <w:rFonts w:ascii="Times New Roman" w:hAnsi="Times New Roman" w:cs="Times New Roman"/>
                <w:sz w:val="24"/>
                <w:szCs w:val="24"/>
              </w:rPr>
              <w:lastRenderedPageBreak/>
              <w:t>What happens when prospective parents share the decision-making regarding prenatal care and childbirth? What happens when the woman has to make these decisions alone?</w:t>
            </w:r>
          </w:p>
          <w:p w14:paraId="585BF0A4" w14:textId="77777777" w:rsidR="00EB14B0" w:rsidRPr="00C07B9B" w:rsidRDefault="00EB14B0" w:rsidP="00EB14B0">
            <w:pPr>
              <w:rPr>
                <w:rFonts w:ascii="Times New Roman" w:hAnsi="Times New Roman" w:cs="Times New Roman"/>
                <w:sz w:val="24"/>
                <w:szCs w:val="24"/>
              </w:rPr>
            </w:pPr>
            <w:r w:rsidRPr="00C07B9B">
              <w:rPr>
                <w:rFonts w:ascii="Times New Roman" w:hAnsi="Times New Roman" w:cs="Times New Roman"/>
                <w:b/>
                <w:bCs/>
                <w:sz w:val="24"/>
                <w:szCs w:val="24"/>
              </w:rPr>
              <w:t>Leadership</w:t>
            </w:r>
          </w:p>
          <w:p w14:paraId="5A2BB23F" w14:textId="77777777" w:rsidR="00EB14B0" w:rsidRPr="00C07B9B" w:rsidRDefault="00EB14B0">
            <w:pPr>
              <w:numPr>
                <w:ilvl w:val="0"/>
                <w:numId w:val="43"/>
              </w:numPr>
              <w:rPr>
                <w:rFonts w:ascii="Times New Roman" w:hAnsi="Times New Roman" w:cs="Times New Roman"/>
                <w:sz w:val="24"/>
                <w:szCs w:val="24"/>
              </w:rPr>
            </w:pPr>
            <w:r w:rsidRPr="00C07B9B">
              <w:rPr>
                <w:rFonts w:ascii="Times New Roman" w:hAnsi="Times New Roman" w:cs="Times New Roman"/>
                <w:sz w:val="24"/>
                <w:szCs w:val="24"/>
              </w:rPr>
              <w:t>What other methods exist for becoming a parent besides conceiving and giving birth to a baby? What changes occur when becoming a parent by adopting a child, by marrying a person who already has a child, or by acting as a foster parent?</w:t>
            </w:r>
          </w:p>
          <w:p w14:paraId="5961FF97" w14:textId="77777777" w:rsidR="00EB14B0" w:rsidRPr="00C07B9B" w:rsidRDefault="00EB14B0">
            <w:pPr>
              <w:numPr>
                <w:ilvl w:val="0"/>
                <w:numId w:val="43"/>
              </w:numPr>
              <w:rPr>
                <w:rFonts w:ascii="Times New Roman" w:hAnsi="Times New Roman" w:cs="Times New Roman"/>
                <w:sz w:val="24"/>
                <w:szCs w:val="24"/>
              </w:rPr>
            </w:pPr>
            <w:r w:rsidRPr="00C07B9B">
              <w:rPr>
                <w:rFonts w:ascii="Times New Roman" w:hAnsi="Times New Roman" w:cs="Times New Roman"/>
                <w:sz w:val="24"/>
                <w:szCs w:val="24"/>
              </w:rPr>
              <w:t>Why is it important to learn about all the methods of becoming a parent?</w:t>
            </w:r>
          </w:p>
          <w:p w14:paraId="1F97227E" w14:textId="12FFB80A" w:rsidR="00EB14B0" w:rsidRPr="00C07B9B" w:rsidRDefault="00EB14B0">
            <w:pPr>
              <w:numPr>
                <w:ilvl w:val="0"/>
                <w:numId w:val="43"/>
              </w:numPr>
              <w:rPr>
                <w:rFonts w:ascii="Times New Roman" w:hAnsi="Times New Roman" w:cs="Times New Roman"/>
                <w:sz w:val="24"/>
                <w:szCs w:val="24"/>
              </w:rPr>
            </w:pPr>
            <w:r w:rsidRPr="00C07B9B">
              <w:rPr>
                <w:rFonts w:ascii="Times New Roman" w:hAnsi="Times New Roman" w:cs="Times New Roman"/>
                <w:sz w:val="24"/>
                <w:szCs w:val="24"/>
              </w:rPr>
              <w:t xml:space="preserve">What are the results of using technological procedures to save the life of a newborn with multiple severe health problems? What choices are required of the parents of this child? What ethical </w:t>
            </w:r>
            <w:r>
              <w:rPr>
                <w:rFonts w:ascii="Times New Roman" w:hAnsi="Times New Roman" w:cs="Times New Roman"/>
                <w:sz w:val="24"/>
                <w:szCs w:val="24"/>
              </w:rPr>
              <w:t>challeng</w:t>
            </w:r>
            <w:r w:rsidRPr="00C07B9B">
              <w:rPr>
                <w:rFonts w:ascii="Times New Roman" w:hAnsi="Times New Roman" w:cs="Times New Roman"/>
                <w:sz w:val="24"/>
                <w:szCs w:val="24"/>
              </w:rPr>
              <w:t>es must be dealt with by the medical professionals and parents?</w:t>
            </w:r>
          </w:p>
          <w:p w14:paraId="0412FF10" w14:textId="77777777" w:rsidR="00EB14B0" w:rsidRPr="00C07B9B" w:rsidRDefault="00EB14B0" w:rsidP="00EB14B0">
            <w:pPr>
              <w:rPr>
                <w:rFonts w:ascii="Times New Roman" w:hAnsi="Times New Roman" w:cs="Times New Roman"/>
                <w:sz w:val="24"/>
                <w:szCs w:val="24"/>
              </w:rPr>
            </w:pPr>
            <w:r w:rsidRPr="00C07B9B">
              <w:rPr>
                <w:rFonts w:ascii="Times New Roman" w:hAnsi="Times New Roman" w:cs="Times New Roman"/>
                <w:b/>
                <w:bCs/>
                <w:sz w:val="24"/>
                <w:szCs w:val="24"/>
              </w:rPr>
              <w:t>Management</w:t>
            </w:r>
          </w:p>
          <w:p w14:paraId="67CFC0A2" w14:textId="69391A53" w:rsidR="00EB14B0" w:rsidRPr="00C07B9B" w:rsidRDefault="00EB14B0">
            <w:pPr>
              <w:numPr>
                <w:ilvl w:val="0"/>
                <w:numId w:val="44"/>
              </w:numPr>
              <w:rPr>
                <w:rFonts w:ascii="Times New Roman" w:hAnsi="Times New Roman" w:cs="Times New Roman"/>
                <w:sz w:val="24"/>
                <w:szCs w:val="24"/>
              </w:rPr>
            </w:pPr>
            <w:r w:rsidRPr="00C07B9B">
              <w:rPr>
                <w:rFonts w:ascii="Times New Roman" w:hAnsi="Times New Roman" w:cs="Times New Roman"/>
                <w:sz w:val="24"/>
                <w:szCs w:val="24"/>
              </w:rPr>
              <w:t xml:space="preserve">What information </w:t>
            </w:r>
            <w:proofErr w:type="gramStart"/>
            <w:r w:rsidRPr="00C07B9B">
              <w:rPr>
                <w:rFonts w:ascii="Times New Roman" w:hAnsi="Times New Roman" w:cs="Times New Roman"/>
                <w:sz w:val="24"/>
                <w:szCs w:val="24"/>
              </w:rPr>
              <w:t>do</w:t>
            </w:r>
            <w:proofErr w:type="gramEnd"/>
            <w:r>
              <w:rPr>
                <w:rFonts w:ascii="Times New Roman" w:hAnsi="Times New Roman" w:cs="Times New Roman"/>
                <w:sz w:val="24"/>
                <w:szCs w:val="24"/>
              </w:rPr>
              <w:t xml:space="preserve"> </w:t>
            </w:r>
            <w:r w:rsidRPr="00C07B9B">
              <w:rPr>
                <w:rFonts w:ascii="Times New Roman" w:hAnsi="Times New Roman" w:cs="Times New Roman"/>
                <w:sz w:val="24"/>
                <w:szCs w:val="24"/>
              </w:rPr>
              <w:t xml:space="preserve">individuals need to debate </w:t>
            </w:r>
            <w:r w:rsidRPr="00C07B9B">
              <w:rPr>
                <w:rFonts w:ascii="Times New Roman" w:hAnsi="Times New Roman" w:cs="Times New Roman"/>
                <w:sz w:val="24"/>
                <w:szCs w:val="24"/>
              </w:rPr>
              <w:lastRenderedPageBreak/>
              <w:t>the ramifications of technological advances in obstetric and neonatal care?</w:t>
            </w:r>
          </w:p>
          <w:p w14:paraId="2E0BCBD8" w14:textId="77777777" w:rsidR="00EB14B0" w:rsidRDefault="00EB14B0">
            <w:pPr>
              <w:numPr>
                <w:ilvl w:val="0"/>
                <w:numId w:val="44"/>
              </w:numPr>
              <w:rPr>
                <w:rFonts w:ascii="Times New Roman" w:hAnsi="Times New Roman" w:cs="Times New Roman"/>
                <w:sz w:val="24"/>
                <w:szCs w:val="24"/>
              </w:rPr>
            </w:pPr>
            <w:r w:rsidRPr="00C07B9B">
              <w:rPr>
                <w:rFonts w:ascii="Times New Roman" w:hAnsi="Times New Roman" w:cs="Times New Roman"/>
                <w:sz w:val="24"/>
                <w:szCs w:val="24"/>
              </w:rPr>
              <w:t>Where can individuals get reliable information about conception, prenatal development, and birth?</w:t>
            </w:r>
          </w:p>
          <w:p w14:paraId="624AAA13" w14:textId="533E4CBB" w:rsidR="00EB14B0" w:rsidRDefault="00EB14B0">
            <w:pPr>
              <w:numPr>
                <w:ilvl w:val="0"/>
                <w:numId w:val="44"/>
              </w:numPr>
              <w:rPr>
                <w:rFonts w:ascii="Times New Roman" w:hAnsi="Times New Roman" w:cs="Times New Roman"/>
                <w:sz w:val="24"/>
                <w:szCs w:val="24"/>
              </w:rPr>
            </w:pPr>
            <w:r>
              <w:rPr>
                <w:rFonts w:ascii="Times New Roman" w:hAnsi="Times New Roman" w:cs="Times New Roman"/>
                <w:sz w:val="24"/>
                <w:szCs w:val="24"/>
              </w:rPr>
              <w:t xml:space="preserve">How does one identify the features of perinatal depression? </w:t>
            </w:r>
          </w:p>
          <w:p w14:paraId="40FCF37F" w14:textId="140F5D31" w:rsidR="00EB14B0" w:rsidRPr="00C07B9B" w:rsidRDefault="00EB14B0">
            <w:pPr>
              <w:numPr>
                <w:ilvl w:val="0"/>
                <w:numId w:val="44"/>
              </w:numPr>
              <w:rPr>
                <w:rFonts w:ascii="Times New Roman" w:hAnsi="Times New Roman" w:cs="Times New Roman"/>
                <w:sz w:val="24"/>
                <w:szCs w:val="24"/>
              </w:rPr>
            </w:pPr>
            <w:r>
              <w:rPr>
                <w:rFonts w:ascii="Times New Roman" w:hAnsi="Times New Roman" w:cs="Times New Roman"/>
                <w:sz w:val="24"/>
                <w:szCs w:val="24"/>
              </w:rPr>
              <w:t xml:space="preserve">How can environmental factors influence postpartum depression? </w:t>
            </w:r>
          </w:p>
        </w:tc>
        <w:tc>
          <w:tcPr>
            <w:tcW w:w="879" w:type="pct"/>
          </w:tcPr>
          <w:p w14:paraId="38FC6DC1" w14:textId="3106AE3E"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9.RV, 9.LU, 9.C, 10.RV, 10.LU, 10.C, 11.RV, 11.LU, 11.C, 12.RV, 12.LU, 12.C</w:t>
            </w:r>
          </w:p>
        </w:tc>
        <w:tc>
          <w:tcPr>
            <w:tcW w:w="799" w:type="pct"/>
          </w:tcPr>
          <w:p w14:paraId="7AA11392"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Families First</w:t>
            </w:r>
          </w:p>
          <w:p w14:paraId="1078B9C9"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Dynamics</w:t>
            </w:r>
          </w:p>
          <w:p w14:paraId="027BFD4F"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Balance</w:t>
            </w:r>
          </w:p>
          <w:p w14:paraId="69B17665"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Development</w:t>
            </w:r>
          </w:p>
          <w:p w14:paraId="5817F176"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Safety</w:t>
            </w:r>
          </w:p>
          <w:p w14:paraId="29971482" w14:textId="77777777" w:rsidR="00EB14B0" w:rsidRPr="002001C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Skills</w:t>
            </w:r>
          </w:p>
          <w:p w14:paraId="23FA947F" w14:textId="77777777" w:rsidR="00EB14B0" w:rsidRPr="002001C4" w:rsidRDefault="00EB14B0" w:rsidP="00EB14B0">
            <w:pPr>
              <w:widowControl w:val="0"/>
              <w:autoSpaceDE w:val="0"/>
              <w:autoSpaceDN w:val="0"/>
              <w:adjustRightInd w:val="0"/>
              <w:rPr>
                <w:rFonts w:ascii="Times New Roman" w:eastAsia="Times New Roman" w:hAnsi="Times New Roman" w:cs="Times New Roman"/>
                <w:sz w:val="24"/>
                <w:szCs w:val="24"/>
              </w:rPr>
            </w:pPr>
          </w:p>
          <w:p w14:paraId="5F1F9ABC"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Financial Fitness</w:t>
            </w:r>
          </w:p>
          <w:p w14:paraId="5A800CE4"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Earning</w:t>
            </w:r>
          </w:p>
          <w:p w14:paraId="7D7B648F"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lastRenderedPageBreak/>
              <w:t>Spending</w:t>
            </w:r>
          </w:p>
          <w:p w14:paraId="01CDCB12"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Saving</w:t>
            </w:r>
          </w:p>
          <w:p w14:paraId="4EF43499" w14:textId="77777777" w:rsidR="00EB14B0" w:rsidRPr="002001C4"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Protecting</w:t>
            </w:r>
          </w:p>
          <w:p w14:paraId="0992C13B" w14:textId="77777777" w:rsidR="00EB14B0" w:rsidRPr="002001C4"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E0BB146"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Power of One</w:t>
            </w:r>
          </w:p>
          <w:p w14:paraId="019CB728" w14:textId="77777777" w:rsidR="00EB14B0" w:rsidRPr="002001C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A Better You</w:t>
            </w:r>
          </w:p>
          <w:p w14:paraId="742B1C25" w14:textId="77777777" w:rsidR="00EB14B0" w:rsidRPr="002001C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Family Ties</w:t>
            </w:r>
          </w:p>
          <w:p w14:paraId="34E3B480" w14:textId="77777777" w:rsidR="00EB14B0" w:rsidRPr="002001C4" w:rsidRDefault="00EB14B0" w:rsidP="00EB14B0">
            <w:pPr>
              <w:widowControl w:val="0"/>
              <w:autoSpaceDE w:val="0"/>
              <w:autoSpaceDN w:val="0"/>
              <w:adjustRightInd w:val="0"/>
              <w:rPr>
                <w:rFonts w:ascii="Times New Roman" w:eastAsia="Times New Roman" w:hAnsi="Times New Roman" w:cs="Times New Roman"/>
                <w:sz w:val="24"/>
                <w:szCs w:val="24"/>
              </w:rPr>
            </w:pPr>
          </w:p>
          <w:p w14:paraId="1E9057A9"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STAND Up</w:t>
            </w:r>
          </w:p>
          <w:p w14:paraId="227FBAF9" w14:textId="77777777" w:rsidR="00EB14B0" w:rsidRPr="002001C4"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001C4">
              <w:rPr>
                <w:rFonts w:ascii="Times New Roman" w:eastAsia="Times New Roman" w:hAnsi="Times New Roman" w:cs="Times New Roman"/>
                <w:sz w:val="24"/>
                <w:szCs w:val="24"/>
              </w:rPr>
              <w:t>Assess</w:t>
            </w:r>
          </w:p>
          <w:p w14:paraId="1934AE5D" w14:textId="77777777" w:rsidR="00EB14B0" w:rsidRPr="002001C4"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001C4">
              <w:rPr>
                <w:rFonts w:ascii="Times New Roman" w:eastAsia="Times New Roman" w:hAnsi="Times New Roman" w:cs="Times New Roman"/>
                <w:sz w:val="24"/>
                <w:szCs w:val="24"/>
              </w:rPr>
              <w:t>Educate</w:t>
            </w:r>
          </w:p>
          <w:p w14:paraId="1511D957" w14:textId="77777777" w:rsidR="00EB14B0" w:rsidRPr="002001C4"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001C4">
              <w:rPr>
                <w:rFonts w:ascii="Times New Roman" w:eastAsia="Times New Roman" w:hAnsi="Times New Roman" w:cs="Times New Roman"/>
                <w:sz w:val="24"/>
                <w:szCs w:val="24"/>
              </w:rPr>
              <w:t>Advocate</w:t>
            </w:r>
          </w:p>
          <w:p w14:paraId="68CB90E1"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6482035E"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Student Body</w:t>
            </w:r>
          </w:p>
          <w:p w14:paraId="6AC8221C"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Healthy You</w:t>
            </w:r>
          </w:p>
          <w:p w14:paraId="1AD17AC5"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Fit You</w:t>
            </w:r>
          </w:p>
          <w:p w14:paraId="715F8EF0"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Real You</w:t>
            </w:r>
          </w:p>
          <w:p w14:paraId="79FB6FF1" w14:textId="77777777" w:rsidR="00EB14B0" w:rsidRPr="002001C4"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The Resilient You</w:t>
            </w:r>
          </w:p>
          <w:p w14:paraId="3E0259FA"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7B42952C" w14:textId="77777777" w:rsidR="00EB14B0" w:rsidRPr="002001C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001C4">
              <w:rPr>
                <w:rFonts w:ascii="Times New Roman" w:eastAsia="Times New Roman" w:hAnsi="Times New Roman" w:cs="Times New Roman"/>
                <w:b/>
                <w:sz w:val="24"/>
                <w:szCs w:val="24"/>
                <w:u w:val="single"/>
              </w:rPr>
              <w:t>Competitive Event--STAR Events</w:t>
            </w:r>
          </w:p>
          <w:p w14:paraId="4461B285"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Focus on Children</w:t>
            </w:r>
          </w:p>
          <w:p w14:paraId="730A63C4"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National Programs in Action</w:t>
            </w:r>
          </w:p>
          <w:p w14:paraId="70A25308"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Professional Presentation</w:t>
            </w:r>
          </w:p>
          <w:p w14:paraId="1E584B6D"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Public Policy Advocate</w:t>
            </w:r>
          </w:p>
          <w:p w14:paraId="3C524F44" w14:textId="000B5D3F"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Check the national website for online events</w:t>
            </w:r>
          </w:p>
          <w:p w14:paraId="3CB7C629" w14:textId="77777777" w:rsidR="00EB14B0" w:rsidRPr="002001C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001C4">
              <w:rPr>
                <w:rFonts w:ascii="Times New Roman" w:eastAsia="Times New Roman" w:hAnsi="Times New Roman" w:cs="Times New Roman"/>
                <w:sz w:val="24"/>
                <w:szCs w:val="24"/>
              </w:rPr>
              <w:t>Check the website for Skill Events</w:t>
            </w:r>
          </w:p>
          <w:p w14:paraId="520F46FE" w14:textId="01C3360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1DC3BCB7" w14:textId="77777777" w:rsidTr="00EB14B0">
        <w:tc>
          <w:tcPr>
            <w:tcW w:w="197" w:type="pct"/>
          </w:tcPr>
          <w:p w14:paraId="6A0E8842" w14:textId="72C41573"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899" w:type="pct"/>
            <w:shd w:val="clear" w:color="auto" w:fill="FFFFFF" w:themeFill="background1"/>
            <w:tcMar>
              <w:top w:w="43" w:type="dxa"/>
              <w:left w:w="115" w:type="dxa"/>
              <w:bottom w:w="43" w:type="dxa"/>
              <w:right w:w="115" w:type="dxa"/>
            </w:tcMar>
          </w:tcPr>
          <w:p w14:paraId="4A8E4356" w14:textId="164696C5" w:rsidR="00EB14B0" w:rsidRPr="006C2C30" w:rsidRDefault="00EB14B0" w:rsidP="00EB14B0">
            <w:pPr>
              <w:rPr>
                <w:rFonts w:ascii="Times New Roman" w:eastAsia="Times New Roman" w:hAnsi="Times New Roman" w:cs="Times New Roman"/>
                <w:sz w:val="24"/>
                <w:szCs w:val="24"/>
              </w:rPr>
            </w:pPr>
            <w:r w:rsidRPr="007E1AC2">
              <w:rPr>
                <w:rFonts w:ascii="Times New Roman" w:eastAsia="Times New Roman" w:hAnsi="Times New Roman" w:cs="Times New Roman"/>
                <w:sz w:val="24"/>
                <w:szCs w:val="24"/>
              </w:rPr>
              <w:t xml:space="preserve">Explain the potential effects of pregnancy complications while on the job. </w:t>
            </w:r>
          </w:p>
        </w:tc>
        <w:tc>
          <w:tcPr>
            <w:tcW w:w="1234" w:type="pct"/>
          </w:tcPr>
          <w:p w14:paraId="2D12CD26" w14:textId="77777777" w:rsidR="00EB14B0" w:rsidRPr="00C12BD4" w:rsidRDefault="00EB14B0" w:rsidP="00EB14B0">
            <w:p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Explanation should include</w:t>
            </w:r>
          </w:p>
          <w:p w14:paraId="4554EC84"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extended absence options due to medical conditions</w:t>
            </w:r>
          </w:p>
          <w:p w14:paraId="66026941"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loss of position or seniority</w:t>
            </w:r>
          </w:p>
          <w:p w14:paraId="058CD2A3"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loss of income</w:t>
            </w:r>
          </w:p>
          <w:p w14:paraId="06795989"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legal implications of family and medical leave</w:t>
            </w:r>
          </w:p>
          <w:p w14:paraId="1E149D68" w14:textId="77777777" w:rsidR="00EB14B0" w:rsidRPr="000D7DD0"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 xml:space="preserve">rights of pregnant women under the </w:t>
            </w:r>
            <w:hyperlink r:id="rId11" w:history="1">
              <w:r w:rsidRPr="000B692A">
                <w:rPr>
                  <w:rStyle w:val="Hyperlink"/>
                  <w:rFonts w:ascii="Times New Roman" w:eastAsia="Times New Roman" w:hAnsi="Times New Roman" w:cs="Times New Roman"/>
                  <w:sz w:val="24"/>
                  <w:szCs w:val="24"/>
                </w:rPr>
                <w:t>Americans with Disabilities Act (ADA)</w:t>
              </w:r>
            </w:hyperlink>
          </w:p>
          <w:p w14:paraId="4EBA21A5" w14:textId="4A8CFEB7" w:rsidR="00EB14B0" w:rsidRPr="00C07B9B"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employee responsibility for insurance costs.</w:t>
            </w:r>
          </w:p>
        </w:tc>
        <w:tc>
          <w:tcPr>
            <w:tcW w:w="992" w:type="pct"/>
          </w:tcPr>
          <w:p w14:paraId="1A85DAA0"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12BD4">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1C20F8C7"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p>
          <w:p w14:paraId="37F4BD2A"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Thinking</w:t>
            </w:r>
          </w:p>
          <w:p w14:paraId="4309CA0D" w14:textId="77777777" w:rsidR="00EB14B0" w:rsidRPr="00C12BD4" w:rsidRDefault="00EB14B0">
            <w:pPr>
              <w:widowControl w:val="0"/>
              <w:numPr>
                <w:ilvl w:val="0"/>
                <w:numId w:val="20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are some examples of pregnancy complications that would affect a woman's ability to do her job?</w:t>
            </w:r>
          </w:p>
          <w:p w14:paraId="69992DBC" w14:textId="77777777" w:rsidR="00EB14B0" w:rsidRPr="00C12BD4" w:rsidRDefault="00EB14B0">
            <w:pPr>
              <w:widowControl w:val="0"/>
              <w:numPr>
                <w:ilvl w:val="0"/>
                <w:numId w:val="20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the employer's responsibility to accommodate employees with pregnancy complications?</w:t>
            </w:r>
          </w:p>
          <w:p w14:paraId="347C7D68"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Communication</w:t>
            </w:r>
          </w:p>
          <w:p w14:paraId="26E3DF24" w14:textId="77777777" w:rsidR="00EB14B0" w:rsidRPr="00C12BD4" w:rsidRDefault="00EB14B0">
            <w:pPr>
              <w:widowControl w:val="0"/>
              <w:numPr>
                <w:ilvl w:val="0"/>
                <w:numId w:val="20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Why should a woman who is experiencing a complicated pregnancy communicate with peers and managers in the workplace?</w:t>
            </w:r>
          </w:p>
          <w:p w14:paraId="0EF4322F" w14:textId="77777777" w:rsidR="00EB14B0" w:rsidRPr="00C12BD4" w:rsidRDefault="00EB14B0">
            <w:pPr>
              <w:widowControl w:val="0"/>
              <w:numPr>
                <w:ilvl w:val="0"/>
                <w:numId w:val="20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What information does a woman need about workplace risks when she is </w:t>
            </w:r>
            <w:r w:rsidRPr="00C12BD4">
              <w:rPr>
                <w:rFonts w:ascii="Times New Roman" w:hAnsi="Times New Roman" w:cs="Times New Roman"/>
                <w:sz w:val="24"/>
                <w:szCs w:val="24"/>
              </w:rPr>
              <w:lastRenderedPageBreak/>
              <w:t>pregnant?</w:t>
            </w:r>
          </w:p>
          <w:p w14:paraId="49360133" w14:textId="77777777" w:rsidR="00EB14B0" w:rsidRPr="00C12BD4" w:rsidRDefault="00EB14B0">
            <w:pPr>
              <w:widowControl w:val="0"/>
              <w:numPr>
                <w:ilvl w:val="0"/>
                <w:numId w:val="20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resources are available to assist employers and employees dealing with pregnancy complications in the workplace?</w:t>
            </w:r>
          </w:p>
          <w:p w14:paraId="37D8F059"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Leadership</w:t>
            </w:r>
          </w:p>
          <w:p w14:paraId="1889529D" w14:textId="77777777" w:rsidR="00EB14B0" w:rsidRPr="00C12BD4" w:rsidRDefault="00EB14B0">
            <w:pPr>
              <w:widowControl w:val="0"/>
              <w:numPr>
                <w:ilvl w:val="0"/>
                <w:numId w:val="20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strategies can a workplace implement when an employee has a complicated pregnancy?</w:t>
            </w:r>
          </w:p>
          <w:p w14:paraId="67330110" w14:textId="77777777" w:rsidR="00EB14B0" w:rsidRPr="00C12BD4" w:rsidRDefault="00EB14B0">
            <w:pPr>
              <w:widowControl w:val="0"/>
              <w:numPr>
                <w:ilvl w:val="0"/>
                <w:numId w:val="20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message does an employer send when it makes workplace accommodations for employees with pregnancy complications?</w:t>
            </w:r>
          </w:p>
          <w:p w14:paraId="2ABCAD36" w14:textId="77777777" w:rsidR="00EB14B0" w:rsidRPr="00C12BD4" w:rsidRDefault="00EB14B0">
            <w:pPr>
              <w:widowControl w:val="0"/>
              <w:numPr>
                <w:ilvl w:val="0"/>
                <w:numId w:val="20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can those workplace accommodations improve cooperation and teamwork?</w:t>
            </w:r>
          </w:p>
          <w:p w14:paraId="234DC7C3"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Management</w:t>
            </w:r>
          </w:p>
          <w:p w14:paraId="79F540D4" w14:textId="77777777" w:rsidR="00EB14B0" w:rsidRPr="00C12BD4" w:rsidRDefault="00EB14B0">
            <w:pPr>
              <w:widowControl w:val="0"/>
              <w:numPr>
                <w:ilvl w:val="0"/>
                <w:numId w:val="20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are the possible outcomes if the workplace fails to make accommodations for an employee with pregnancy complications?</w:t>
            </w:r>
          </w:p>
          <w:p w14:paraId="50C4FFAC" w14:textId="77777777" w:rsidR="00EB14B0" w:rsidRPr="00C12BD4" w:rsidRDefault="00EB14B0">
            <w:pPr>
              <w:widowControl w:val="0"/>
              <w:numPr>
                <w:ilvl w:val="0"/>
                <w:numId w:val="20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costs might an employer experience when making workplace accommodations?</w:t>
            </w:r>
          </w:p>
          <w:p w14:paraId="55A983E4" w14:textId="77777777" w:rsidR="00EB14B0" w:rsidRPr="00C07B9B" w:rsidRDefault="00EB14B0" w:rsidP="00EB14B0">
            <w:pPr>
              <w:widowControl w:val="0"/>
              <w:autoSpaceDE w:val="0"/>
              <w:autoSpaceDN w:val="0"/>
              <w:adjustRightInd w:val="0"/>
              <w:rPr>
                <w:rFonts w:ascii="Times New Roman" w:hAnsi="Times New Roman" w:cs="Times New Roman"/>
                <w:b/>
                <w:bCs/>
                <w:sz w:val="24"/>
                <w:szCs w:val="24"/>
              </w:rPr>
            </w:pPr>
          </w:p>
        </w:tc>
        <w:tc>
          <w:tcPr>
            <w:tcW w:w="879" w:type="pct"/>
          </w:tcPr>
          <w:p w14:paraId="19E203D8" w14:textId="4E1DD72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English: 9.RV, 9.RI, 9.LU, 10.RV, 9.RI, 10.LU, 11.DSR, 11.RV, 11.RI, 11.LU, 12.RV, 12.RI, 12.LU</w:t>
            </w:r>
          </w:p>
        </w:tc>
        <w:tc>
          <w:tcPr>
            <w:tcW w:w="799" w:type="pct"/>
          </w:tcPr>
          <w:p w14:paraId="27C7AC73"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Career Connection</w:t>
            </w:r>
          </w:p>
          <w:p w14:paraId="322F7C1D" w14:textId="77777777" w:rsidR="00EB14B0" w:rsidRPr="00CE59E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My Skills</w:t>
            </w:r>
          </w:p>
          <w:p w14:paraId="62B9312F" w14:textId="77777777" w:rsidR="00EB14B0" w:rsidRPr="00CE59E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My Life</w:t>
            </w:r>
          </w:p>
          <w:p w14:paraId="75A0D14E" w14:textId="77777777" w:rsidR="00EB14B0" w:rsidRPr="00CE59E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My Career</w:t>
            </w:r>
          </w:p>
          <w:p w14:paraId="358A997E" w14:textId="77777777" w:rsidR="00EB14B0" w:rsidRPr="00CE59E1"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My Plan</w:t>
            </w:r>
          </w:p>
          <w:p w14:paraId="212F4FDE" w14:textId="77777777" w:rsidR="00EB14B0" w:rsidRPr="00CE59E1" w:rsidRDefault="00EB14B0" w:rsidP="00EB14B0">
            <w:pPr>
              <w:widowControl w:val="0"/>
              <w:autoSpaceDE w:val="0"/>
              <w:autoSpaceDN w:val="0"/>
              <w:adjustRightInd w:val="0"/>
              <w:rPr>
                <w:rFonts w:ascii="Times New Roman" w:eastAsia="Times New Roman" w:hAnsi="Times New Roman" w:cs="Times New Roman"/>
                <w:sz w:val="24"/>
                <w:szCs w:val="24"/>
              </w:rPr>
            </w:pPr>
          </w:p>
          <w:p w14:paraId="2F17AA00"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Families First</w:t>
            </w:r>
          </w:p>
          <w:p w14:paraId="39E19E3D"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Dynamics</w:t>
            </w:r>
          </w:p>
          <w:p w14:paraId="1F8054A4"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Balance</w:t>
            </w:r>
          </w:p>
          <w:p w14:paraId="193BE030"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Development</w:t>
            </w:r>
          </w:p>
          <w:p w14:paraId="2914454A"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Safety</w:t>
            </w:r>
          </w:p>
          <w:p w14:paraId="09B2F609"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Skills</w:t>
            </w:r>
          </w:p>
          <w:p w14:paraId="31957C0E" w14:textId="77777777" w:rsidR="00EB14B0" w:rsidRPr="00CE59E1" w:rsidRDefault="00EB14B0" w:rsidP="00EB14B0">
            <w:pPr>
              <w:widowControl w:val="0"/>
              <w:autoSpaceDE w:val="0"/>
              <w:autoSpaceDN w:val="0"/>
              <w:adjustRightInd w:val="0"/>
              <w:rPr>
                <w:rFonts w:ascii="Times New Roman" w:eastAsia="Times New Roman" w:hAnsi="Times New Roman" w:cs="Times New Roman"/>
                <w:sz w:val="24"/>
                <w:szCs w:val="24"/>
              </w:rPr>
            </w:pPr>
          </w:p>
          <w:p w14:paraId="4EC4F52F"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Financial Fitness</w:t>
            </w:r>
          </w:p>
          <w:p w14:paraId="74FEEC94" w14:textId="77777777" w:rsidR="00EB14B0" w:rsidRPr="00CE59E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Earning</w:t>
            </w:r>
          </w:p>
          <w:p w14:paraId="72C6E82B" w14:textId="77777777" w:rsidR="00EB14B0" w:rsidRPr="00CE59E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Spending</w:t>
            </w:r>
          </w:p>
          <w:p w14:paraId="53C5A3F2" w14:textId="77777777" w:rsidR="00EB14B0" w:rsidRPr="00CE59E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Saving</w:t>
            </w:r>
          </w:p>
          <w:p w14:paraId="602F4B29" w14:textId="77777777" w:rsidR="00EB14B0" w:rsidRPr="00CE59E1"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Protecting</w:t>
            </w:r>
          </w:p>
          <w:p w14:paraId="11635258" w14:textId="77777777" w:rsidR="00EB14B0" w:rsidRPr="00CE59E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A5AA368"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Power of One</w:t>
            </w:r>
          </w:p>
          <w:p w14:paraId="723B916A" w14:textId="77777777" w:rsidR="00EB14B0" w:rsidRPr="00CE59E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lastRenderedPageBreak/>
              <w:t>A Better You</w:t>
            </w:r>
          </w:p>
          <w:p w14:paraId="72467808" w14:textId="77777777" w:rsidR="00EB14B0" w:rsidRPr="00CE59E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Family Ties</w:t>
            </w:r>
          </w:p>
          <w:p w14:paraId="1477B3BC" w14:textId="77777777" w:rsidR="00EB14B0" w:rsidRPr="00CE59E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Working on Working</w:t>
            </w:r>
          </w:p>
          <w:p w14:paraId="4F36EB45" w14:textId="77777777" w:rsidR="00EB14B0" w:rsidRPr="00CE59E1" w:rsidRDefault="00EB14B0" w:rsidP="00EB14B0">
            <w:pPr>
              <w:widowControl w:val="0"/>
              <w:autoSpaceDE w:val="0"/>
              <w:autoSpaceDN w:val="0"/>
              <w:adjustRightInd w:val="0"/>
              <w:rPr>
                <w:rFonts w:ascii="Times New Roman" w:eastAsia="Times New Roman" w:hAnsi="Times New Roman" w:cs="Times New Roman"/>
                <w:sz w:val="24"/>
                <w:szCs w:val="24"/>
              </w:rPr>
            </w:pPr>
          </w:p>
          <w:p w14:paraId="08EC83D8"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STAND Up</w:t>
            </w:r>
          </w:p>
          <w:p w14:paraId="748ABDC6" w14:textId="77777777" w:rsidR="00EB14B0" w:rsidRPr="00CE59E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59E1">
              <w:rPr>
                <w:rFonts w:ascii="Times New Roman" w:eastAsia="Times New Roman" w:hAnsi="Times New Roman" w:cs="Times New Roman"/>
                <w:sz w:val="24"/>
                <w:szCs w:val="24"/>
              </w:rPr>
              <w:t>Assess</w:t>
            </w:r>
          </w:p>
          <w:p w14:paraId="099F39A3" w14:textId="77777777" w:rsidR="00EB14B0" w:rsidRPr="00CE59E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59E1">
              <w:rPr>
                <w:rFonts w:ascii="Times New Roman" w:eastAsia="Times New Roman" w:hAnsi="Times New Roman" w:cs="Times New Roman"/>
                <w:sz w:val="24"/>
                <w:szCs w:val="24"/>
              </w:rPr>
              <w:t>Educate</w:t>
            </w:r>
          </w:p>
          <w:p w14:paraId="3C72DA7D" w14:textId="77777777" w:rsidR="00EB14B0" w:rsidRPr="00CE59E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CE59E1">
              <w:rPr>
                <w:rFonts w:ascii="Times New Roman" w:eastAsia="Times New Roman" w:hAnsi="Times New Roman" w:cs="Times New Roman"/>
                <w:sz w:val="24"/>
                <w:szCs w:val="24"/>
              </w:rPr>
              <w:t>Advocate</w:t>
            </w:r>
          </w:p>
          <w:p w14:paraId="1D34B0B3" w14:textId="77777777" w:rsidR="00EB14B0" w:rsidRPr="00CE59E1"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7B54BD08"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Competitive Event--STAR Events</w:t>
            </w:r>
          </w:p>
          <w:p w14:paraId="7CE4D2D0"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Interpersonal Communications</w:t>
            </w:r>
          </w:p>
          <w:p w14:paraId="71787FF4"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National Programs in Action</w:t>
            </w:r>
          </w:p>
          <w:p w14:paraId="36D1A05D"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Professional Presentation</w:t>
            </w:r>
          </w:p>
          <w:p w14:paraId="2301D8D8"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Public Policy Advocate</w:t>
            </w:r>
          </w:p>
          <w:p w14:paraId="18E88DC5" w14:textId="4F04DCF4"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Check the national website for online events</w:t>
            </w:r>
          </w:p>
          <w:p w14:paraId="2C9373FE"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Check the website for Skill Events</w:t>
            </w:r>
          </w:p>
          <w:p w14:paraId="6335B092" w14:textId="470B5C55"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0F5FA7CD" w14:textId="2F236C6B" w:rsidTr="00EB14B0">
        <w:tc>
          <w:tcPr>
            <w:tcW w:w="197" w:type="pct"/>
            <w:shd w:val="clear" w:color="auto" w:fill="FFFFFF" w:themeFill="background1"/>
          </w:tcPr>
          <w:p w14:paraId="45E33278" w14:textId="55C8002C"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53</w:t>
            </w:r>
          </w:p>
        </w:tc>
        <w:tc>
          <w:tcPr>
            <w:tcW w:w="899" w:type="pct"/>
            <w:shd w:val="clear" w:color="auto" w:fill="FFFFFF" w:themeFill="background1"/>
            <w:tcMar>
              <w:top w:w="43" w:type="dxa"/>
              <w:left w:w="115" w:type="dxa"/>
              <w:bottom w:w="43" w:type="dxa"/>
              <w:right w:w="115" w:type="dxa"/>
            </w:tcMar>
          </w:tcPr>
          <w:p w14:paraId="7C922E56" w14:textId="0CD0EB65"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Identify biological processes related to birth.</w:t>
            </w:r>
          </w:p>
        </w:tc>
        <w:tc>
          <w:tcPr>
            <w:tcW w:w="1234" w:type="pct"/>
          </w:tcPr>
          <w:p w14:paraId="0839C9BC" w14:textId="77777777" w:rsidR="00EB14B0" w:rsidRPr="00C07B9B" w:rsidRDefault="00EB14B0" w:rsidP="00EB14B0">
            <w:p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t>Identification should include</w:t>
            </w:r>
          </w:p>
          <w:p w14:paraId="6CDDFB44" w14:textId="23889090" w:rsidR="00EB14B0" w:rsidRDefault="00EB14B0">
            <w:pPr>
              <w:numPr>
                <w:ilvl w:val="0"/>
                <w:numId w:val="45"/>
              </w:num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lastRenderedPageBreak/>
              <w:t xml:space="preserve">the </w:t>
            </w:r>
            <w:r>
              <w:rPr>
                <w:rFonts w:ascii="Times New Roman" w:eastAsia="Times New Roman" w:hAnsi="Times New Roman" w:cs="Times New Roman"/>
                <w:sz w:val="24"/>
                <w:szCs w:val="24"/>
              </w:rPr>
              <w:t>potential positions of the baby during</w:t>
            </w:r>
            <w:r w:rsidRPr="00C07B9B">
              <w:rPr>
                <w:rFonts w:ascii="Times New Roman" w:eastAsia="Times New Roman" w:hAnsi="Times New Roman" w:cs="Times New Roman"/>
                <w:sz w:val="24"/>
                <w:szCs w:val="24"/>
              </w:rPr>
              <w:t xml:space="preserve"> childbirth</w:t>
            </w:r>
          </w:p>
          <w:p w14:paraId="5716FE81" w14:textId="491EA37A" w:rsidR="00EB14B0" w:rsidRDefault="00EB14B0">
            <w:pPr>
              <w:numPr>
                <w:ilvl w:val="1"/>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cephalic (i.e., head-down)</w:t>
            </w:r>
          </w:p>
          <w:p w14:paraId="2B2B57AA" w14:textId="77777777" w:rsidR="00EB14B0" w:rsidRDefault="00EB14B0">
            <w:pPr>
              <w:numPr>
                <w:ilvl w:val="1"/>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occiput anterior (i.e., facing the mother’s spine)</w:t>
            </w:r>
          </w:p>
          <w:p w14:paraId="6C463BAF" w14:textId="3988636B" w:rsidR="00EB14B0" w:rsidRDefault="00EB14B0">
            <w:pPr>
              <w:numPr>
                <w:ilvl w:val="1"/>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occiput posterior (i.e., sunny side up)</w:t>
            </w:r>
          </w:p>
          <w:p w14:paraId="62A5F9F1" w14:textId="405AE22D" w:rsidR="00EB14B0" w:rsidRDefault="00EB14B0">
            <w:pPr>
              <w:numPr>
                <w:ilvl w:val="1"/>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breech (i.e., feet or butt first)</w:t>
            </w:r>
          </w:p>
          <w:p w14:paraId="2BFCDB2F" w14:textId="2ABD86DC" w:rsidR="00EB14B0" w:rsidRPr="00C07B9B" w:rsidRDefault="00EB14B0">
            <w:pPr>
              <w:numPr>
                <w:ilvl w:val="1"/>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transverse (i.e., sideways)</w:t>
            </w:r>
          </w:p>
          <w:p w14:paraId="75E24983" w14:textId="513481D6" w:rsidR="00EB14B0" w:rsidRPr="001E7AE8" w:rsidRDefault="00EB14B0">
            <w:pPr>
              <w:numPr>
                <w:ilvl w:val="0"/>
                <w:numId w:val="45"/>
              </w:numPr>
              <w:spacing w:before="100" w:beforeAutospacing="1" w:after="100" w:afterAutospacing="1"/>
              <w:rPr>
                <w:rFonts w:ascii="Times New Roman" w:eastAsia="Times New Roman" w:hAnsi="Times New Roman" w:cs="Times New Roman"/>
                <w:sz w:val="24"/>
                <w:szCs w:val="24"/>
              </w:rPr>
            </w:pPr>
            <w:r w:rsidRPr="001E7AE8">
              <w:rPr>
                <w:rFonts w:ascii="Times New Roman" w:eastAsia="Times New Roman" w:hAnsi="Times New Roman" w:cs="Times New Roman"/>
                <w:sz w:val="24"/>
                <w:szCs w:val="24"/>
              </w:rPr>
              <w:t>advantages and disadvantages of different methods of childbirth (e.g., traditional, family-centered, c</w:t>
            </w:r>
            <w:r>
              <w:rPr>
                <w:rFonts w:ascii="Times New Roman" w:eastAsia="Times New Roman" w:hAnsi="Times New Roman" w:cs="Times New Roman"/>
                <w:sz w:val="24"/>
                <w:szCs w:val="24"/>
              </w:rPr>
              <w:t>ae</w:t>
            </w:r>
            <w:r w:rsidRPr="001E7AE8">
              <w:rPr>
                <w:rFonts w:ascii="Times New Roman" w:eastAsia="Times New Roman" w:hAnsi="Times New Roman" w:cs="Times New Roman"/>
                <w:sz w:val="24"/>
                <w:szCs w:val="24"/>
              </w:rPr>
              <w:t>sarean section, doula</w:t>
            </w:r>
            <w:r>
              <w:rPr>
                <w:rFonts w:ascii="Times New Roman" w:eastAsia="Times New Roman" w:hAnsi="Times New Roman" w:cs="Times New Roman"/>
                <w:sz w:val="24"/>
                <w:szCs w:val="24"/>
              </w:rPr>
              <w:t>-</w:t>
            </w:r>
            <w:r w:rsidRPr="001E7AE8">
              <w:rPr>
                <w:rFonts w:ascii="Times New Roman" w:eastAsia="Times New Roman" w:hAnsi="Times New Roman" w:cs="Times New Roman"/>
                <w:sz w:val="24"/>
                <w:szCs w:val="24"/>
              </w:rPr>
              <w:t>support</w:t>
            </w:r>
            <w:r>
              <w:rPr>
                <w:rFonts w:ascii="Times New Roman" w:eastAsia="Times New Roman" w:hAnsi="Times New Roman" w:cs="Times New Roman"/>
                <w:sz w:val="24"/>
                <w:szCs w:val="24"/>
              </w:rPr>
              <w:t>ed delivery</w:t>
            </w:r>
            <w:r w:rsidRPr="001E7AE8">
              <w:rPr>
                <w:rFonts w:ascii="Times New Roman" w:eastAsia="Times New Roman" w:hAnsi="Times New Roman" w:cs="Times New Roman"/>
                <w:sz w:val="24"/>
                <w:szCs w:val="24"/>
              </w:rPr>
              <w:t>)</w:t>
            </w:r>
          </w:p>
          <w:p w14:paraId="052B0F1E" w14:textId="34EDC3CB" w:rsidR="00EB14B0" w:rsidRDefault="00EB14B0">
            <w:pPr>
              <w:numPr>
                <w:ilvl w:val="0"/>
                <w:numId w:val="45"/>
              </w:num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t>advantages and disadvantages of pain-reducing medications</w:t>
            </w:r>
            <w:r>
              <w:rPr>
                <w:rFonts w:ascii="Times New Roman" w:eastAsia="Times New Roman" w:hAnsi="Times New Roman" w:cs="Times New Roman"/>
                <w:sz w:val="24"/>
                <w:szCs w:val="24"/>
              </w:rPr>
              <w:t xml:space="preserve"> and techniques</w:t>
            </w:r>
            <w:r w:rsidDel="001B2254">
              <w:rPr>
                <w:rFonts w:ascii="Times New Roman" w:eastAsia="Times New Roman" w:hAnsi="Times New Roman" w:cs="Times New Roman"/>
                <w:sz w:val="24"/>
                <w:szCs w:val="24"/>
              </w:rPr>
              <w:t xml:space="preserve"> </w:t>
            </w:r>
            <w:r w:rsidRPr="00C07B9B">
              <w:rPr>
                <w:rFonts w:ascii="Times New Roman" w:eastAsia="Times New Roman" w:hAnsi="Times New Roman" w:cs="Times New Roman"/>
                <w:sz w:val="24"/>
                <w:szCs w:val="24"/>
              </w:rPr>
              <w:t>used during labor</w:t>
            </w:r>
            <w:r>
              <w:rPr>
                <w:rFonts w:ascii="Times New Roman" w:eastAsia="Times New Roman" w:hAnsi="Times New Roman" w:cs="Times New Roman"/>
                <w:sz w:val="24"/>
                <w:szCs w:val="24"/>
              </w:rPr>
              <w:t xml:space="preserve"> (e.g., peanut/yoga ball, essential oils, pressure points, water baths/tub intervention, </w:t>
            </w:r>
            <w:r w:rsidRPr="001E7AE8">
              <w:rPr>
                <w:rFonts w:ascii="Times New Roman" w:eastAsia="Times New Roman" w:hAnsi="Times New Roman" w:cs="Times New Roman"/>
                <w:sz w:val="24"/>
                <w:szCs w:val="24"/>
              </w:rPr>
              <w:t>Lamaze</w:t>
            </w:r>
            <w:r>
              <w:rPr>
                <w:rFonts w:ascii="Times New Roman" w:eastAsia="Times New Roman" w:hAnsi="Times New Roman" w:cs="Times New Roman"/>
                <w:sz w:val="24"/>
                <w:szCs w:val="24"/>
              </w:rPr>
              <w:t xml:space="preserve"> techniques)</w:t>
            </w:r>
          </w:p>
          <w:p w14:paraId="78CDFF70" w14:textId="207D24D4" w:rsidR="00EB14B0" w:rsidRPr="00C07B9B" w:rsidRDefault="00EB14B0">
            <w:pPr>
              <w:numPr>
                <w:ilvl w:val="0"/>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options for birthing plans (e.g., location, social support, </w:t>
            </w:r>
            <w:proofErr w:type="gramStart"/>
            <w:r>
              <w:rPr>
                <w:rFonts w:ascii="Times New Roman" w:eastAsia="Times New Roman" w:hAnsi="Times New Roman" w:cs="Times New Roman"/>
                <w:sz w:val="24"/>
                <w:szCs w:val="24"/>
              </w:rPr>
              <w:t>birthing</w:t>
            </w:r>
            <w:proofErr w:type="gramEnd"/>
            <w:r>
              <w:rPr>
                <w:rFonts w:ascii="Times New Roman" w:eastAsia="Times New Roman" w:hAnsi="Times New Roman" w:cs="Times New Roman"/>
                <w:sz w:val="24"/>
                <w:szCs w:val="24"/>
              </w:rPr>
              <w:t xml:space="preserve"> environment, lighting, music)</w:t>
            </w:r>
          </w:p>
          <w:p w14:paraId="0F089E78" w14:textId="0D46459A" w:rsidR="00EB14B0" w:rsidRPr="001B2254" w:rsidRDefault="00EB14B0">
            <w:pPr>
              <w:numPr>
                <w:ilvl w:val="0"/>
                <w:numId w:val="45"/>
              </w:num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t>myths perpetuated by and truths gained from the media’s portrayal of labor and delivery</w:t>
            </w:r>
            <w:r>
              <w:rPr>
                <w:rFonts w:ascii="Times New Roman" w:eastAsia="Times New Roman" w:hAnsi="Times New Roman" w:cs="Times New Roman"/>
                <w:sz w:val="24"/>
                <w:szCs w:val="24"/>
              </w:rPr>
              <w:t>.</w:t>
            </w:r>
          </w:p>
        </w:tc>
        <w:tc>
          <w:tcPr>
            <w:tcW w:w="992" w:type="pct"/>
          </w:tcPr>
          <w:p w14:paraId="5E8D7E4F" w14:textId="53CF1B79" w:rsidR="00EB14B0" w:rsidRDefault="00EB14B0" w:rsidP="00EB14B0">
            <w:pPr>
              <w:widowControl w:val="0"/>
              <w:autoSpaceDE w:val="0"/>
              <w:autoSpaceDN w:val="0"/>
              <w:adjustRightInd w:val="0"/>
              <w:rPr>
                <w:rFonts w:ascii="Times New Roman" w:hAnsi="Times New Roman" w:cs="Times New Roman"/>
                <w:b/>
                <w:bCs/>
                <w:sz w:val="24"/>
                <w:szCs w:val="24"/>
              </w:rPr>
            </w:pPr>
            <w:r w:rsidRPr="00C07B9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6AEBA6BE" w14:textId="77777777" w:rsidR="00EB14B0" w:rsidRPr="00C07B9B" w:rsidRDefault="00EB14B0" w:rsidP="00EB14B0">
            <w:pPr>
              <w:widowControl w:val="0"/>
              <w:autoSpaceDE w:val="0"/>
              <w:autoSpaceDN w:val="0"/>
              <w:adjustRightInd w:val="0"/>
              <w:rPr>
                <w:rFonts w:ascii="Times New Roman" w:hAnsi="Times New Roman" w:cs="Times New Roman"/>
                <w:sz w:val="24"/>
                <w:szCs w:val="24"/>
              </w:rPr>
            </w:pPr>
          </w:p>
          <w:p w14:paraId="753389F1" w14:textId="77777777" w:rsidR="00EB14B0" w:rsidRPr="00C07B9B" w:rsidRDefault="00EB14B0" w:rsidP="00EB14B0">
            <w:pPr>
              <w:widowControl w:val="0"/>
              <w:autoSpaceDE w:val="0"/>
              <w:autoSpaceDN w:val="0"/>
              <w:adjustRightInd w:val="0"/>
              <w:rPr>
                <w:rFonts w:ascii="Times New Roman" w:hAnsi="Times New Roman" w:cs="Times New Roman"/>
                <w:sz w:val="24"/>
                <w:szCs w:val="24"/>
              </w:rPr>
            </w:pPr>
            <w:r w:rsidRPr="00C07B9B">
              <w:rPr>
                <w:rFonts w:ascii="Times New Roman" w:hAnsi="Times New Roman" w:cs="Times New Roman"/>
                <w:b/>
                <w:bCs/>
                <w:sz w:val="24"/>
                <w:szCs w:val="24"/>
              </w:rPr>
              <w:lastRenderedPageBreak/>
              <w:t>Thinking</w:t>
            </w:r>
          </w:p>
          <w:p w14:paraId="553FDC4F" w14:textId="5BB05557" w:rsidR="00EB14B0" w:rsidRPr="00C07B9B" w:rsidRDefault="00EB14B0">
            <w:pPr>
              <w:widowControl w:val="0"/>
              <w:numPr>
                <w:ilvl w:val="0"/>
                <w:numId w:val="46"/>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Why is it important for parents to develop a birth plan?</w:t>
            </w:r>
            <w:r>
              <w:rPr>
                <w:rFonts w:ascii="Times New Roman" w:hAnsi="Times New Roman" w:cs="Times New Roman"/>
                <w:sz w:val="24"/>
                <w:szCs w:val="24"/>
              </w:rPr>
              <w:t xml:space="preserve"> What happens if the original birth plan cannot be followed?</w:t>
            </w:r>
          </w:p>
          <w:p w14:paraId="56C060AE" w14:textId="77777777" w:rsidR="00EB14B0" w:rsidRPr="00C07B9B" w:rsidRDefault="00EB14B0">
            <w:pPr>
              <w:widowControl w:val="0"/>
              <w:numPr>
                <w:ilvl w:val="0"/>
                <w:numId w:val="46"/>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What happens if parents cannot afford the labor and delivery medical expenses?</w:t>
            </w:r>
          </w:p>
          <w:p w14:paraId="079C0BBD" w14:textId="476BFC02" w:rsidR="00EB14B0" w:rsidRPr="00C07B9B" w:rsidRDefault="00EB14B0" w:rsidP="00EB14B0">
            <w:pPr>
              <w:widowControl w:val="0"/>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 </w:t>
            </w:r>
            <w:r w:rsidRPr="00C07B9B">
              <w:rPr>
                <w:rFonts w:ascii="Times New Roman" w:hAnsi="Times New Roman" w:cs="Times New Roman"/>
                <w:b/>
                <w:bCs/>
                <w:sz w:val="24"/>
                <w:szCs w:val="24"/>
              </w:rPr>
              <w:t>Communication</w:t>
            </w:r>
          </w:p>
          <w:p w14:paraId="087AFB19" w14:textId="77777777" w:rsidR="00EB14B0" w:rsidRPr="00C07B9B" w:rsidRDefault="00EB14B0">
            <w:pPr>
              <w:widowControl w:val="0"/>
              <w:numPr>
                <w:ilvl w:val="0"/>
                <w:numId w:val="47"/>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What factors might influence the choice parents make regarding pain reduction medication during labor and delivery?</w:t>
            </w:r>
          </w:p>
          <w:p w14:paraId="70FFB2B7" w14:textId="77777777" w:rsidR="00EB14B0" w:rsidRPr="00C07B9B" w:rsidRDefault="00EB14B0">
            <w:pPr>
              <w:widowControl w:val="0"/>
              <w:numPr>
                <w:ilvl w:val="0"/>
                <w:numId w:val="47"/>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Where do new parents acquire information about different methods of childbirth?</w:t>
            </w:r>
          </w:p>
          <w:p w14:paraId="1C77FF02" w14:textId="77777777" w:rsidR="00EB14B0" w:rsidRPr="00C07B9B" w:rsidRDefault="00EB14B0">
            <w:pPr>
              <w:widowControl w:val="0"/>
              <w:numPr>
                <w:ilvl w:val="0"/>
                <w:numId w:val="47"/>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How can parents ensure the safety and security of a newborn?</w:t>
            </w:r>
          </w:p>
          <w:p w14:paraId="427EB230" w14:textId="77777777" w:rsidR="00EB14B0" w:rsidRPr="00C07B9B" w:rsidRDefault="00EB14B0" w:rsidP="00EB14B0">
            <w:pPr>
              <w:widowControl w:val="0"/>
              <w:autoSpaceDE w:val="0"/>
              <w:autoSpaceDN w:val="0"/>
              <w:adjustRightInd w:val="0"/>
              <w:rPr>
                <w:rFonts w:ascii="Times New Roman" w:hAnsi="Times New Roman" w:cs="Times New Roman"/>
                <w:sz w:val="24"/>
                <w:szCs w:val="24"/>
              </w:rPr>
            </w:pPr>
            <w:r w:rsidRPr="00C07B9B">
              <w:rPr>
                <w:rFonts w:ascii="Times New Roman" w:hAnsi="Times New Roman" w:cs="Times New Roman"/>
                <w:b/>
                <w:bCs/>
                <w:sz w:val="24"/>
                <w:szCs w:val="24"/>
              </w:rPr>
              <w:t>Leadership</w:t>
            </w:r>
          </w:p>
          <w:p w14:paraId="1186B9B3" w14:textId="77777777" w:rsidR="00EB14B0" w:rsidRPr="00C07B9B" w:rsidRDefault="00EB14B0">
            <w:pPr>
              <w:widowControl w:val="0"/>
              <w:numPr>
                <w:ilvl w:val="0"/>
                <w:numId w:val="48"/>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What criteria should one use to determine which childbirth method to use?</w:t>
            </w:r>
          </w:p>
          <w:p w14:paraId="788ECED5" w14:textId="77777777" w:rsidR="00EB14B0" w:rsidRPr="00C07B9B" w:rsidRDefault="00EB14B0">
            <w:pPr>
              <w:widowControl w:val="0"/>
              <w:numPr>
                <w:ilvl w:val="0"/>
                <w:numId w:val="49"/>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Why is it important to learn about different options available for pain reduction during labor and delivery? </w:t>
            </w:r>
          </w:p>
          <w:p w14:paraId="19A1B42C" w14:textId="77777777" w:rsidR="00EB14B0" w:rsidRPr="00C07B9B" w:rsidRDefault="00EB14B0" w:rsidP="00EB14B0">
            <w:pPr>
              <w:widowControl w:val="0"/>
              <w:autoSpaceDE w:val="0"/>
              <w:autoSpaceDN w:val="0"/>
              <w:adjustRightInd w:val="0"/>
              <w:rPr>
                <w:rFonts w:ascii="Times New Roman" w:hAnsi="Times New Roman" w:cs="Times New Roman"/>
                <w:sz w:val="24"/>
                <w:szCs w:val="24"/>
              </w:rPr>
            </w:pPr>
            <w:r w:rsidRPr="00C07B9B">
              <w:rPr>
                <w:rFonts w:ascii="Times New Roman" w:hAnsi="Times New Roman" w:cs="Times New Roman"/>
                <w:b/>
                <w:bCs/>
                <w:sz w:val="24"/>
                <w:szCs w:val="24"/>
              </w:rPr>
              <w:t>Management</w:t>
            </w:r>
          </w:p>
          <w:p w14:paraId="6B89B9F3" w14:textId="77777777" w:rsidR="00EB14B0" w:rsidRPr="00C07B9B" w:rsidRDefault="00EB14B0">
            <w:pPr>
              <w:widowControl w:val="0"/>
              <w:numPr>
                <w:ilvl w:val="0"/>
                <w:numId w:val="50"/>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t>Where can individuals get reliable information about labor and delivery? </w:t>
            </w:r>
          </w:p>
          <w:p w14:paraId="1DAF8170" w14:textId="77777777" w:rsidR="00EB14B0" w:rsidRPr="00C07B9B" w:rsidRDefault="00EB14B0">
            <w:pPr>
              <w:widowControl w:val="0"/>
              <w:numPr>
                <w:ilvl w:val="0"/>
                <w:numId w:val="50"/>
              </w:numPr>
              <w:autoSpaceDE w:val="0"/>
              <w:autoSpaceDN w:val="0"/>
              <w:adjustRightInd w:val="0"/>
              <w:rPr>
                <w:rFonts w:ascii="Times New Roman" w:hAnsi="Times New Roman" w:cs="Times New Roman"/>
                <w:sz w:val="24"/>
                <w:szCs w:val="24"/>
              </w:rPr>
            </w:pPr>
            <w:r w:rsidRPr="00C07B9B">
              <w:rPr>
                <w:rFonts w:ascii="Times New Roman" w:hAnsi="Times New Roman" w:cs="Times New Roman"/>
                <w:sz w:val="24"/>
                <w:szCs w:val="24"/>
              </w:rPr>
              <w:lastRenderedPageBreak/>
              <w:t>What are some ways to prepare for labor and delivery?</w:t>
            </w:r>
          </w:p>
          <w:p w14:paraId="58B41392" w14:textId="6D43340E" w:rsidR="00EB14B0" w:rsidRPr="00C07B9B" w:rsidRDefault="00EB14B0" w:rsidP="00EB14B0">
            <w:pPr>
              <w:widowControl w:val="0"/>
              <w:autoSpaceDE w:val="0"/>
              <w:autoSpaceDN w:val="0"/>
              <w:adjustRightInd w:val="0"/>
              <w:rPr>
                <w:rFonts w:ascii="Times New Roman" w:hAnsi="Times New Roman" w:cs="Times New Roman"/>
                <w:sz w:val="24"/>
                <w:szCs w:val="24"/>
              </w:rPr>
            </w:pPr>
          </w:p>
        </w:tc>
        <w:tc>
          <w:tcPr>
            <w:tcW w:w="879" w:type="pct"/>
          </w:tcPr>
          <w:p w14:paraId="19B2BBB5" w14:textId="22604B9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0C63BC">
              <w:rPr>
                <w:rFonts w:ascii="Times New Roman" w:eastAsia="Times New Roman" w:hAnsi="Times New Roman" w:cs="Times New Roman"/>
                <w:sz w:val="24"/>
                <w:szCs w:val="24"/>
              </w:rPr>
              <w:lastRenderedPageBreak/>
              <w:t xml:space="preserve">English: 9.RV, 9.LU, 9.C, 10.RV, 10.LU, 10.C, 11.RV, </w:t>
            </w:r>
            <w:r w:rsidRPr="000C63BC">
              <w:rPr>
                <w:rFonts w:ascii="Times New Roman" w:eastAsia="Times New Roman" w:hAnsi="Times New Roman" w:cs="Times New Roman"/>
                <w:sz w:val="24"/>
                <w:szCs w:val="24"/>
              </w:rPr>
              <w:lastRenderedPageBreak/>
              <w:t>11.LU, 11.C, 12.RV, 12.LU, 12.C</w:t>
            </w:r>
          </w:p>
        </w:tc>
        <w:tc>
          <w:tcPr>
            <w:tcW w:w="799" w:type="pct"/>
          </w:tcPr>
          <w:p w14:paraId="4B74E317"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lastRenderedPageBreak/>
              <w:t>Families First</w:t>
            </w:r>
          </w:p>
          <w:p w14:paraId="5E38C72A"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Dynamics</w:t>
            </w:r>
          </w:p>
          <w:p w14:paraId="433D7FFB"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lastRenderedPageBreak/>
              <w:t>Balance</w:t>
            </w:r>
          </w:p>
          <w:p w14:paraId="2963A557"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Development</w:t>
            </w:r>
          </w:p>
          <w:p w14:paraId="6ECAB652"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Safety</w:t>
            </w:r>
          </w:p>
          <w:p w14:paraId="71C15F12"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Skills</w:t>
            </w:r>
          </w:p>
          <w:p w14:paraId="22693C56" w14:textId="77777777" w:rsidR="00EB14B0" w:rsidRPr="00CE59E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3A3C8064"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Power of One</w:t>
            </w:r>
          </w:p>
          <w:p w14:paraId="3E164B4E" w14:textId="77777777" w:rsidR="00EB14B0" w:rsidRPr="00CE59E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A Better You</w:t>
            </w:r>
          </w:p>
          <w:p w14:paraId="7853B40B"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Family Ties</w:t>
            </w:r>
          </w:p>
          <w:p w14:paraId="3E2EF97D"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2B26150A"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Competitive Event--STAR Events</w:t>
            </w:r>
          </w:p>
          <w:p w14:paraId="6F01F84C"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Professional Presentation</w:t>
            </w:r>
          </w:p>
          <w:p w14:paraId="399F6961" w14:textId="089D56C9"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Check the national website for online events</w:t>
            </w:r>
          </w:p>
          <w:p w14:paraId="339A8C20"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Check the website for Skill Events</w:t>
            </w:r>
          </w:p>
          <w:p w14:paraId="7D031F28" w14:textId="0EBA3C94"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C5AAA7D" w14:textId="77777777" w:rsidTr="00EB14B0">
        <w:tc>
          <w:tcPr>
            <w:tcW w:w="197" w:type="pct"/>
            <w:shd w:val="clear" w:color="auto" w:fill="FFFFFF" w:themeFill="background1"/>
          </w:tcPr>
          <w:p w14:paraId="1DA7F134" w14:textId="76CC91A3"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899" w:type="pct"/>
            <w:shd w:val="clear" w:color="auto" w:fill="FFFFFF" w:themeFill="background1"/>
            <w:tcMar>
              <w:top w:w="43" w:type="dxa"/>
              <w:left w:w="115" w:type="dxa"/>
              <w:bottom w:w="43" w:type="dxa"/>
              <w:right w:w="115" w:type="dxa"/>
            </w:tcMar>
          </w:tcPr>
          <w:p w14:paraId="4EDD1F12" w14:textId="20FC1579"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terms related to labor and delivery.</w:t>
            </w:r>
          </w:p>
        </w:tc>
        <w:tc>
          <w:tcPr>
            <w:tcW w:w="1234" w:type="pct"/>
          </w:tcPr>
          <w:p w14:paraId="01D09528"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Identification should include </w:t>
            </w:r>
          </w:p>
          <w:p w14:paraId="39F6DCF9" w14:textId="77777777" w:rsidR="00EB14B0" w:rsidRDefault="00EB14B0">
            <w:pPr>
              <w:numPr>
                <w:ilvl w:val="1"/>
                <w:numId w:val="45"/>
              </w:numPr>
              <w:ind w:left="704"/>
              <w:rPr>
                <w:rFonts w:ascii="Times New Roman" w:eastAsia="Times New Roman" w:hAnsi="Times New Roman" w:cs="Times New Roman"/>
                <w:sz w:val="24"/>
                <w:szCs w:val="24"/>
              </w:rPr>
            </w:pPr>
            <w:r>
              <w:rPr>
                <w:rFonts w:ascii="Times New Roman" w:eastAsia="Times New Roman" w:hAnsi="Times New Roman" w:cs="Times New Roman"/>
                <w:sz w:val="24"/>
                <w:szCs w:val="24"/>
              </w:rPr>
              <w:t>labor intervention tools</w:t>
            </w:r>
          </w:p>
          <w:p w14:paraId="4E881433" w14:textId="77777777" w:rsidR="00EB14B0" w:rsidRDefault="00EB14B0">
            <w:pPr>
              <w:numPr>
                <w:ilvl w:val="2"/>
                <w:numId w:val="231"/>
              </w:numPr>
              <w:ind w:left="1424"/>
              <w:rPr>
                <w:rFonts w:ascii="Times New Roman" w:eastAsia="Times New Roman" w:hAnsi="Times New Roman" w:cs="Times New Roman"/>
                <w:sz w:val="24"/>
                <w:szCs w:val="24"/>
              </w:rPr>
            </w:pPr>
            <w:r>
              <w:rPr>
                <w:rFonts w:ascii="Times New Roman" w:eastAsia="Times New Roman" w:hAnsi="Times New Roman" w:cs="Times New Roman"/>
                <w:sz w:val="24"/>
                <w:szCs w:val="24"/>
              </w:rPr>
              <w:t>forceps</w:t>
            </w:r>
          </w:p>
          <w:p w14:paraId="557BCDE8" w14:textId="77777777" w:rsidR="00EB14B0" w:rsidRDefault="00EB14B0">
            <w:pPr>
              <w:numPr>
                <w:ilvl w:val="2"/>
                <w:numId w:val="231"/>
              </w:numPr>
              <w:ind w:left="1424"/>
              <w:rPr>
                <w:rFonts w:ascii="Times New Roman" w:eastAsia="Times New Roman" w:hAnsi="Times New Roman" w:cs="Times New Roman"/>
                <w:sz w:val="24"/>
                <w:szCs w:val="24"/>
              </w:rPr>
            </w:pPr>
            <w:r w:rsidRPr="001E7AE8">
              <w:rPr>
                <w:rFonts w:ascii="Times New Roman" w:eastAsia="Times New Roman" w:hAnsi="Times New Roman" w:cs="Times New Roman"/>
                <w:sz w:val="24"/>
                <w:szCs w:val="24"/>
              </w:rPr>
              <w:t>vacuum</w:t>
            </w:r>
            <w:r>
              <w:rPr>
                <w:rFonts w:ascii="Times New Roman" w:eastAsia="Times New Roman" w:hAnsi="Times New Roman" w:cs="Times New Roman"/>
                <w:sz w:val="24"/>
                <w:szCs w:val="24"/>
              </w:rPr>
              <w:t>/</w:t>
            </w:r>
            <w:r w:rsidRPr="001E7AE8">
              <w:rPr>
                <w:rFonts w:ascii="Times New Roman" w:eastAsia="Times New Roman" w:hAnsi="Times New Roman" w:cs="Times New Roman"/>
                <w:sz w:val="24"/>
                <w:szCs w:val="24"/>
              </w:rPr>
              <w:t>extraction</w:t>
            </w:r>
          </w:p>
          <w:p w14:paraId="09970DE8" w14:textId="77777777" w:rsidR="00EB14B0" w:rsidRPr="001E7AE8" w:rsidRDefault="00EB14B0">
            <w:pPr>
              <w:numPr>
                <w:ilvl w:val="2"/>
                <w:numId w:val="231"/>
              </w:numPr>
              <w:ind w:left="1424"/>
              <w:rPr>
                <w:rFonts w:ascii="Times New Roman" w:eastAsia="Times New Roman" w:hAnsi="Times New Roman" w:cs="Times New Roman"/>
                <w:sz w:val="24"/>
                <w:szCs w:val="24"/>
              </w:rPr>
            </w:pPr>
            <w:r>
              <w:rPr>
                <w:rFonts w:ascii="Times New Roman" w:eastAsia="Times New Roman" w:hAnsi="Times New Roman" w:cs="Times New Roman"/>
                <w:sz w:val="24"/>
                <w:szCs w:val="24"/>
              </w:rPr>
              <w:t>amnio hook</w:t>
            </w:r>
          </w:p>
          <w:p w14:paraId="02FD41D8" w14:textId="77777777" w:rsidR="00EB14B0" w:rsidRDefault="00EB14B0">
            <w:pPr>
              <w:numPr>
                <w:ilvl w:val="1"/>
                <w:numId w:val="45"/>
              </w:numPr>
              <w:ind w:left="704"/>
              <w:rPr>
                <w:rFonts w:ascii="Times New Roman" w:eastAsia="Times New Roman" w:hAnsi="Times New Roman" w:cs="Times New Roman"/>
                <w:sz w:val="24"/>
                <w:szCs w:val="24"/>
              </w:rPr>
            </w:pPr>
            <w:r>
              <w:rPr>
                <w:rFonts w:ascii="Times New Roman" w:eastAsia="Times New Roman" w:hAnsi="Times New Roman" w:cs="Times New Roman"/>
                <w:sz w:val="24"/>
                <w:szCs w:val="24"/>
              </w:rPr>
              <w:t>manual assistance</w:t>
            </w:r>
          </w:p>
          <w:p w14:paraId="48D3B6A9" w14:textId="77777777" w:rsidR="00EB14B0" w:rsidRDefault="00EB14B0">
            <w:pPr>
              <w:numPr>
                <w:ilvl w:val="2"/>
                <w:numId w:val="230"/>
              </w:numPr>
              <w:ind w:left="1424"/>
              <w:rPr>
                <w:rFonts w:ascii="Times New Roman" w:eastAsia="Times New Roman" w:hAnsi="Times New Roman" w:cs="Times New Roman"/>
                <w:sz w:val="24"/>
                <w:szCs w:val="24"/>
              </w:rPr>
            </w:pPr>
            <w:r>
              <w:rPr>
                <w:rFonts w:ascii="Times New Roman" w:eastAsia="Times New Roman" w:hAnsi="Times New Roman" w:cs="Times New Roman"/>
                <w:sz w:val="24"/>
                <w:szCs w:val="24"/>
              </w:rPr>
              <w:t>Leopold maneuvers</w:t>
            </w:r>
          </w:p>
          <w:p w14:paraId="7D135E44" w14:textId="77777777" w:rsidR="00EB14B0" w:rsidRDefault="00EB14B0">
            <w:pPr>
              <w:numPr>
                <w:ilvl w:val="2"/>
                <w:numId w:val="230"/>
              </w:numPr>
              <w:ind w:left="1424"/>
              <w:rPr>
                <w:rFonts w:ascii="Times New Roman" w:eastAsia="Times New Roman" w:hAnsi="Times New Roman" w:cs="Times New Roman"/>
                <w:sz w:val="24"/>
                <w:szCs w:val="24"/>
              </w:rPr>
            </w:pPr>
            <w:r>
              <w:rPr>
                <w:rFonts w:ascii="Times New Roman" w:eastAsia="Times New Roman" w:hAnsi="Times New Roman" w:cs="Times New Roman"/>
                <w:sz w:val="24"/>
                <w:szCs w:val="24"/>
              </w:rPr>
              <w:t>external cephalic version (ECV)</w:t>
            </w:r>
          </w:p>
          <w:p w14:paraId="6B14449F" w14:textId="77777777" w:rsidR="00EB14B0" w:rsidRDefault="00EB14B0">
            <w:pPr>
              <w:numPr>
                <w:ilvl w:val="2"/>
                <w:numId w:val="230"/>
              </w:numPr>
              <w:ind w:left="1424"/>
              <w:rPr>
                <w:rFonts w:ascii="Times New Roman" w:eastAsia="Times New Roman" w:hAnsi="Times New Roman" w:cs="Times New Roman"/>
                <w:sz w:val="24"/>
                <w:szCs w:val="24"/>
              </w:rPr>
            </w:pPr>
            <w:r>
              <w:rPr>
                <w:rFonts w:ascii="Times New Roman" w:eastAsia="Times New Roman" w:hAnsi="Times New Roman" w:cs="Times New Roman"/>
                <w:sz w:val="24"/>
                <w:szCs w:val="24"/>
              </w:rPr>
              <w:t>internal rotation assistance</w:t>
            </w:r>
          </w:p>
          <w:p w14:paraId="03997396" w14:textId="77777777" w:rsidR="00EB14B0" w:rsidRDefault="00EB14B0">
            <w:pPr>
              <w:numPr>
                <w:ilvl w:val="1"/>
                <w:numId w:val="45"/>
              </w:numPr>
              <w:ind w:left="704"/>
              <w:rPr>
                <w:rFonts w:ascii="Times New Roman" w:eastAsia="Times New Roman" w:hAnsi="Times New Roman" w:cs="Times New Roman"/>
                <w:sz w:val="24"/>
                <w:szCs w:val="24"/>
              </w:rPr>
            </w:pPr>
            <w:r>
              <w:rPr>
                <w:rFonts w:ascii="Times New Roman" w:eastAsia="Times New Roman" w:hAnsi="Times New Roman" w:cs="Times New Roman"/>
                <w:sz w:val="24"/>
                <w:szCs w:val="24"/>
              </w:rPr>
              <w:t>episiotomy</w:t>
            </w:r>
          </w:p>
          <w:p w14:paraId="30F403A8" w14:textId="77777777" w:rsidR="00EB14B0" w:rsidRDefault="00EB14B0">
            <w:pPr>
              <w:numPr>
                <w:ilvl w:val="0"/>
                <w:numId w:val="45"/>
              </w:numPr>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t>the Apgar sc</w:t>
            </w:r>
            <w:r>
              <w:rPr>
                <w:rFonts w:ascii="Times New Roman" w:eastAsia="Times New Roman" w:hAnsi="Times New Roman" w:cs="Times New Roman"/>
                <w:sz w:val="24"/>
                <w:szCs w:val="24"/>
              </w:rPr>
              <w:t>ore.</w:t>
            </w:r>
          </w:p>
          <w:p w14:paraId="13FDE4D0" w14:textId="77777777" w:rsidR="00EB14B0" w:rsidRPr="00C07B9B"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tcPr>
          <w:p w14:paraId="1C3D066C"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07B9B">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6C2C0E29" w14:textId="77777777" w:rsidR="00EB14B0" w:rsidRPr="00C07B9B" w:rsidRDefault="00EB14B0" w:rsidP="00EB14B0">
            <w:pPr>
              <w:widowControl w:val="0"/>
              <w:autoSpaceDE w:val="0"/>
              <w:autoSpaceDN w:val="0"/>
              <w:adjustRightInd w:val="0"/>
              <w:rPr>
                <w:rFonts w:ascii="Times New Roman" w:hAnsi="Times New Roman" w:cs="Times New Roman"/>
                <w:sz w:val="24"/>
                <w:szCs w:val="24"/>
              </w:rPr>
            </w:pPr>
          </w:p>
          <w:p w14:paraId="71282C2F" w14:textId="77777777" w:rsidR="00EB14B0" w:rsidRPr="00C07B9B" w:rsidRDefault="00EB14B0" w:rsidP="00EB14B0">
            <w:pPr>
              <w:widowControl w:val="0"/>
              <w:autoSpaceDE w:val="0"/>
              <w:autoSpaceDN w:val="0"/>
              <w:adjustRightInd w:val="0"/>
              <w:rPr>
                <w:rFonts w:ascii="Times New Roman" w:hAnsi="Times New Roman" w:cs="Times New Roman"/>
                <w:sz w:val="24"/>
                <w:szCs w:val="24"/>
              </w:rPr>
            </w:pPr>
            <w:r w:rsidRPr="00C07B9B">
              <w:rPr>
                <w:rFonts w:ascii="Times New Roman" w:hAnsi="Times New Roman" w:cs="Times New Roman"/>
                <w:b/>
                <w:bCs/>
                <w:sz w:val="24"/>
                <w:szCs w:val="24"/>
              </w:rPr>
              <w:t>Thinking</w:t>
            </w:r>
          </w:p>
          <w:p w14:paraId="2D33F97E" w14:textId="77777777" w:rsidR="00EB14B0" w:rsidRPr="00DE66DD" w:rsidRDefault="00EB14B0">
            <w:pPr>
              <w:pStyle w:val="ListParagraph"/>
              <w:widowControl w:val="0"/>
              <w:numPr>
                <w:ilvl w:val="0"/>
                <w:numId w:val="232"/>
              </w:numPr>
              <w:autoSpaceDE w:val="0"/>
              <w:autoSpaceDN w:val="0"/>
              <w:adjustRightInd w:val="0"/>
              <w:rPr>
                <w:rFonts w:ascii="Times New Roman" w:hAnsi="Times New Roman" w:cs="Times New Roman"/>
                <w:b/>
                <w:bCs/>
                <w:sz w:val="24"/>
                <w:szCs w:val="24"/>
              </w:rPr>
            </w:pPr>
            <w:r w:rsidRPr="00DE66DD">
              <w:rPr>
                <w:rFonts w:ascii="Times New Roman" w:hAnsi="Times New Roman" w:cs="Times New Roman"/>
                <w:sz w:val="24"/>
                <w:szCs w:val="24"/>
              </w:rPr>
              <w:t>How can you distinguish between terms that describe normal labor and those that indicate complications?</w:t>
            </w:r>
          </w:p>
          <w:p w14:paraId="3DF71856"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Communication</w:t>
            </w:r>
          </w:p>
          <w:p w14:paraId="4B6D729C" w14:textId="77777777" w:rsidR="00EB14B0" w:rsidRDefault="00EB14B0">
            <w:pPr>
              <w:pStyle w:val="ListParagraph"/>
              <w:widowControl w:val="0"/>
              <w:numPr>
                <w:ilvl w:val="0"/>
                <w:numId w:val="234"/>
              </w:numPr>
              <w:autoSpaceDE w:val="0"/>
              <w:autoSpaceDN w:val="0"/>
              <w:adjustRightInd w:val="0"/>
              <w:rPr>
                <w:rFonts w:ascii="Times New Roman" w:hAnsi="Times New Roman" w:cs="Times New Roman"/>
                <w:sz w:val="24"/>
                <w:szCs w:val="24"/>
              </w:rPr>
            </w:pPr>
            <w:r w:rsidRPr="00DE66DD">
              <w:rPr>
                <w:rFonts w:ascii="Times New Roman" w:hAnsi="Times New Roman" w:cs="Times New Roman"/>
                <w:sz w:val="24"/>
                <w:szCs w:val="24"/>
              </w:rPr>
              <w:t>Where can expectant parents learn more about labor and delivery terminology?</w:t>
            </w:r>
          </w:p>
          <w:p w14:paraId="40D29C92" w14:textId="77777777" w:rsidR="00EB14B0" w:rsidRPr="00DE66DD" w:rsidRDefault="00EB14B0">
            <w:pPr>
              <w:pStyle w:val="ListParagraph"/>
              <w:widowControl w:val="0"/>
              <w:numPr>
                <w:ilvl w:val="0"/>
                <w:numId w:val="23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is the significance of an Apgar score?</w:t>
            </w:r>
          </w:p>
          <w:p w14:paraId="6ACD54F8"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Leadership</w:t>
            </w:r>
          </w:p>
          <w:p w14:paraId="62419651" w14:textId="77777777" w:rsidR="00EB14B0" w:rsidRPr="00DE66DD" w:rsidRDefault="00EB14B0">
            <w:pPr>
              <w:pStyle w:val="ListParagraph"/>
              <w:widowControl w:val="0"/>
              <w:numPr>
                <w:ilvl w:val="0"/>
                <w:numId w:val="233"/>
              </w:numPr>
              <w:autoSpaceDE w:val="0"/>
              <w:autoSpaceDN w:val="0"/>
              <w:adjustRightInd w:val="0"/>
              <w:rPr>
                <w:rFonts w:ascii="Times New Roman" w:hAnsi="Times New Roman" w:cs="Times New Roman"/>
                <w:b/>
                <w:bCs/>
                <w:sz w:val="24"/>
                <w:szCs w:val="24"/>
              </w:rPr>
            </w:pPr>
            <w:r w:rsidRPr="00DE66DD">
              <w:rPr>
                <w:rFonts w:ascii="Times New Roman" w:hAnsi="Times New Roman" w:cs="Times New Roman"/>
                <w:sz w:val="24"/>
                <w:szCs w:val="24"/>
              </w:rPr>
              <w:t>If presented with unfamiliar terminology during delivery, what steps would you take to determine its meaning?</w:t>
            </w:r>
          </w:p>
          <w:p w14:paraId="093094BE"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Management</w:t>
            </w:r>
          </w:p>
          <w:p w14:paraId="27C70568" w14:textId="77777777" w:rsidR="00EB14B0" w:rsidRPr="00DE66DD" w:rsidRDefault="00EB14B0">
            <w:pPr>
              <w:pStyle w:val="ListParagraph"/>
              <w:widowControl w:val="0"/>
              <w:numPr>
                <w:ilvl w:val="0"/>
                <w:numId w:val="233"/>
              </w:numPr>
              <w:autoSpaceDE w:val="0"/>
              <w:autoSpaceDN w:val="0"/>
              <w:adjustRightInd w:val="0"/>
              <w:rPr>
                <w:rFonts w:ascii="Times New Roman" w:hAnsi="Times New Roman" w:cs="Times New Roman"/>
                <w:b/>
                <w:bCs/>
                <w:sz w:val="24"/>
                <w:szCs w:val="24"/>
              </w:rPr>
            </w:pPr>
            <w:r w:rsidRPr="00DE66DD">
              <w:rPr>
                <w:rFonts w:ascii="Times New Roman" w:hAnsi="Times New Roman" w:cs="Times New Roman"/>
                <w:sz w:val="24"/>
                <w:szCs w:val="24"/>
              </w:rPr>
              <w:t>How</w:t>
            </w:r>
            <w:r>
              <w:rPr>
                <w:rFonts w:ascii="Times New Roman" w:hAnsi="Times New Roman" w:cs="Times New Roman"/>
                <w:sz w:val="24"/>
                <w:szCs w:val="24"/>
              </w:rPr>
              <w:t xml:space="preserve"> does the use of </w:t>
            </w:r>
            <w:r w:rsidRPr="00DE66DD">
              <w:rPr>
                <w:rFonts w:ascii="Times New Roman" w:hAnsi="Times New Roman" w:cs="Times New Roman"/>
                <w:sz w:val="24"/>
                <w:szCs w:val="24"/>
              </w:rPr>
              <w:t>labor and delivery terms support patient care</w:t>
            </w:r>
            <w:r>
              <w:rPr>
                <w:rFonts w:ascii="Times New Roman" w:hAnsi="Times New Roman" w:cs="Times New Roman"/>
                <w:sz w:val="24"/>
                <w:szCs w:val="24"/>
              </w:rPr>
              <w:t>?</w:t>
            </w:r>
          </w:p>
          <w:p w14:paraId="0E3FA8ED" w14:textId="77777777" w:rsidR="00EB14B0" w:rsidRPr="00277FE2" w:rsidRDefault="00EB14B0" w:rsidP="00EB14B0">
            <w:pPr>
              <w:widowControl w:val="0"/>
              <w:autoSpaceDE w:val="0"/>
              <w:autoSpaceDN w:val="0"/>
              <w:adjustRightInd w:val="0"/>
              <w:rPr>
                <w:rFonts w:ascii="Times New Roman" w:hAnsi="Times New Roman" w:cs="Times New Roman"/>
                <w:b/>
                <w:bCs/>
                <w:sz w:val="24"/>
                <w:szCs w:val="24"/>
              </w:rPr>
            </w:pPr>
          </w:p>
        </w:tc>
        <w:tc>
          <w:tcPr>
            <w:tcW w:w="879" w:type="pct"/>
          </w:tcPr>
          <w:p w14:paraId="075D2D75" w14:textId="6F6D300A"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tcPr>
          <w:p w14:paraId="3B4049C4" w14:textId="78D7BC3B"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5044AA27" w14:textId="7BCF3D02" w:rsidTr="00EB14B0">
        <w:tc>
          <w:tcPr>
            <w:tcW w:w="197" w:type="pct"/>
            <w:shd w:val="clear" w:color="auto" w:fill="FFFFFF" w:themeFill="background1"/>
          </w:tcPr>
          <w:p w14:paraId="73A82692" w14:textId="6AF98519"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899" w:type="pct"/>
            <w:shd w:val="clear" w:color="auto" w:fill="FFFFFF" w:themeFill="background1"/>
            <w:tcMar>
              <w:top w:w="43" w:type="dxa"/>
              <w:left w:w="115" w:type="dxa"/>
              <w:bottom w:w="43" w:type="dxa"/>
              <w:right w:w="115" w:type="dxa"/>
            </w:tcMar>
          </w:tcPr>
          <w:p w14:paraId="00F207BC" w14:textId="77777777" w:rsidR="00EB14B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Identify biological processes related to the health of mother and child.</w:t>
            </w:r>
          </w:p>
          <w:p w14:paraId="6A005AC8" w14:textId="77777777" w:rsidR="00EB14B0" w:rsidRDefault="00EB14B0" w:rsidP="00EB14B0">
            <w:pPr>
              <w:rPr>
                <w:rFonts w:ascii="Times New Roman" w:eastAsia="Times New Roman" w:hAnsi="Times New Roman" w:cs="Times New Roman"/>
                <w:sz w:val="24"/>
                <w:szCs w:val="24"/>
              </w:rPr>
            </w:pPr>
          </w:p>
          <w:p w14:paraId="65CD24B5" w14:textId="353F9145" w:rsidR="00EB14B0" w:rsidRDefault="00EB14B0" w:rsidP="00EB14B0">
            <w:pPr>
              <w:rPr>
                <w:rFonts w:ascii="Times New Roman" w:eastAsia="Times New Roman" w:hAnsi="Times New Roman" w:cs="Times New Roman"/>
                <w:sz w:val="24"/>
                <w:szCs w:val="24"/>
              </w:rPr>
            </w:pPr>
          </w:p>
        </w:tc>
        <w:tc>
          <w:tcPr>
            <w:tcW w:w="1234" w:type="pct"/>
          </w:tcPr>
          <w:p w14:paraId="433C3E71" w14:textId="77777777" w:rsidR="00EB14B0" w:rsidRPr="00C07B9B" w:rsidRDefault="00EB14B0" w:rsidP="00EB14B0">
            <w:p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lastRenderedPageBreak/>
              <w:t>Identification should include</w:t>
            </w:r>
          </w:p>
          <w:p w14:paraId="793445AC" w14:textId="77777777" w:rsidR="00EB14B0" w:rsidRPr="00C07B9B" w:rsidRDefault="00EB14B0">
            <w:pPr>
              <w:numPr>
                <w:ilvl w:val="0"/>
                <w:numId w:val="51"/>
              </w:num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t>postpartum depression and mental health of mother</w:t>
            </w:r>
          </w:p>
          <w:p w14:paraId="0A0626FF" w14:textId="48C31872" w:rsidR="00EB14B0" w:rsidRPr="00C07B9B" w:rsidRDefault="00EB14B0">
            <w:pPr>
              <w:numPr>
                <w:ilvl w:val="0"/>
                <w:numId w:val="51"/>
              </w:numPr>
              <w:spacing w:before="100" w:beforeAutospacing="1" w:after="100" w:afterAutospacing="1"/>
              <w:rPr>
                <w:rFonts w:ascii="Times New Roman" w:eastAsia="Times New Roman" w:hAnsi="Times New Roman" w:cs="Times New Roman"/>
                <w:sz w:val="24"/>
                <w:szCs w:val="24"/>
              </w:rPr>
            </w:pPr>
            <w:r w:rsidRPr="00C07B9B">
              <w:rPr>
                <w:rFonts w:ascii="Times New Roman" w:eastAsia="Times New Roman" w:hAnsi="Times New Roman" w:cs="Times New Roman"/>
                <w:sz w:val="24"/>
                <w:szCs w:val="24"/>
              </w:rPr>
              <w:lastRenderedPageBreak/>
              <w:t>technological advances in the survival and care of newborns and new mothers.</w:t>
            </w:r>
          </w:p>
        </w:tc>
        <w:tc>
          <w:tcPr>
            <w:tcW w:w="992" w:type="pct"/>
          </w:tcPr>
          <w:p w14:paraId="5F46F157" w14:textId="6D68A8CD" w:rsidR="00EB14B0" w:rsidRDefault="00EB14B0" w:rsidP="00EB14B0">
            <w:pPr>
              <w:widowControl w:val="0"/>
              <w:autoSpaceDE w:val="0"/>
              <w:autoSpaceDN w:val="0"/>
              <w:adjustRightInd w:val="0"/>
              <w:rPr>
                <w:rFonts w:ascii="Times New Roman" w:hAnsi="Times New Roman" w:cs="Times New Roman"/>
                <w:b/>
                <w:bCs/>
                <w:sz w:val="24"/>
                <w:szCs w:val="24"/>
              </w:rPr>
            </w:pPr>
            <w:r w:rsidRPr="00277FE2">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7ACBBBBF" w14:textId="77777777" w:rsidR="00EB14B0" w:rsidRPr="00277FE2" w:rsidRDefault="00EB14B0" w:rsidP="00EB14B0">
            <w:pPr>
              <w:widowControl w:val="0"/>
              <w:autoSpaceDE w:val="0"/>
              <w:autoSpaceDN w:val="0"/>
              <w:adjustRightInd w:val="0"/>
              <w:rPr>
                <w:rFonts w:ascii="Times New Roman" w:hAnsi="Times New Roman" w:cs="Times New Roman"/>
                <w:sz w:val="24"/>
                <w:szCs w:val="24"/>
              </w:rPr>
            </w:pPr>
          </w:p>
          <w:p w14:paraId="3FA57564" w14:textId="77777777" w:rsidR="00EB14B0" w:rsidRPr="00277FE2" w:rsidRDefault="00EB14B0" w:rsidP="00EB14B0">
            <w:pPr>
              <w:widowControl w:val="0"/>
              <w:autoSpaceDE w:val="0"/>
              <w:autoSpaceDN w:val="0"/>
              <w:adjustRightInd w:val="0"/>
              <w:rPr>
                <w:rFonts w:ascii="Times New Roman" w:hAnsi="Times New Roman" w:cs="Times New Roman"/>
                <w:sz w:val="24"/>
                <w:szCs w:val="24"/>
              </w:rPr>
            </w:pPr>
            <w:r w:rsidRPr="00277FE2">
              <w:rPr>
                <w:rFonts w:ascii="Times New Roman" w:hAnsi="Times New Roman" w:cs="Times New Roman"/>
                <w:b/>
                <w:bCs/>
                <w:sz w:val="24"/>
                <w:szCs w:val="24"/>
              </w:rPr>
              <w:t>Thinking</w:t>
            </w:r>
          </w:p>
          <w:p w14:paraId="49954E8D" w14:textId="75EDE3B7" w:rsidR="00EB14B0" w:rsidRPr="00277FE2" w:rsidRDefault="00EB14B0">
            <w:pPr>
              <w:widowControl w:val="0"/>
              <w:numPr>
                <w:ilvl w:val="0"/>
                <w:numId w:val="52"/>
              </w:numPr>
              <w:autoSpaceDE w:val="0"/>
              <w:autoSpaceDN w:val="0"/>
              <w:adjustRightInd w:val="0"/>
              <w:rPr>
                <w:rFonts w:ascii="Times New Roman" w:hAnsi="Times New Roman" w:cs="Times New Roman"/>
                <w:sz w:val="24"/>
                <w:szCs w:val="24"/>
              </w:rPr>
            </w:pPr>
            <w:r w:rsidRPr="00277FE2">
              <w:rPr>
                <w:rFonts w:ascii="Times New Roman" w:hAnsi="Times New Roman" w:cs="Times New Roman"/>
                <w:sz w:val="24"/>
                <w:szCs w:val="24"/>
              </w:rPr>
              <w:t xml:space="preserve">What biological factors are </w:t>
            </w:r>
            <w:r w:rsidRPr="00277FE2">
              <w:rPr>
                <w:rFonts w:ascii="Times New Roman" w:hAnsi="Times New Roman" w:cs="Times New Roman"/>
                <w:sz w:val="24"/>
                <w:szCs w:val="24"/>
              </w:rPr>
              <w:lastRenderedPageBreak/>
              <w:t>associated with postpartum depression?</w:t>
            </w:r>
          </w:p>
          <w:p w14:paraId="7FF34D29" w14:textId="2C6EC37F" w:rsidR="00EB14B0" w:rsidRPr="00277FE2" w:rsidRDefault="00EB14B0">
            <w:pPr>
              <w:widowControl w:val="0"/>
              <w:numPr>
                <w:ilvl w:val="0"/>
                <w:numId w:val="52"/>
              </w:numPr>
              <w:autoSpaceDE w:val="0"/>
              <w:autoSpaceDN w:val="0"/>
              <w:adjustRightInd w:val="0"/>
              <w:rPr>
                <w:rFonts w:ascii="Times New Roman" w:hAnsi="Times New Roman" w:cs="Times New Roman"/>
                <w:sz w:val="24"/>
                <w:szCs w:val="24"/>
              </w:rPr>
            </w:pPr>
            <w:r w:rsidRPr="00277FE2">
              <w:rPr>
                <w:rFonts w:ascii="Times New Roman" w:hAnsi="Times New Roman" w:cs="Times New Roman"/>
                <w:sz w:val="24"/>
                <w:szCs w:val="24"/>
              </w:rPr>
              <w:t xml:space="preserve">Why is </w:t>
            </w:r>
            <w:r>
              <w:rPr>
                <w:rFonts w:ascii="Times New Roman" w:hAnsi="Times New Roman" w:cs="Times New Roman"/>
                <w:sz w:val="24"/>
                <w:szCs w:val="24"/>
              </w:rPr>
              <w:t xml:space="preserve">it </w:t>
            </w:r>
            <w:r w:rsidRPr="00277FE2">
              <w:rPr>
                <w:rFonts w:ascii="Times New Roman" w:hAnsi="Times New Roman" w:cs="Times New Roman"/>
                <w:sz w:val="24"/>
                <w:szCs w:val="24"/>
              </w:rPr>
              <w:t>important to learn about postpartum depression?</w:t>
            </w:r>
          </w:p>
          <w:p w14:paraId="33E42B36" w14:textId="77777777" w:rsidR="00EB14B0" w:rsidRPr="00277FE2" w:rsidRDefault="00EB14B0" w:rsidP="00EB14B0">
            <w:pPr>
              <w:widowControl w:val="0"/>
              <w:autoSpaceDE w:val="0"/>
              <w:autoSpaceDN w:val="0"/>
              <w:adjustRightInd w:val="0"/>
              <w:rPr>
                <w:rFonts w:ascii="Times New Roman" w:hAnsi="Times New Roman" w:cs="Times New Roman"/>
                <w:sz w:val="24"/>
                <w:szCs w:val="24"/>
              </w:rPr>
            </w:pPr>
            <w:r w:rsidRPr="00277FE2">
              <w:rPr>
                <w:rFonts w:ascii="Times New Roman" w:hAnsi="Times New Roman" w:cs="Times New Roman"/>
                <w:b/>
                <w:bCs/>
                <w:sz w:val="24"/>
                <w:szCs w:val="24"/>
              </w:rPr>
              <w:t>Communication</w:t>
            </w:r>
          </w:p>
          <w:p w14:paraId="535A8045" w14:textId="77777777" w:rsidR="00EB14B0" w:rsidRPr="00277FE2" w:rsidRDefault="00EB14B0">
            <w:pPr>
              <w:widowControl w:val="0"/>
              <w:numPr>
                <w:ilvl w:val="0"/>
                <w:numId w:val="53"/>
              </w:numPr>
              <w:autoSpaceDE w:val="0"/>
              <w:autoSpaceDN w:val="0"/>
              <w:adjustRightInd w:val="0"/>
              <w:rPr>
                <w:rFonts w:ascii="Times New Roman" w:hAnsi="Times New Roman" w:cs="Times New Roman"/>
                <w:sz w:val="24"/>
                <w:szCs w:val="24"/>
              </w:rPr>
            </w:pPr>
            <w:r w:rsidRPr="00277FE2">
              <w:rPr>
                <w:rFonts w:ascii="Times New Roman" w:hAnsi="Times New Roman" w:cs="Times New Roman"/>
                <w:sz w:val="24"/>
                <w:szCs w:val="24"/>
              </w:rPr>
              <w:t>How can one recognize the differences between postpartum blues, postpartum depression, and postpartum psychosis?</w:t>
            </w:r>
          </w:p>
          <w:p w14:paraId="51F7C61C" w14:textId="77777777" w:rsidR="00EB14B0" w:rsidRPr="00277FE2" w:rsidRDefault="00EB14B0" w:rsidP="00EB14B0">
            <w:pPr>
              <w:widowControl w:val="0"/>
              <w:autoSpaceDE w:val="0"/>
              <w:autoSpaceDN w:val="0"/>
              <w:adjustRightInd w:val="0"/>
              <w:rPr>
                <w:rFonts w:ascii="Times New Roman" w:hAnsi="Times New Roman" w:cs="Times New Roman"/>
                <w:sz w:val="24"/>
                <w:szCs w:val="24"/>
              </w:rPr>
            </w:pPr>
            <w:r w:rsidRPr="00277FE2">
              <w:rPr>
                <w:rFonts w:ascii="Times New Roman" w:hAnsi="Times New Roman" w:cs="Times New Roman"/>
                <w:b/>
                <w:bCs/>
                <w:sz w:val="24"/>
                <w:szCs w:val="24"/>
              </w:rPr>
              <w:t>Leadership</w:t>
            </w:r>
          </w:p>
          <w:p w14:paraId="2978015B" w14:textId="4245DEAA" w:rsidR="00EB14B0" w:rsidRPr="00277FE2" w:rsidRDefault="00EB14B0">
            <w:pPr>
              <w:widowControl w:val="0"/>
              <w:numPr>
                <w:ilvl w:val="0"/>
                <w:numId w:val="54"/>
              </w:numPr>
              <w:autoSpaceDE w:val="0"/>
              <w:autoSpaceDN w:val="0"/>
              <w:adjustRightInd w:val="0"/>
              <w:rPr>
                <w:rFonts w:ascii="Times New Roman" w:hAnsi="Times New Roman" w:cs="Times New Roman"/>
                <w:sz w:val="24"/>
                <w:szCs w:val="24"/>
              </w:rPr>
            </w:pPr>
            <w:r w:rsidRPr="00277FE2">
              <w:rPr>
                <w:rFonts w:ascii="Times New Roman" w:hAnsi="Times New Roman" w:cs="Times New Roman"/>
                <w:sz w:val="24"/>
                <w:szCs w:val="24"/>
              </w:rPr>
              <w:t>What actions should be taken to ensure a healthy emotional and physical beginning for parents and children?</w:t>
            </w:r>
          </w:p>
          <w:p w14:paraId="7BD8CA16" w14:textId="77777777" w:rsidR="00EB14B0" w:rsidRPr="00277FE2" w:rsidRDefault="00EB14B0" w:rsidP="00EB14B0">
            <w:pPr>
              <w:widowControl w:val="0"/>
              <w:autoSpaceDE w:val="0"/>
              <w:autoSpaceDN w:val="0"/>
              <w:adjustRightInd w:val="0"/>
              <w:rPr>
                <w:rFonts w:ascii="Times New Roman" w:hAnsi="Times New Roman" w:cs="Times New Roman"/>
                <w:sz w:val="24"/>
                <w:szCs w:val="24"/>
              </w:rPr>
            </w:pPr>
            <w:r w:rsidRPr="00277FE2">
              <w:rPr>
                <w:rFonts w:ascii="Times New Roman" w:hAnsi="Times New Roman" w:cs="Times New Roman"/>
                <w:b/>
                <w:bCs/>
                <w:sz w:val="24"/>
                <w:szCs w:val="24"/>
              </w:rPr>
              <w:t> Management</w:t>
            </w:r>
          </w:p>
          <w:p w14:paraId="46CD9984" w14:textId="0D7BEAEA" w:rsidR="00EB14B0" w:rsidRPr="00277FE2" w:rsidRDefault="00EB14B0">
            <w:pPr>
              <w:widowControl w:val="0"/>
              <w:numPr>
                <w:ilvl w:val="0"/>
                <w:numId w:val="55"/>
              </w:numPr>
              <w:autoSpaceDE w:val="0"/>
              <w:autoSpaceDN w:val="0"/>
              <w:adjustRightInd w:val="0"/>
              <w:rPr>
                <w:rFonts w:ascii="Times New Roman" w:hAnsi="Times New Roman" w:cs="Times New Roman"/>
                <w:sz w:val="24"/>
                <w:szCs w:val="24"/>
              </w:rPr>
            </w:pPr>
            <w:r w:rsidRPr="00277FE2">
              <w:rPr>
                <w:rFonts w:ascii="Times New Roman" w:hAnsi="Times New Roman" w:cs="Times New Roman"/>
                <w:sz w:val="24"/>
                <w:szCs w:val="24"/>
              </w:rPr>
              <w:t>What are some recognizable signs of postpartum depression?</w:t>
            </w:r>
          </w:p>
          <w:p w14:paraId="2912C60D" w14:textId="2B8ED228" w:rsidR="00EB14B0" w:rsidRPr="00277FE2" w:rsidRDefault="00EB14B0">
            <w:pPr>
              <w:widowControl w:val="0"/>
              <w:numPr>
                <w:ilvl w:val="0"/>
                <w:numId w:val="55"/>
              </w:numPr>
              <w:autoSpaceDE w:val="0"/>
              <w:autoSpaceDN w:val="0"/>
              <w:adjustRightInd w:val="0"/>
              <w:rPr>
                <w:rFonts w:ascii="Times New Roman" w:hAnsi="Times New Roman" w:cs="Times New Roman"/>
                <w:sz w:val="24"/>
                <w:szCs w:val="24"/>
              </w:rPr>
            </w:pPr>
            <w:r w:rsidRPr="00277FE2">
              <w:rPr>
                <w:rFonts w:ascii="Times New Roman" w:hAnsi="Times New Roman" w:cs="Times New Roman"/>
                <w:sz w:val="24"/>
                <w:szCs w:val="24"/>
              </w:rPr>
              <w:t xml:space="preserve">Why is </w:t>
            </w:r>
            <w:r>
              <w:rPr>
                <w:rFonts w:ascii="Times New Roman" w:hAnsi="Times New Roman" w:cs="Times New Roman"/>
                <w:sz w:val="24"/>
                <w:szCs w:val="24"/>
              </w:rPr>
              <w:t xml:space="preserve">it </w:t>
            </w:r>
            <w:r w:rsidRPr="00277FE2">
              <w:rPr>
                <w:rFonts w:ascii="Times New Roman" w:hAnsi="Times New Roman" w:cs="Times New Roman"/>
                <w:sz w:val="24"/>
                <w:szCs w:val="24"/>
              </w:rPr>
              <w:t>important to learn about new mothers’ mental health?</w:t>
            </w:r>
          </w:p>
        </w:tc>
        <w:tc>
          <w:tcPr>
            <w:tcW w:w="879" w:type="pct"/>
          </w:tcPr>
          <w:p w14:paraId="14EFCE47" w14:textId="280C9A50"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9.LU, 9.C, 10.LU, 10.C, 11.DSR, 11.LU, 11.C, 12.LU, 12.C</w:t>
            </w:r>
          </w:p>
        </w:tc>
        <w:tc>
          <w:tcPr>
            <w:tcW w:w="799" w:type="pct"/>
          </w:tcPr>
          <w:p w14:paraId="0A0E3BD5"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Families First</w:t>
            </w:r>
          </w:p>
          <w:p w14:paraId="5F1A17AB"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Dynamics</w:t>
            </w:r>
          </w:p>
          <w:p w14:paraId="070AEB4B"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Balance</w:t>
            </w:r>
          </w:p>
          <w:p w14:paraId="48F14C80"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Development</w:t>
            </w:r>
          </w:p>
          <w:p w14:paraId="6C10A370" w14:textId="77777777" w:rsidR="00EB14B0" w:rsidRPr="00CE59E1"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lastRenderedPageBreak/>
              <w:t>Safety</w:t>
            </w:r>
          </w:p>
          <w:p w14:paraId="555AF0D4"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Skills</w:t>
            </w:r>
          </w:p>
          <w:p w14:paraId="1CD5D9A6" w14:textId="77777777" w:rsidR="00EB14B0" w:rsidRPr="00CE59E1"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30B669B"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Power of One</w:t>
            </w:r>
          </w:p>
          <w:p w14:paraId="776C3613" w14:textId="77777777" w:rsidR="00EB14B0" w:rsidRPr="00CE59E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A Better You</w:t>
            </w:r>
          </w:p>
          <w:p w14:paraId="0D637B14"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Family Ties</w:t>
            </w:r>
          </w:p>
          <w:p w14:paraId="3C7571A0"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0094EC48" w14:textId="77777777" w:rsidR="00EB14B0" w:rsidRPr="00CE59E1"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CE59E1">
              <w:rPr>
                <w:rFonts w:ascii="Times New Roman" w:eastAsia="Times New Roman" w:hAnsi="Times New Roman" w:cs="Times New Roman"/>
                <w:b/>
                <w:sz w:val="24"/>
                <w:szCs w:val="24"/>
                <w:u w:val="single"/>
              </w:rPr>
              <w:t>Competitive Event--STAR Events</w:t>
            </w:r>
          </w:p>
          <w:p w14:paraId="6C3941DF"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Professional Presentation</w:t>
            </w:r>
          </w:p>
          <w:p w14:paraId="6BA0FF4C" w14:textId="17170B7A"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Check the national website for online events</w:t>
            </w:r>
          </w:p>
          <w:p w14:paraId="1A6EF295" w14:textId="77777777" w:rsidR="00EB14B0" w:rsidRPr="00CE59E1"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CE59E1">
              <w:rPr>
                <w:rFonts w:ascii="Times New Roman" w:eastAsia="Times New Roman" w:hAnsi="Times New Roman" w:cs="Times New Roman"/>
                <w:sz w:val="24"/>
                <w:szCs w:val="24"/>
              </w:rPr>
              <w:t>Check the website for Skill Events</w:t>
            </w:r>
          </w:p>
          <w:p w14:paraId="5864831D" w14:textId="1CA58519"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64629E65" w14:textId="77777777" w:rsidTr="00EB14B0">
        <w:tc>
          <w:tcPr>
            <w:tcW w:w="197" w:type="pct"/>
          </w:tcPr>
          <w:p w14:paraId="467696E0" w14:textId="363B05FE"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899" w:type="pct"/>
            <w:tcMar>
              <w:top w:w="43" w:type="dxa"/>
              <w:left w:w="115" w:type="dxa"/>
              <w:bottom w:w="43" w:type="dxa"/>
              <w:right w:w="115" w:type="dxa"/>
            </w:tcMar>
          </w:tcPr>
          <w:p w14:paraId="4E86DE6C" w14:textId="1161A4F0" w:rsidR="00EB14B0" w:rsidRPr="006C2C30" w:rsidRDefault="00EB14B0" w:rsidP="00EB14B0">
            <w:pPr>
              <w:rPr>
                <w:rFonts w:ascii="Times New Roman" w:eastAsia="Times New Roman" w:hAnsi="Times New Roman" w:cs="Times New Roman"/>
                <w:sz w:val="24"/>
                <w:szCs w:val="24"/>
              </w:rPr>
            </w:pPr>
            <w:r w:rsidRPr="003A5310">
              <w:rPr>
                <w:rFonts w:ascii="Times New Roman" w:eastAsia="Times New Roman" w:hAnsi="Times New Roman" w:cs="Times New Roman"/>
                <w:sz w:val="24"/>
                <w:szCs w:val="24"/>
              </w:rPr>
              <w:t xml:space="preserve">Describe postpartum care. </w:t>
            </w:r>
          </w:p>
        </w:tc>
        <w:tc>
          <w:tcPr>
            <w:tcW w:w="1234" w:type="pct"/>
          </w:tcPr>
          <w:p w14:paraId="6A013F7C" w14:textId="77777777" w:rsidR="00EB14B0" w:rsidRPr="0037295B" w:rsidRDefault="00EB14B0" w:rsidP="00EB14B0">
            <w:pPr>
              <w:spacing w:before="100" w:beforeAutospacing="1" w:after="100" w:afterAutospacing="1"/>
              <w:rPr>
                <w:rFonts w:ascii="Times New Roman" w:eastAsia="Times New Roman" w:hAnsi="Times New Roman" w:cs="Times New Roman"/>
                <w:sz w:val="24"/>
                <w:szCs w:val="24"/>
              </w:rPr>
            </w:pPr>
            <w:r w:rsidRPr="0037295B">
              <w:rPr>
                <w:rFonts w:ascii="Times New Roman" w:eastAsia="Times New Roman" w:hAnsi="Times New Roman" w:cs="Times New Roman"/>
                <w:sz w:val="24"/>
                <w:szCs w:val="24"/>
              </w:rPr>
              <w:t>Description should include</w:t>
            </w:r>
            <w:r>
              <w:rPr>
                <w:rFonts w:ascii="Times New Roman" w:eastAsia="Times New Roman" w:hAnsi="Times New Roman" w:cs="Times New Roman"/>
                <w:sz w:val="24"/>
                <w:szCs w:val="24"/>
              </w:rPr>
              <w:t xml:space="preserve"> </w:t>
            </w:r>
          </w:p>
          <w:p w14:paraId="4CED7002" w14:textId="77777777" w:rsidR="00EB14B0" w:rsidRPr="0037295B" w:rsidRDefault="00EB14B0">
            <w:pPr>
              <w:numPr>
                <w:ilvl w:val="0"/>
                <w:numId w:val="18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changing </w:t>
            </w:r>
            <w:r w:rsidRPr="0037295B">
              <w:rPr>
                <w:rFonts w:ascii="Times New Roman" w:eastAsia="Times New Roman" w:hAnsi="Times New Roman" w:cs="Times New Roman"/>
                <w:sz w:val="24"/>
                <w:szCs w:val="24"/>
              </w:rPr>
              <w:t>roles of family members</w:t>
            </w:r>
          </w:p>
          <w:p w14:paraId="4BEECF26" w14:textId="77777777" w:rsidR="00EB14B0" w:rsidRPr="0037295B" w:rsidRDefault="00EB14B0">
            <w:pPr>
              <w:numPr>
                <w:ilvl w:val="0"/>
                <w:numId w:val="180"/>
              </w:numPr>
              <w:spacing w:before="100" w:beforeAutospacing="1" w:after="100" w:afterAutospacing="1"/>
              <w:rPr>
                <w:rFonts w:ascii="Times New Roman" w:eastAsia="Times New Roman" w:hAnsi="Times New Roman" w:cs="Times New Roman"/>
                <w:sz w:val="24"/>
                <w:szCs w:val="24"/>
              </w:rPr>
            </w:pPr>
            <w:r w:rsidRPr="0037295B">
              <w:rPr>
                <w:rFonts w:ascii="Times New Roman" w:eastAsia="Times New Roman" w:hAnsi="Times New Roman" w:cs="Times New Roman"/>
                <w:sz w:val="24"/>
                <w:szCs w:val="24"/>
              </w:rPr>
              <w:t>emotional needs of adolescent parents</w:t>
            </w:r>
          </w:p>
          <w:p w14:paraId="238DB727" w14:textId="77777777" w:rsidR="00EB14B0" w:rsidRPr="0037295B" w:rsidRDefault="00EB14B0">
            <w:pPr>
              <w:numPr>
                <w:ilvl w:val="0"/>
                <w:numId w:val="180"/>
              </w:numPr>
              <w:spacing w:before="100" w:beforeAutospacing="1" w:after="100" w:afterAutospacing="1"/>
              <w:rPr>
                <w:rFonts w:ascii="Times New Roman" w:eastAsia="Times New Roman" w:hAnsi="Times New Roman" w:cs="Times New Roman"/>
                <w:sz w:val="24"/>
                <w:szCs w:val="24"/>
              </w:rPr>
            </w:pPr>
            <w:proofErr w:type="gramStart"/>
            <w:r w:rsidRPr="0037295B">
              <w:rPr>
                <w:rFonts w:ascii="Times New Roman" w:eastAsia="Times New Roman" w:hAnsi="Times New Roman" w:cs="Times New Roman"/>
                <w:sz w:val="24"/>
                <w:szCs w:val="24"/>
              </w:rPr>
              <w:t>postpartum</w:t>
            </w:r>
            <w:proofErr w:type="gramEnd"/>
            <w:r w:rsidRPr="0037295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mood disorders in both parents</w:t>
            </w:r>
          </w:p>
          <w:p w14:paraId="0EB81E8D" w14:textId="77777777" w:rsidR="00EB14B0" w:rsidRPr="0037295B" w:rsidRDefault="00EB14B0">
            <w:pPr>
              <w:numPr>
                <w:ilvl w:val="0"/>
                <w:numId w:val="180"/>
              </w:numPr>
              <w:spacing w:before="100" w:beforeAutospacing="1" w:after="100" w:afterAutospacing="1"/>
              <w:rPr>
                <w:rFonts w:ascii="Times New Roman" w:eastAsia="Times New Roman" w:hAnsi="Times New Roman" w:cs="Times New Roman"/>
                <w:sz w:val="24"/>
                <w:szCs w:val="24"/>
              </w:rPr>
            </w:pPr>
            <w:r w:rsidRPr="0037295B">
              <w:rPr>
                <w:rFonts w:ascii="Times New Roman" w:eastAsia="Times New Roman" w:hAnsi="Times New Roman" w:cs="Times New Roman"/>
                <w:sz w:val="24"/>
                <w:szCs w:val="24"/>
              </w:rPr>
              <w:t>ways for others to offer emotional support</w:t>
            </w:r>
          </w:p>
          <w:p w14:paraId="4878B05C" w14:textId="77777777" w:rsidR="00EB14B0" w:rsidRDefault="00EB14B0">
            <w:pPr>
              <w:numPr>
                <w:ilvl w:val="0"/>
                <w:numId w:val="180"/>
              </w:numPr>
              <w:spacing w:before="100" w:beforeAutospacing="1" w:after="100" w:afterAutospacing="1"/>
              <w:rPr>
                <w:rFonts w:ascii="Times New Roman" w:eastAsia="Times New Roman" w:hAnsi="Times New Roman" w:cs="Times New Roman"/>
                <w:sz w:val="24"/>
                <w:szCs w:val="24"/>
              </w:rPr>
            </w:pPr>
            <w:r w:rsidRPr="0037295B">
              <w:rPr>
                <w:rFonts w:ascii="Times New Roman" w:eastAsia="Times New Roman" w:hAnsi="Times New Roman" w:cs="Times New Roman"/>
                <w:sz w:val="24"/>
                <w:szCs w:val="24"/>
              </w:rPr>
              <w:t>practical assistance with household chores and childcare</w:t>
            </w:r>
          </w:p>
          <w:p w14:paraId="6B718CE9" w14:textId="37AFB1F7" w:rsidR="00EB14B0" w:rsidRPr="0037295B" w:rsidRDefault="00EB14B0">
            <w:pPr>
              <w:numPr>
                <w:ilvl w:val="0"/>
                <w:numId w:val="180"/>
              </w:numPr>
              <w:spacing w:before="100" w:beforeAutospacing="1" w:after="100" w:afterAutospacing="1"/>
              <w:rPr>
                <w:rFonts w:ascii="Times New Roman" w:eastAsia="Times New Roman" w:hAnsi="Times New Roman" w:cs="Times New Roman"/>
                <w:sz w:val="24"/>
                <w:szCs w:val="24"/>
              </w:rPr>
            </w:pPr>
            <w:r w:rsidRPr="0037295B">
              <w:rPr>
                <w:rFonts w:ascii="Times New Roman" w:eastAsia="Times New Roman" w:hAnsi="Times New Roman" w:cs="Times New Roman"/>
                <w:sz w:val="24"/>
                <w:szCs w:val="24"/>
              </w:rPr>
              <w:lastRenderedPageBreak/>
              <w:t>proper postpartum care of the mother.</w:t>
            </w:r>
          </w:p>
          <w:p w14:paraId="270FC747" w14:textId="5FD2DE86" w:rsidR="00EB14B0" w:rsidRPr="00C07B9B"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tcPr>
          <w:p w14:paraId="370D3582"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37295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10CA7D1E" w14:textId="77777777" w:rsidR="00EB14B0" w:rsidRPr="0037295B" w:rsidRDefault="00EB14B0" w:rsidP="00EB14B0">
            <w:pPr>
              <w:widowControl w:val="0"/>
              <w:autoSpaceDE w:val="0"/>
              <w:autoSpaceDN w:val="0"/>
              <w:adjustRightInd w:val="0"/>
              <w:rPr>
                <w:rFonts w:ascii="Times New Roman" w:hAnsi="Times New Roman" w:cs="Times New Roman"/>
                <w:sz w:val="24"/>
                <w:szCs w:val="24"/>
              </w:rPr>
            </w:pPr>
          </w:p>
          <w:p w14:paraId="432EA6EA" w14:textId="77777777" w:rsidR="00EB14B0" w:rsidRPr="0037295B" w:rsidRDefault="00EB14B0" w:rsidP="00EB14B0">
            <w:pPr>
              <w:widowControl w:val="0"/>
              <w:autoSpaceDE w:val="0"/>
              <w:autoSpaceDN w:val="0"/>
              <w:adjustRightInd w:val="0"/>
              <w:rPr>
                <w:rFonts w:ascii="Times New Roman" w:hAnsi="Times New Roman" w:cs="Times New Roman"/>
                <w:sz w:val="24"/>
                <w:szCs w:val="24"/>
              </w:rPr>
            </w:pPr>
            <w:r w:rsidRPr="0037295B">
              <w:rPr>
                <w:rFonts w:ascii="Times New Roman" w:hAnsi="Times New Roman" w:cs="Times New Roman"/>
                <w:b/>
                <w:bCs/>
                <w:sz w:val="24"/>
                <w:szCs w:val="24"/>
              </w:rPr>
              <w:t>Thinking</w:t>
            </w:r>
          </w:p>
          <w:p w14:paraId="6FC62FA1" w14:textId="77777777" w:rsidR="00EB14B0" w:rsidRPr="0037295B" w:rsidRDefault="00EB14B0">
            <w:pPr>
              <w:widowControl w:val="0"/>
              <w:numPr>
                <w:ilvl w:val="0"/>
                <w:numId w:val="181"/>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 xml:space="preserve">What is </w:t>
            </w:r>
            <w:r>
              <w:rPr>
                <w:rFonts w:ascii="Times New Roman" w:hAnsi="Times New Roman" w:cs="Times New Roman"/>
                <w:sz w:val="24"/>
                <w:szCs w:val="24"/>
              </w:rPr>
              <w:t>the</w:t>
            </w:r>
            <w:r w:rsidRPr="0037295B">
              <w:rPr>
                <w:rFonts w:ascii="Times New Roman" w:hAnsi="Times New Roman" w:cs="Times New Roman"/>
                <w:sz w:val="24"/>
                <w:szCs w:val="24"/>
              </w:rPr>
              <w:t xml:space="preserve"> mother</w:t>
            </w:r>
            <w:r>
              <w:rPr>
                <w:rFonts w:ascii="Times New Roman" w:hAnsi="Times New Roman" w:cs="Times New Roman"/>
                <w:sz w:val="24"/>
                <w:szCs w:val="24"/>
              </w:rPr>
              <w:t>’s role</w:t>
            </w:r>
            <w:r w:rsidRPr="0037295B">
              <w:rPr>
                <w:rFonts w:ascii="Times New Roman" w:hAnsi="Times New Roman" w:cs="Times New Roman"/>
                <w:sz w:val="24"/>
                <w:szCs w:val="24"/>
              </w:rPr>
              <w:t xml:space="preserve"> </w:t>
            </w:r>
            <w:r>
              <w:rPr>
                <w:rFonts w:ascii="Times New Roman" w:hAnsi="Times New Roman" w:cs="Times New Roman"/>
                <w:sz w:val="24"/>
                <w:szCs w:val="24"/>
              </w:rPr>
              <w:t xml:space="preserve">in caring for a </w:t>
            </w:r>
            <w:r w:rsidRPr="0037295B">
              <w:rPr>
                <w:rFonts w:ascii="Times New Roman" w:hAnsi="Times New Roman" w:cs="Times New Roman"/>
                <w:sz w:val="24"/>
                <w:szCs w:val="24"/>
              </w:rPr>
              <w:t>baby?</w:t>
            </w:r>
          </w:p>
          <w:p w14:paraId="211E1E6A" w14:textId="77777777" w:rsidR="00EB14B0" w:rsidRPr="0037295B" w:rsidRDefault="00EB14B0">
            <w:pPr>
              <w:widowControl w:val="0"/>
              <w:numPr>
                <w:ilvl w:val="0"/>
                <w:numId w:val="181"/>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 xml:space="preserve">What </w:t>
            </w:r>
            <w:r>
              <w:rPr>
                <w:rFonts w:ascii="Times New Roman" w:hAnsi="Times New Roman" w:cs="Times New Roman"/>
                <w:sz w:val="24"/>
                <w:szCs w:val="24"/>
              </w:rPr>
              <w:t xml:space="preserve">is </w:t>
            </w:r>
            <w:r w:rsidRPr="0037295B">
              <w:rPr>
                <w:rFonts w:ascii="Times New Roman" w:hAnsi="Times New Roman" w:cs="Times New Roman"/>
                <w:sz w:val="24"/>
                <w:szCs w:val="24"/>
              </w:rPr>
              <w:t>the father</w:t>
            </w:r>
            <w:r>
              <w:rPr>
                <w:rFonts w:ascii="Times New Roman" w:hAnsi="Times New Roman" w:cs="Times New Roman"/>
                <w:sz w:val="24"/>
                <w:szCs w:val="24"/>
              </w:rPr>
              <w:t>’s role in</w:t>
            </w:r>
            <w:r w:rsidRPr="0037295B">
              <w:rPr>
                <w:rFonts w:ascii="Times New Roman" w:hAnsi="Times New Roman" w:cs="Times New Roman"/>
                <w:sz w:val="24"/>
                <w:szCs w:val="24"/>
              </w:rPr>
              <w:t xml:space="preserve"> </w:t>
            </w:r>
            <w:r>
              <w:rPr>
                <w:rFonts w:ascii="Times New Roman" w:hAnsi="Times New Roman" w:cs="Times New Roman"/>
                <w:sz w:val="24"/>
                <w:szCs w:val="24"/>
              </w:rPr>
              <w:t xml:space="preserve">caring for a </w:t>
            </w:r>
            <w:r w:rsidRPr="0037295B">
              <w:rPr>
                <w:rFonts w:ascii="Times New Roman" w:hAnsi="Times New Roman" w:cs="Times New Roman"/>
                <w:sz w:val="24"/>
                <w:szCs w:val="24"/>
              </w:rPr>
              <w:t>baby?</w:t>
            </w:r>
          </w:p>
          <w:p w14:paraId="1B8183C7" w14:textId="77777777" w:rsidR="00EB14B0" w:rsidRPr="0037295B" w:rsidRDefault="00EB14B0">
            <w:pPr>
              <w:widowControl w:val="0"/>
              <w:numPr>
                <w:ilvl w:val="0"/>
                <w:numId w:val="181"/>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w:t>
            </w:r>
            <w:r w:rsidRPr="0037295B">
              <w:rPr>
                <w:rFonts w:ascii="Times New Roman" w:hAnsi="Times New Roman" w:cs="Times New Roman"/>
                <w:sz w:val="24"/>
                <w:szCs w:val="24"/>
              </w:rPr>
              <w:t xml:space="preserve"> can family members give emotional support? Practical support?</w:t>
            </w:r>
          </w:p>
          <w:p w14:paraId="52A936C5" w14:textId="77777777" w:rsidR="00EB14B0" w:rsidRPr="0037295B" w:rsidRDefault="00EB14B0">
            <w:pPr>
              <w:widowControl w:val="0"/>
              <w:numPr>
                <w:ilvl w:val="0"/>
                <w:numId w:val="181"/>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lastRenderedPageBreak/>
              <w:t xml:space="preserve">How can </w:t>
            </w:r>
            <w:r>
              <w:rPr>
                <w:rFonts w:ascii="Times New Roman" w:hAnsi="Times New Roman" w:cs="Times New Roman"/>
                <w:sz w:val="24"/>
                <w:szCs w:val="24"/>
              </w:rPr>
              <w:t>one</w:t>
            </w:r>
            <w:r w:rsidRPr="0037295B">
              <w:rPr>
                <w:rFonts w:ascii="Times New Roman" w:hAnsi="Times New Roman" w:cs="Times New Roman"/>
                <w:sz w:val="24"/>
                <w:szCs w:val="24"/>
              </w:rPr>
              <w:t xml:space="preserve"> distinguish between normal mood swings and postpartum depression?</w:t>
            </w:r>
          </w:p>
          <w:p w14:paraId="40A6F65D" w14:textId="77777777" w:rsidR="00EB14B0" w:rsidRPr="0037295B" w:rsidRDefault="00EB14B0" w:rsidP="00EB14B0">
            <w:pPr>
              <w:widowControl w:val="0"/>
              <w:autoSpaceDE w:val="0"/>
              <w:autoSpaceDN w:val="0"/>
              <w:adjustRightInd w:val="0"/>
              <w:rPr>
                <w:rFonts w:ascii="Times New Roman" w:hAnsi="Times New Roman" w:cs="Times New Roman"/>
                <w:sz w:val="24"/>
                <w:szCs w:val="24"/>
              </w:rPr>
            </w:pPr>
            <w:r w:rsidRPr="0037295B">
              <w:rPr>
                <w:rFonts w:ascii="Times New Roman" w:hAnsi="Times New Roman" w:cs="Times New Roman"/>
                <w:b/>
                <w:bCs/>
                <w:sz w:val="24"/>
                <w:szCs w:val="24"/>
              </w:rPr>
              <w:t>Communication</w:t>
            </w:r>
          </w:p>
          <w:p w14:paraId="60461C9C" w14:textId="77777777" w:rsidR="00EB14B0" w:rsidRPr="0037295B" w:rsidRDefault="00EB14B0">
            <w:pPr>
              <w:widowControl w:val="0"/>
              <w:numPr>
                <w:ilvl w:val="0"/>
                <w:numId w:val="182"/>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 xml:space="preserve">How can </w:t>
            </w:r>
            <w:r>
              <w:rPr>
                <w:rFonts w:ascii="Times New Roman" w:hAnsi="Times New Roman" w:cs="Times New Roman"/>
                <w:sz w:val="24"/>
                <w:szCs w:val="24"/>
              </w:rPr>
              <w:t>family and friends</w:t>
            </w:r>
            <w:r w:rsidRPr="0037295B">
              <w:rPr>
                <w:rFonts w:ascii="Times New Roman" w:hAnsi="Times New Roman" w:cs="Times New Roman"/>
                <w:sz w:val="24"/>
                <w:szCs w:val="24"/>
              </w:rPr>
              <w:t xml:space="preserve"> help in the postpartum period?</w:t>
            </w:r>
          </w:p>
          <w:p w14:paraId="7CC469CE" w14:textId="77777777" w:rsidR="00EB14B0" w:rsidRPr="0037295B" w:rsidRDefault="00EB14B0">
            <w:pPr>
              <w:widowControl w:val="0"/>
              <w:numPr>
                <w:ilvl w:val="0"/>
                <w:numId w:val="182"/>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 xml:space="preserve">How can </w:t>
            </w:r>
            <w:r>
              <w:rPr>
                <w:rFonts w:ascii="Times New Roman" w:hAnsi="Times New Roman" w:cs="Times New Roman"/>
                <w:sz w:val="24"/>
                <w:szCs w:val="24"/>
              </w:rPr>
              <w:t>one</w:t>
            </w:r>
            <w:r w:rsidRPr="0037295B">
              <w:rPr>
                <w:rFonts w:ascii="Times New Roman" w:hAnsi="Times New Roman" w:cs="Times New Roman"/>
                <w:sz w:val="24"/>
                <w:szCs w:val="24"/>
              </w:rPr>
              <w:t xml:space="preserve"> communicate needs to family members?</w:t>
            </w:r>
          </w:p>
          <w:p w14:paraId="161BFB93" w14:textId="77777777" w:rsidR="00EB14B0" w:rsidRPr="0037295B" w:rsidRDefault="00EB14B0">
            <w:pPr>
              <w:widowControl w:val="0"/>
              <w:numPr>
                <w:ilvl w:val="0"/>
                <w:numId w:val="182"/>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How might sharing experiences of being a new parent with parents and siblings be comforting?</w:t>
            </w:r>
          </w:p>
          <w:p w14:paraId="4A8EF411" w14:textId="77777777" w:rsidR="00EB14B0" w:rsidRPr="0037295B" w:rsidRDefault="00EB14B0" w:rsidP="00EB14B0">
            <w:pPr>
              <w:widowControl w:val="0"/>
              <w:autoSpaceDE w:val="0"/>
              <w:autoSpaceDN w:val="0"/>
              <w:adjustRightInd w:val="0"/>
              <w:rPr>
                <w:rFonts w:ascii="Times New Roman" w:hAnsi="Times New Roman" w:cs="Times New Roman"/>
                <w:sz w:val="24"/>
                <w:szCs w:val="24"/>
              </w:rPr>
            </w:pPr>
            <w:r w:rsidRPr="0037295B">
              <w:rPr>
                <w:rFonts w:ascii="Times New Roman" w:hAnsi="Times New Roman" w:cs="Times New Roman"/>
                <w:b/>
                <w:bCs/>
                <w:sz w:val="24"/>
                <w:szCs w:val="24"/>
              </w:rPr>
              <w:t>Leadership</w:t>
            </w:r>
          </w:p>
          <w:p w14:paraId="69361CD2" w14:textId="77777777" w:rsidR="00EB14B0" w:rsidRPr="0037295B" w:rsidRDefault="00EB14B0">
            <w:pPr>
              <w:widowControl w:val="0"/>
              <w:numPr>
                <w:ilvl w:val="0"/>
                <w:numId w:val="183"/>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How can siblings of the newborn help?</w:t>
            </w:r>
          </w:p>
          <w:p w14:paraId="5BFC8CAA" w14:textId="77777777" w:rsidR="00EB14B0" w:rsidRPr="0037295B" w:rsidRDefault="00EB14B0">
            <w:pPr>
              <w:widowControl w:val="0"/>
              <w:numPr>
                <w:ilvl w:val="0"/>
                <w:numId w:val="183"/>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 xml:space="preserve">How can </w:t>
            </w:r>
            <w:r>
              <w:rPr>
                <w:rFonts w:ascii="Times New Roman" w:hAnsi="Times New Roman" w:cs="Times New Roman"/>
                <w:sz w:val="24"/>
                <w:szCs w:val="24"/>
              </w:rPr>
              <w:t>a parent</w:t>
            </w:r>
            <w:r w:rsidRPr="0037295B">
              <w:rPr>
                <w:rFonts w:ascii="Times New Roman" w:hAnsi="Times New Roman" w:cs="Times New Roman"/>
                <w:sz w:val="24"/>
                <w:szCs w:val="24"/>
              </w:rPr>
              <w:t xml:space="preserve"> handle jealousy from older children?</w:t>
            </w:r>
          </w:p>
          <w:p w14:paraId="02AD3093" w14:textId="77777777" w:rsidR="00EB14B0" w:rsidRPr="0037295B" w:rsidRDefault="00EB14B0">
            <w:pPr>
              <w:widowControl w:val="0"/>
              <w:numPr>
                <w:ilvl w:val="0"/>
                <w:numId w:val="183"/>
              </w:numPr>
              <w:autoSpaceDE w:val="0"/>
              <w:autoSpaceDN w:val="0"/>
              <w:adjustRightInd w:val="0"/>
              <w:rPr>
                <w:rFonts w:ascii="Times New Roman" w:hAnsi="Times New Roman" w:cs="Times New Roman"/>
                <w:sz w:val="24"/>
                <w:szCs w:val="24"/>
              </w:rPr>
            </w:pPr>
            <w:r w:rsidRPr="0037295B">
              <w:rPr>
                <w:rFonts w:ascii="Times New Roman" w:hAnsi="Times New Roman" w:cs="Times New Roman"/>
                <w:sz w:val="24"/>
                <w:szCs w:val="24"/>
              </w:rPr>
              <w:t xml:space="preserve">How can </w:t>
            </w:r>
            <w:r>
              <w:rPr>
                <w:rFonts w:ascii="Times New Roman" w:hAnsi="Times New Roman" w:cs="Times New Roman"/>
                <w:sz w:val="24"/>
                <w:szCs w:val="24"/>
              </w:rPr>
              <w:t>a parent</w:t>
            </w:r>
            <w:r w:rsidRPr="0037295B">
              <w:rPr>
                <w:rFonts w:ascii="Times New Roman" w:hAnsi="Times New Roman" w:cs="Times New Roman"/>
                <w:sz w:val="24"/>
                <w:szCs w:val="24"/>
              </w:rPr>
              <w:t xml:space="preserve"> make time for</w:t>
            </w:r>
            <w:r>
              <w:rPr>
                <w:rFonts w:ascii="Times New Roman" w:hAnsi="Times New Roman" w:cs="Times New Roman"/>
                <w:sz w:val="24"/>
                <w:szCs w:val="24"/>
              </w:rPr>
              <w:t xml:space="preserve"> </w:t>
            </w:r>
            <w:r w:rsidRPr="0037295B">
              <w:rPr>
                <w:rFonts w:ascii="Times New Roman" w:hAnsi="Times New Roman" w:cs="Times New Roman"/>
                <w:sz w:val="24"/>
                <w:szCs w:val="24"/>
              </w:rPr>
              <w:t>older children?</w:t>
            </w:r>
          </w:p>
          <w:p w14:paraId="492D3093" w14:textId="77777777" w:rsidR="00EB14B0" w:rsidRPr="0037295B" w:rsidRDefault="00EB14B0" w:rsidP="00EB14B0">
            <w:pPr>
              <w:widowControl w:val="0"/>
              <w:autoSpaceDE w:val="0"/>
              <w:autoSpaceDN w:val="0"/>
              <w:adjustRightInd w:val="0"/>
              <w:rPr>
                <w:rFonts w:ascii="Times New Roman" w:hAnsi="Times New Roman" w:cs="Times New Roman"/>
                <w:sz w:val="24"/>
                <w:szCs w:val="24"/>
              </w:rPr>
            </w:pPr>
            <w:r w:rsidRPr="0037295B">
              <w:rPr>
                <w:rFonts w:ascii="Times New Roman" w:hAnsi="Times New Roman" w:cs="Times New Roman"/>
                <w:b/>
                <w:bCs/>
                <w:sz w:val="24"/>
                <w:szCs w:val="24"/>
              </w:rPr>
              <w:t>Management</w:t>
            </w:r>
          </w:p>
          <w:p w14:paraId="3378B24C" w14:textId="77777777" w:rsidR="00EB14B0" w:rsidRPr="00BB17F4" w:rsidRDefault="00EB14B0">
            <w:pPr>
              <w:widowControl w:val="0"/>
              <w:numPr>
                <w:ilvl w:val="0"/>
                <w:numId w:val="184"/>
              </w:numPr>
              <w:autoSpaceDE w:val="0"/>
              <w:autoSpaceDN w:val="0"/>
              <w:adjustRightInd w:val="0"/>
              <w:rPr>
                <w:rFonts w:ascii="Times New Roman" w:hAnsi="Times New Roman" w:cs="Times New Roman"/>
                <w:b/>
                <w:bCs/>
                <w:sz w:val="24"/>
                <w:szCs w:val="24"/>
              </w:rPr>
            </w:pPr>
            <w:r w:rsidRPr="0037295B">
              <w:rPr>
                <w:rFonts w:ascii="Times New Roman" w:hAnsi="Times New Roman" w:cs="Times New Roman"/>
                <w:sz w:val="24"/>
                <w:szCs w:val="24"/>
              </w:rPr>
              <w:t xml:space="preserve">How can </w:t>
            </w:r>
            <w:r>
              <w:rPr>
                <w:rFonts w:ascii="Times New Roman" w:hAnsi="Times New Roman" w:cs="Times New Roman"/>
                <w:sz w:val="24"/>
                <w:szCs w:val="24"/>
              </w:rPr>
              <w:t>one</w:t>
            </w:r>
            <w:r w:rsidRPr="0037295B">
              <w:rPr>
                <w:rFonts w:ascii="Times New Roman" w:hAnsi="Times New Roman" w:cs="Times New Roman"/>
                <w:sz w:val="24"/>
                <w:szCs w:val="24"/>
              </w:rPr>
              <w:t xml:space="preserve"> accept/ask for family help without imposing too much on them?</w:t>
            </w:r>
          </w:p>
          <w:p w14:paraId="235CB3CE" w14:textId="4E6929E2" w:rsidR="00EB14B0" w:rsidRPr="00277FE2" w:rsidRDefault="00EB14B0">
            <w:pPr>
              <w:widowControl w:val="0"/>
              <w:numPr>
                <w:ilvl w:val="0"/>
                <w:numId w:val="184"/>
              </w:numPr>
              <w:autoSpaceDE w:val="0"/>
              <w:autoSpaceDN w:val="0"/>
              <w:adjustRightInd w:val="0"/>
              <w:rPr>
                <w:rFonts w:ascii="Times New Roman" w:hAnsi="Times New Roman" w:cs="Times New Roman"/>
                <w:b/>
                <w:bCs/>
                <w:sz w:val="24"/>
                <w:szCs w:val="24"/>
              </w:rPr>
            </w:pPr>
            <w:r w:rsidRPr="0037295B">
              <w:rPr>
                <w:rFonts w:ascii="Times New Roman" w:hAnsi="Times New Roman" w:cs="Times New Roman"/>
                <w:sz w:val="24"/>
                <w:szCs w:val="24"/>
              </w:rPr>
              <w:t>What can help family members understand postpartum depression?</w:t>
            </w:r>
          </w:p>
        </w:tc>
        <w:tc>
          <w:tcPr>
            <w:tcW w:w="879" w:type="pct"/>
          </w:tcPr>
          <w:p w14:paraId="366AA47A" w14:textId="6F1C21B3"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4C677F9D"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Families First</w:t>
            </w:r>
          </w:p>
          <w:p w14:paraId="3997945C"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Dynamics</w:t>
            </w:r>
          </w:p>
          <w:p w14:paraId="07235D99"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Balance</w:t>
            </w:r>
          </w:p>
          <w:p w14:paraId="72CA77B1"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Development</w:t>
            </w:r>
          </w:p>
          <w:p w14:paraId="5C5EBB95"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Safety</w:t>
            </w:r>
          </w:p>
          <w:p w14:paraId="394F2DC1"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Skills</w:t>
            </w:r>
          </w:p>
          <w:p w14:paraId="2D9B0ACC" w14:textId="77777777" w:rsidR="00EB14B0" w:rsidRPr="00623F2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FFA0B1A"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Power of One</w:t>
            </w:r>
          </w:p>
          <w:p w14:paraId="2688B9DE"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A Better You</w:t>
            </w:r>
          </w:p>
          <w:p w14:paraId="664F2FD2"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lastRenderedPageBreak/>
              <w:t>Family Ties</w:t>
            </w:r>
          </w:p>
          <w:p w14:paraId="06EA71A5" w14:textId="77777777" w:rsidR="00EB14B0" w:rsidRPr="00623F2A" w:rsidRDefault="00EB14B0" w:rsidP="00EB14B0">
            <w:pPr>
              <w:widowControl w:val="0"/>
              <w:autoSpaceDE w:val="0"/>
              <w:autoSpaceDN w:val="0"/>
              <w:adjustRightInd w:val="0"/>
              <w:rPr>
                <w:rFonts w:ascii="Times New Roman" w:eastAsia="Times New Roman" w:hAnsi="Times New Roman" w:cs="Times New Roman"/>
                <w:sz w:val="24"/>
                <w:szCs w:val="24"/>
              </w:rPr>
            </w:pPr>
          </w:p>
          <w:p w14:paraId="6B167F0F"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STAND Up</w:t>
            </w:r>
          </w:p>
          <w:p w14:paraId="59156486" w14:textId="77777777" w:rsidR="00EB14B0" w:rsidRPr="00623F2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23F2A">
              <w:rPr>
                <w:rFonts w:ascii="Times New Roman" w:eastAsia="Times New Roman" w:hAnsi="Times New Roman" w:cs="Times New Roman"/>
                <w:sz w:val="24"/>
                <w:szCs w:val="24"/>
              </w:rPr>
              <w:t>Assess</w:t>
            </w:r>
          </w:p>
          <w:p w14:paraId="24BE4F1C" w14:textId="77777777" w:rsidR="00EB14B0" w:rsidRPr="00623F2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23F2A">
              <w:rPr>
                <w:rFonts w:ascii="Times New Roman" w:eastAsia="Times New Roman" w:hAnsi="Times New Roman" w:cs="Times New Roman"/>
                <w:sz w:val="24"/>
                <w:szCs w:val="24"/>
              </w:rPr>
              <w:t>Educate</w:t>
            </w:r>
          </w:p>
          <w:p w14:paraId="33EDA443" w14:textId="77777777" w:rsidR="00EB14B0" w:rsidRPr="00623F2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23F2A">
              <w:rPr>
                <w:rFonts w:ascii="Times New Roman" w:eastAsia="Times New Roman" w:hAnsi="Times New Roman" w:cs="Times New Roman"/>
                <w:sz w:val="24"/>
                <w:szCs w:val="24"/>
              </w:rPr>
              <w:t>Advocate</w:t>
            </w:r>
          </w:p>
          <w:p w14:paraId="3EC375EE"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1197646"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Student Body</w:t>
            </w:r>
          </w:p>
          <w:p w14:paraId="18DB1E7E" w14:textId="77777777" w:rsidR="00EB14B0" w:rsidRPr="00623F2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The Healthy You</w:t>
            </w:r>
          </w:p>
          <w:p w14:paraId="292D910E" w14:textId="77777777" w:rsidR="00EB14B0" w:rsidRPr="00623F2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The Fit You</w:t>
            </w:r>
          </w:p>
          <w:p w14:paraId="54229249" w14:textId="77777777" w:rsidR="00EB14B0" w:rsidRPr="00623F2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The Real You</w:t>
            </w:r>
          </w:p>
          <w:p w14:paraId="4D52F04E" w14:textId="77777777" w:rsidR="00EB14B0" w:rsidRPr="00623F2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The Resilient You</w:t>
            </w:r>
          </w:p>
          <w:p w14:paraId="01D9CEDC" w14:textId="77777777" w:rsidR="00EB14B0" w:rsidRPr="00623F2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34B81D08"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Competitive Event--STAR Events</w:t>
            </w:r>
          </w:p>
          <w:p w14:paraId="163E9573"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National Programs in Action</w:t>
            </w:r>
          </w:p>
          <w:p w14:paraId="79F81293"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Professional Presentation</w:t>
            </w:r>
          </w:p>
          <w:p w14:paraId="3CED7B47" w14:textId="6A4B3129"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Check the national website for online events</w:t>
            </w:r>
          </w:p>
          <w:p w14:paraId="7D9F1F97"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Check the website for Skill Events</w:t>
            </w:r>
          </w:p>
          <w:p w14:paraId="3434B077"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4E277FBC" w14:textId="77777777" w:rsidTr="00EB14B0">
        <w:tc>
          <w:tcPr>
            <w:tcW w:w="197" w:type="pct"/>
            <w:shd w:val="clear" w:color="auto" w:fill="FFFFFF" w:themeFill="background1"/>
          </w:tcPr>
          <w:p w14:paraId="171F089E" w14:textId="47D241B4"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57</w:t>
            </w:r>
          </w:p>
        </w:tc>
        <w:tc>
          <w:tcPr>
            <w:tcW w:w="899" w:type="pct"/>
            <w:shd w:val="clear" w:color="auto" w:fill="FFFFFF" w:themeFill="background1"/>
            <w:tcMar>
              <w:top w:w="43" w:type="dxa"/>
              <w:left w:w="115" w:type="dxa"/>
              <w:bottom w:w="43" w:type="dxa"/>
              <w:right w:w="115" w:type="dxa"/>
            </w:tcMar>
          </w:tcPr>
          <w:p w14:paraId="1C9A656D" w14:textId="682F7F24" w:rsidR="00EB14B0" w:rsidRPr="003A5310" w:rsidRDefault="00EB14B0" w:rsidP="00EB14B0">
            <w:pPr>
              <w:rPr>
                <w:rFonts w:ascii="Times New Roman" w:eastAsia="Times New Roman" w:hAnsi="Times New Roman" w:cs="Times New Roman"/>
                <w:sz w:val="24"/>
                <w:szCs w:val="24"/>
              </w:rPr>
            </w:pPr>
            <w:r w:rsidRPr="003A5310">
              <w:rPr>
                <w:rFonts w:ascii="Times New Roman" w:eastAsia="Times New Roman" w:hAnsi="Times New Roman" w:cs="Times New Roman"/>
                <w:sz w:val="24"/>
                <w:szCs w:val="24"/>
              </w:rPr>
              <w:t>De</w:t>
            </w:r>
            <w:r>
              <w:rPr>
                <w:rFonts w:ascii="Times New Roman" w:eastAsia="Times New Roman" w:hAnsi="Times New Roman" w:cs="Times New Roman"/>
                <w:sz w:val="24"/>
                <w:szCs w:val="24"/>
              </w:rPr>
              <w:t>scribe</w:t>
            </w:r>
            <w:r w:rsidRPr="003A5310">
              <w:rPr>
                <w:rFonts w:ascii="Times New Roman" w:eastAsia="Times New Roman" w:hAnsi="Times New Roman" w:cs="Times New Roman"/>
                <w:sz w:val="24"/>
                <w:szCs w:val="24"/>
              </w:rPr>
              <w:t xml:space="preserve"> the care of a newborn. </w:t>
            </w:r>
          </w:p>
        </w:tc>
        <w:tc>
          <w:tcPr>
            <w:tcW w:w="1234" w:type="pct"/>
          </w:tcPr>
          <w:p w14:paraId="012D7660" w14:textId="77777777" w:rsidR="00EB14B0" w:rsidRPr="004E7A7C" w:rsidRDefault="00EB14B0" w:rsidP="00EB14B0">
            <w:p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De</w:t>
            </w:r>
            <w:r>
              <w:rPr>
                <w:rFonts w:ascii="Times New Roman" w:eastAsia="Times New Roman" w:hAnsi="Times New Roman" w:cs="Times New Roman"/>
                <w:sz w:val="24"/>
                <w:szCs w:val="24"/>
              </w:rPr>
              <w:t>scription</w:t>
            </w:r>
            <w:r w:rsidRPr="004E7A7C">
              <w:rPr>
                <w:rFonts w:ascii="Times New Roman" w:eastAsia="Times New Roman" w:hAnsi="Times New Roman" w:cs="Times New Roman"/>
                <w:sz w:val="24"/>
                <w:szCs w:val="24"/>
              </w:rPr>
              <w:t xml:space="preserve"> should include</w:t>
            </w:r>
          </w:p>
          <w:p w14:paraId="482302BD"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recognizing characteristics and common responses of newborns</w:t>
            </w:r>
          </w:p>
          <w:p w14:paraId="022CD98B"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lastRenderedPageBreak/>
              <w:t>bonding through touch, diapering, dressing, bathing, and feeding</w:t>
            </w:r>
          </w:p>
          <w:p w14:paraId="0DA25003" w14:textId="77777777" w:rsidR="00EB14B0" w:rsidRDefault="00EB14B0">
            <w:pPr>
              <w:numPr>
                <w:ilvl w:val="0"/>
                <w:numId w:val="18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safe sleep practices</w:t>
            </w:r>
          </w:p>
          <w:p w14:paraId="26E44482"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 xml:space="preserve">expressing care and love through massage and everyday interactions with </w:t>
            </w:r>
            <w:r>
              <w:rPr>
                <w:rFonts w:ascii="Times New Roman" w:eastAsia="Times New Roman" w:hAnsi="Times New Roman" w:cs="Times New Roman"/>
                <w:sz w:val="24"/>
                <w:szCs w:val="24"/>
              </w:rPr>
              <w:t xml:space="preserve">the </w:t>
            </w:r>
            <w:r w:rsidRPr="004E7A7C">
              <w:rPr>
                <w:rFonts w:ascii="Times New Roman" w:eastAsia="Times New Roman" w:hAnsi="Times New Roman" w:cs="Times New Roman"/>
                <w:sz w:val="24"/>
                <w:szCs w:val="24"/>
              </w:rPr>
              <w:t>newborn</w:t>
            </w:r>
          </w:p>
          <w:p w14:paraId="1E24E94C"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responding to a crying infant</w:t>
            </w:r>
          </w:p>
          <w:p w14:paraId="0916D9AF"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demonstrating strategies to deal with colic</w:t>
            </w:r>
          </w:p>
          <w:p w14:paraId="4CA9D694"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preventing brain injuries (e.g., shaken baby syndrome)</w:t>
            </w:r>
          </w:p>
          <w:p w14:paraId="2A99DAF6"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proofErr w:type="gramStart"/>
            <w:r w:rsidRPr="004E7A7C">
              <w:rPr>
                <w:rFonts w:ascii="Times New Roman" w:eastAsia="Times New Roman" w:hAnsi="Times New Roman" w:cs="Times New Roman"/>
                <w:sz w:val="24"/>
                <w:szCs w:val="24"/>
              </w:rPr>
              <w:t>practicing</w:t>
            </w:r>
            <w:proofErr w:type="gramEnd"/>
            <w:r w:rsidRPr="004E7A7C">
              <w:rPr>
                <w:rFonts w:ascii="Times New Roman" w:eastAsia="Times New Roman" w:hAnsi="Times New Roman" w:cs="Times New Roman"/>
                <w:sz w:val="24"/>
                <w:szCs w:val="24"/>
              </w:rPr>
              <w:t xml:space="preserve"> safety precautions</w:t>
            </w:r>
          </w:p>
          <w:p w14:paraId="6B71D81F"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identifying healthcare providers, support services, medical tests, and procedures</w:t>
            </w:r>
          </w:p>
          <w:p w14:paraId="097D056A" w14:textId="77777777" w:rsidR="00EB14B0" w:rsidRPr="004E7A7C"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identifying the risks and prevention strategies for sudden infant death syndrome (SIDS)</w:t>
            </w:r>
          </w:p>
          <w:p w14:paraId="1C457991" w14:textId="77777777" w:rsidR="00EB14B0" w:rsidRDefault="00EB14B0">
            <w:pPr>
              <w:numPr>
                <w:ilvl w:val="0"/>
                <w:numId w:val="185"/>
              </w:numPr>
              <w:spacing w:before="100" w:beforeAutospacing="1" w:after="100" w:afterAutospacing="1"/>
              <w:rPr>
                <w:rFonts w:ascii="Times New Roman" w:eastAsia="Times New Roman" w:hAnsi="Times New Roman" w:cs="Times New Roman"/>
                <w:sz w:val="24"/>
                <w:szCs w:val="24"/>
              </w:rPr>
            </w:pPr>
            <w:r w:rsidRPr="004E7A7C">
              <w:rPr>
                <w:rFonts w:ascii="Times New Roman" w:eastAsia="Times New Roman" w:hAnsi="Times New Roman" w:cs="Times New Roman"/>
                <w:sz w:val="24"/>
                <w:szCs w:val="24"/>
              </w:rPr>
              <w:t>maintaining the wellness of newborns, including neonatal checkups and immunizations.</w:t>
            </w:r>
          </w:p>
          <w:p w14:paraId="30558326"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5E77A9">
              <w:rPr>
                <w:rFonts w:ascii="Times New Roman" w:eastAsia="Times New Roman" w:hAnsi="Times New Roman" w:cs="Times New Roman"/>
                <w:b/>
                <w:bCs/>
                <w:sz w:val="24"/>
                <w:szCs w:val="24"/>
              </w:rPr>
              <w:t>Note:</w:t>
            </w:r>
            <w:r>
              <w:rPr>
                <w:rFonts w:ascii="Times New Roman" w:eastAsia="Times New Roman" w:hAnsi="Times New Roman" w:cs="Times New Roman"/>
                <w:sz w:val="24"/>
                <w:szCs w:val="24"/>
              </w:rPr>
              <w:t xml:space="preserve"> Demonstrations are encouraged through guest speakers, infant simulators, videos, etc. </w:t>
            </w:r>
          </w:p>
          <w:p w14:paraId="6A31B9C5" w14:textId="77777777" w:rsidR="00EB14B0" w:rsidRPr="0037295B"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tcPr>
          <w:p w14:paraId="5B95099E"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4E7A7C">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7F9ED0CE" w14:textId="77777777" w:rsidR="00EB14B0" w:rsidRPr="004E7A7C" w:rsidRDefault="00EB14B0" w:rsidP="00EB14B0">
            <w:pPr>
              <w:widowControl w:val="0"/>
              <w:autoSpaceDE w:val="0"/>
              <w:autoSpaceDN w:val="0"/>
              <w:adjustRightInd w:val="0"/>
              <w:rPr>
                <w:rFonts w:ascii="Times New Roman" w:hAnsi="Times New Roman" w:cs="Times New Roman"/>
                <w:sz w:val="24"/>
                <w:szCs w:val="24"/>
              </w:rPr>
            </w:pPr>
          </w:p>
          <w:p w14:paraId="0ABD69F2" w14:textId="77777777" w:rsidR="00EB14B0" w:rsidRPr="004E7A7C" w:rsidRDefault="00EB14B0" w:rsidP="00EB14B0">
            <w:pPr>
              <w:widowControl w:val="0"/>
              <w:autoSpaceDE w:val="0"/>
              <w:autoSpaceDN w:val="0"/>
              <w:adjustRightInd w:val="0"/>
              <w:rPr>
                <w:rFonts w:ascii="Times New Roman" w:hAnsi="Times New Roman" w:cs="Times New Roman"/>
                <w:sz w:val="24"/>
                <w:szCs w:val="24"/>
              </w:rPr>
            </w:pPr>
            <w:r w:rsidRPr="004E7A7C">
              <w:rPr>
                <w:rFonts w:ascii="Times New Roman" w:hAnsi="Times New Roman" w:cs="Times New Roman"/>
                <w:b/>
                <w:bCs/>
                <w:sz w:val="24"/>
                <w:szCs w:val="24"/>
              </w:rPr>
              <w:t>Thinking</w:t>
            </w:r>
          </w:p>
          <w:p w14:paraId="1F962D2D" w14:textId="77777777" w:rsidR="00EB14B0" w:rsidRPr="004E7A7C" w:rsidRDefault="00EB14B0">
            <w:pPr>
              <w:widowControl w:val="0"/>
              <w:numPr>
                <w:ilvl w:val="0"/>
                <w:numId w:val="186"/>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 xml:space="preserve">How </w:t>
            </w:r>
            <w:r>
              <w:rPr>
                <w:rFonts w:ascii="Times New Roman" w:hAnsi="Times New Roman" w:cs="Times New Roman"/>
                <w:sz w:val="24"/>
                <w:szCs w:val="24"/>
              </w:rPr>
              <w:t>should one expect an</w:t>
            </w:r>
            <w:r w:rsidRPr="004E7A7C">
              <w:rPr>
                <w:rFonts w:ascii="Times New Roman" w:hAnsi="Times New Roman" w:cs="Times New Roman"/>
                <w:sz w:val="24"/>
                <w:szCs w:val="24"/>
              </w:rPr>
              <w:t xml:space="preserve"> </w:t>
            </w:r>
            <w:r w:rsidRPr="004E7A7C">
              <w:rPr>
                <w:rFonts w:ascii="Times New Roman" w:hAnsi="Times New Roman" w:cs="Times New Roman"/>
                <w:sz w:val="24"/>
                <w:szCs w:val="24"/>
              </w:rPr>
              <w:lastRenderedPageBreak/>
              <w:t>infant to behave when he or she is first born?</w:t>
            </w:r>
          </w:p>
          <w:p w14:paraId="5F4FDD08" w14:textId="77777777" w:rsidR="00EB14B0" w:rsidRPr="004E7A7C" w:rsidRDefault="00EB14B0">
            <w:pPr>
              <w:widowControl w:val="0"/>
              <w:numPr>
                <w:ilvl w:val="0"/>
                <w:numId w:val="186"/>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 xml:space="preserve">How will the baby’s appearance and actions affect how </w:t>
            </w:r>
            <w:r>
              <w:rPr>
                <w:rFonts w:ascii="Times New Roman" w:hAnsi="Times New Roman" w:cs="Times New Roman"/>
                <w:sz w:val="24"/>
                <w:szCs w:val="24"/>
              </w:rPr>
              <w:t>the parent feels about the</w:t>
            </w:r>
            <w:r w:rsidRPr="004E7A7C">
              <w:rPr>
                <w:rFonts w:ascii="Times New Roman" w:hAnsi="Times New Roman" w:cs="Times New Roman"/>
                <w:sz w:val="24"/>
                <w:szCs w:val="24"/>
              </w:rPr>
              <w:t xml:space="preserve"> child?</w:t>
            </w:r>
          </w:p>
          <w:p w14:paraId="15DF52E7" w14:textId="77777777" w:rsidR="00EB14B0" w:rsidRPr="004E7A7C" w:rsidRDefault="00EB14B0">
            <w:pPr>
              <w:widowControl w:val="0"/>
              <w:numPr>
                <w:ilvl w:val="0"/>
                <w:numId w:val="186"/>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Why should parents be aware of the characteristics of newborns?</w:t>
            </w:r>
          </w:p>
          <w:p w14:paraId="337C16F9" w14:textId="77777777" w:rsidR="00EB14B0" w:rsidRPr="004E7A7C" w:rsidRDefault="00EB14B0">
            <w:pPr>
              <w:widowControl w:val="0"/>
              <w:numPr>
                <w:ilvl w:val="0"/>
                <w:numId w:val="186"/>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Why is shaking a baby a very dangerous response to a crying baby?</w:t>
            </w:r>
          </w:p>
          <w:p w14:paraId="3A8A2AFE" w14:textId="77777777" w:rsidR="00EB14B0" w:rsidRPr="004E7A7C" w:rsidRDefault="00EB14B0">
            <w:pPr>
              <w:widowControl w:val="0"/>
              <w:numPr>
                <w:ilvl w:val="0"/>
                <w:numId w:val="186"/>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How does the newborn’s schedule alter the parent’s schedule?</w:t>
            </w:r>
          </w:p>
          <w:p w14:paraId="61A038A0" w14:textId="77777777" w:rsidR="00EB14B0" w:rsidRPr="004E7A7C" w:rsidRDefault="00EB14B0" w:rsidP="00EB14B0">
            <w:pPr>
              <w:widowControl w:val="0"/>
              <w:autoSpaceDE w:val="0"/>
              <w:autoSpaceDN w:val="0"/>
              <w:adjustRightInd w:val="0"/>
              <w:rPr>
                <w:rFonts w:ascii="Times New Roman" w:hAnsi="Times New Roman" w:cs="Times New Roman"/>
                <w:sz w:val="24"/>
                <w:szCs w:val="24"/>
              </w:rPr>
            </w:pPr>
            <w:r w:rsidRPr="004E7A7C">
              <w:rPr>
                <w:rFonts w:ascii="Times New Roman" w:hAnsi="Times New Roman" w:cs="Times New Roman"/>
                <w:b/>
                <w:bCs/>
                <w:sz w:val="24"/>
                <w:szCs w:val="24"/>
              </w:rPr>
              <w:t>Communication</w:t>
            </w:r>
          </w:p>
          <w:p w14:paraId="5AA9309C" w14:textId="77777777" w:rsidR="00EB14B0" w:rsidRPr="004E7A7C" w:rsidRDefault="00EB14B0">
            <w:pPr>
              <w:widowControl w:val="0"/>
              <w:numPr>
                <w:ilvl w:val="0"/>
                <w:numId w:val="187"/>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Why is bonding important to the parent-child relationship?</w:t>
            </w:r>
          </w:p>
          <w:p w14:paraId="27BAAC63" w14:textId="77777777" w:rsidR="00EB14B0" w:rsidRPr="004E7A7C" w:rsidRDefault="00EB14B0">
            <w:pPr>
              <w:widowControl w:val="0"/>
              <w:numPr>
                <w:ilvl w:val="0"/>
                <w:numId w:val="187"/>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What are the long-term effects of bonding on the baby? The mother and father? The family?</w:t>
            </w:r>
          </w:p>
          <w:p w14:paraId="3F741207" w14:textId="77777777" w:rsidR="00EB14B0" w:rsidRPr="004E7A7C" w:rsidRDefault="00EB14B0">
            <w:pPr>
              <w:widowControl w:val="0"/>
              <w:numPr>
                <w:ilvl w:val="0"/>
                <w:numId w:val="187"/>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What things can an adolescent mother do to encourage more participation by the father?</w:t>
            </w:r>
          </w:p>
          <w:p w14:paraId="62E47BFE" w14:textId="77777777" w:rsidR="00EB14B0" w:rsidRPr="004E7A7C" w:rsidRDefault="00EB14B0" w:rsidP="00EB14B0">
            <w:pPr>
              <w:widowControl w:val="0"/>
              <w:autoSpaceDE w:val="0"/>
              <w:autoSpaceDN w:val="0"/>
              <w:adjustRightInd w:val="0"/>
              <w:rPr>
                <w:rFonts w:ascii="Times New Roman" w:hAnsi="Times New Roman" w:cs="Times New Roman"/>
                <w:sz w:val="24"/>
                <w:szCs w:val="24"/>
              </w:rPr>
            </w:pPr>
            <w:r w:rsidRPr="004E7A7C">
              <w:rPr>
                <w:rFonts w:ascii="Times New Roman" w:hAnsi="Times New Roman" w:cs="Times New Roman"/>
                <w:b/>
                <w:bCs/>
                <w:sz w:val="24"/>
                <w:szCs w:val="24"/>
              </w:rPr>
              <w:t>Leadership</w:t>
            </w:r>
          </w:p>
          <w:p w14:paraId="7275BD3A" w14:textId="77777777" w:rsidR="00EB14B0" w:rsidRPr="004E7A7C" w:rsidRDefault="00EB14B0">
            <w:pPr>
              <w:widowControl w:val="0"/>
              <w:numPr>
                <w:ilvl w:val="0"/>
                <w:numId w:val="188"/>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How can</w:t>
            </w:r>
            <w:r>
              <w:rPr>
                <w:rFonts w:ascii="Times New Roman" w:hAnsi="Times New Roman" w:cs="Times New Roman"/>
                <w:sz w:val="24"/>
                <w:szCs w:val="24"/>
              </w:rPr>
              <w:t xml:space="preserve"> an</w:t>
            </w:r>
            <w:r w:rsidRPr="004E7A7C">
              <w:rPr>
                <w:rFonts w:ascii="Times New Roman" w:hAnsi="Times New Roman" w:cs="Times New Roman"/>
                <w:sz w:val="24"/>
                <w:szCs w:val="24"/>
              </w:rPr>
              <w:t xml:space="preserve"> adolescent parent be supported while some of the initial post-delivery procedures are being done?</w:t>
            </w:r>
          </w:p>
          <w:p w14:paraId="29E940E0" w14:textId="77777777" w:rsidR="00EB14B0" w:rsidRPr="004E7A7C" w:rsidRDefault="00EB14B0">
            <w:pPr>
              <w:widowControl w:val="0"/>
              <w:numPr>
                <w:ilvl w:val="0"/>
                <w:numId w:val="188"/>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 xml:space="preserve">What community resources </w:t>
            </w:r>
            <w:r w:rsidRPr="004E7A7C">
              <w:rPr>
                <w:rFonts w:ascii="Times New Roman" w:hAnsi="Times New Roman" w:cs="Times New Roman"/>
                <w:sz w:val="24"/>
                <w:szCs w:val="24"/>
              </w:rPr>
              <w:lastRenderedPageBreak/>
              <w:t>are available to parents dealing with a SIDS death?</w:t>
            </w:r>
          </w:p>
          <w:p w14:paraId="746A8CF1" w14:textId="77777777" w:rsidR="00EB14B0" w:rsidRPr="004E7A7C" w:rsidRDefault="00EB14B0">
            <w:pPr>
              <w:widowControl w:val="0"/>
              <w:numPr>
                <w:ilvl w:val="0"/>
                <w:numId w:val="188"/>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 xml:space="preserve">What resources are reliable regarding </w:t>
            </w:r>
            <w:r>
              <w:rPr>
                <w:rFonts w:ascii="Times New Roman" w:hAnsi="Times New Roman" w:cs="Times New Roman"/>
                <w:sz w:val="24"/>
                <w:szCs w:val="24"/>
              </w:rPr>
              <w:t xml:space="preserve">a </w:t>
            </w:r>
            <w:r w:rsidRPr="004E7A7C">
              <w:rPr>
                <w:rFonts w:ascii="Times New Roman" w:hAnsi="Times New Roman" w:cs="Times New Roman"/>
                <w:sz w:val="24"/>
                <w:szCs w:val="24"/>
              </w:rPr>
              <w:t>child’s immunization schedule?</w:t>
            </w:r>
          </w:p>
          <w:p w14:paraId="36ADE2E7" w14:textId="77777777" w:rsidR="00EB14B0" w:rsidRPr="004E7A7C" w:rsidRDefault="00EB14B0">
            <w:pPr>
              <w:widowControl w:val="0"/>
              <w:numPr>
                <w:ilvl w:val="0"/>
                <w:numId w:val="188"/>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What are the consequences of children receiving</w:t>
            </w:r>
            <w:r>
              <w:rPr>
                <w:rFonts w:ascii="Times New Roman" w:hAnsi="Times New Roman" w:cs="Times New Roman"/>
                <w:sz w:val="24"/>
                <w:szCs w:val="24"/>
              </w:rPr>
              <w:t xml:space="preserve"> or </w:t>
            </w:r>
            <w:r w:rsidRPr="004E7A7C">
              <w:rPr>
                <w:rFonts w:ascii="Times New Roman" w:hAnsi="Times New Roman" w:cs="Times New Roman"/>
                <w:sz w:val="24"/>
                <w:szCs w:val="24"/>
              </w:rPr>
              <w:t>not receiving immunizations?</w:t>
            </w:r>
          </w:p>
          <w:p w14:paraId="47E67A61" w14:textId="77777777" w:rsidR="00EB14B0" w:rsidRPr="004E7A7C" w:rsidRDefault="00EB14B0" w:rsidP="00EB14B0">
            <w:pPr>
              <w:widowControl w:val="0"/>
              <w:autoSpaceDE w:val="0"/>
              <w:autoSpaceDN w:val="0"/>
              <w:adjustRightInd w:val="0"/>
              <w:rPr>
                <w:rFonts w:ascii="Times New Roman" w:hAnsi="Times New Roman" w:cs="Times New Roman"/>
                <w:sz w:val="24"/>
                <w:szCs w:val="24"/>
              </w:rPr>
            </w:pPr>
            <w:r w:rsidRPr="004E7A7C">
              <w:rPr>
                <w:rFonts w:ascii="Times New Roman" w:hAnsi="Times New Roman" w:cs="Times New Roman"/>
                <w:b/>
                <w:bCs/>
                <w:sz w:val="24"/>
                <w:szCs w:val="24"/>
              </w:rPr>
              <w:t>Management</w:t>
            </w:r>
          </w:p>
          <w:p w14:paraId="6FF1B97F" w14:textId="77777777" w:rsidR="00EB14B0" w:rsidRPr="004E7A7C" w:rsidRDefault="00EB14B0">
            <w:pPr>
              <w:widowControl w:val="0"/>
              <w:numPr>
                <w:ilvl w:val="0"/>
                <w:numId w:val="189"/>
              </w:numPr>
              <w:autoSpaceDE w:val="0"/>
              <w:autoSpaceDN w:val="0"/>
              <w:adjustRightInd w:val="0"/>
              <w:rPr>
                <w:rFonts w:ascii="Times New Roman" w:hAnsi="Times New Roman" w:cs="Times New Roman"/>
                <w:sz w:val="24"/>
                <w:szCs w:val="24"/>
              </w:rPr>
            </w:pPr>
            <w:r w:rsidRPr="004E7A7C">
              <w:rPr>
                <w:rFonts w:ascii="Times New Roman" w:hAnsi="Times New Roman" w:cs="Times New Roman"/>
                <w:sz w:val="24"/>
                <w:szCs w:val="24"/>
              </w:rPr>
              <w:t xml:space="preserve">What strategies can </w:t>
            </w:r>
            <w:r>
              <w:rPr>
                <w:rFonts w:ascii="Times New Roman" w:hAnsi="Times New Roman" w:cs="Times New Roman"/>
                <w:sz w:val="24"/>
                <w:szCs w:val="24"/>
              </w:rPr>
              <w:t>one</w:t>
            </w:r>
            <w:r w:rsidRPr="004E7A7C">
              <w:rPr>
                <w:rFonts w:ascii="Times New Roman" w:hAnsi="Times New Roman" w:cs="Times New Roman"/>
                <w:sz w:val="24"/>
                <w:szCs w:val="24"/>
              </w:rPr>
              <w:t xml:space="preserve"> practice to safely diaper, dress, bathe, and feed your baby?</w:t>
            </w:r>
          </w:p>
          <w:p w14:paraId="3CA12A9E" w14:textId="77777777" w:rsidR="00EB14B0" w:rsidRPr="00BB17F4" w:rsidRDefault="00EB14B0">
            <w:pPr>
              <w:widowControl w:val="0"/>
              <w:numPr>
                <w:ilvl w:val="0"/>
                <w:numId w:val="189"/>
              </w:num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H</w:t>
            </w:r>
            <w:r w:rsidRPr="004E7A7C">
              <w:rPr>
                <w:rFonts w:ascii="Times New Roman" w:hAnsi="Times New Roman" w:cs="Times New Roman"/>
                <w:sz w:val="24"/>
                <w:szCs w:val="24"/>
              </w:rPr>
              <w:t xml:space="preserve">ow can </w:t>
            </w:r>
            <w:r>
              <w:rPr>
                <w:rFonts w:ascii="Times New Roman" w:hAnsi="Times New Roman" w:cs="Times New Roman"/>
                <w:sz w:val="24"/>
                <w:szCs w:val="24"/>
              </w:rPr>
              <w:t xml:space="preserve">a </w:t>
            </w:r>
            <w:r w:rsidRPr="004E7A7C">
              <w:rPr>
                <w:rFonts w:ascii="Times New Roman" w:hAnsi="Times New Roman" w:cs="Times New Roman"/>
                <w:sz w:val="24"/>
                <w:szCs w:val="24"/>
              </w:rPr>
              <w:t xml:space="preserve">baby </w:t>
            </w:r>
            <w:r>
              <w:rPr>
                <w:rFonts w:ascii="Times New Roman" w:hAnsi="Times New Roman" w:cs="Times New Roman"/>
                <w:sz w:val="24"/>
                <w:szCs w:val="24"/>
              </w:rPr>
              <w:t xml:space="preserve">that </w:t>
            </w:r>
            <w:r w:rsidRPr="004E7A7C">
              <w:rPr>
                <w:rFonts w:ascii="Times New Roman" w:hAnsi="Times New Roman" w:cs="Times New Roman"/>
                <w:sz w:val="24"/>
                <w:szCs w:val="24"/>
              </w:rPr>
              <w:t>cries a lot or has colic affect the relationship between the parents?</w:t>
            </w:r>
          </w:p>
          <w:p w14:paraId="10B0BD18" w14:textId="64BCDE18" w:rsidR="00EB14B0" w:rsidRPr="0037295B" w:rsidRDefault="00EB14B0">
            <w:pPr>
              <w:widowControl w:val="0"/>
              <w:numPr>
                <w:ilvl w:val="0"/>
                <w:numId w:val="189"/>
              </w:num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Where can one find reliable resources and support regarding infant care tasks? How does one determine if the resources are reliable? </w:t>
            </w:r>
          </w:p>
        </w:tc>
        <w:tc>
          <w:tcPr>
            <w:tcW w:w="879" w:type="pct"/>
          </w:tcPr>
          <w:p w14:paraId="6753053A" w14:textId="4D72C0D3"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 xml:space="preserve">English: 9.RV, 9.RI, 9.LU, 9.C, 10.RV, 10.RI, 10.LU, 10.C, 11.DSR, 11.RV, 11.RI, 11.LU, </w:t>
            </w:r>
            <w:r w:rsidRPr="00DC5E13">
              <w:rPr>
                <w:rFonts w:ascii="Times New Roman" w:eastAsia="Times New Roman" w:hAnsi="Times New Roman" w:cs="Times New Roman"/>
                <w:sz w:val="24"/>
                <w:szCs w:val="24"/>
              </w:rPr>
              <w:lastRenderedPageBreak/>
              <w:t>11.C, 12.RV, 12.RI, 12.LU, 12.C</w:t>
            </w:r>
          </w:p>
        </w:tc>
        <w:tc>
          <w:tcPr>
            <w:tcW w:w="799" w:type="pct"/>
          </w:tcPr>
          <w:p w14:paraId="7C556DCF"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lastRenderedPageBreak/>
              <w:t>Families First</w:t>
            </w:r>
          </w:p>
          <w:p w14:paraId="7462890B"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Dynamics</w:t>
            </w:r>
          </w:p>
          <w:p w14:paraId="03306C1A"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Balance</w:t>
            </w:r>
          </w:p>
          <w:p w14:paraId="73AFD3B8"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Development</w:t>
            </w:r>
          </w:p>
          <w:p w14:paraId="3B5A357A"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lastRenderedPageBreak/>
              <w:t>Safety</w:t>
            </w:r>
          </w:p>
          <w:p w14:paraId="0EC26F00"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Skills</w:t>
            </w:r>
          </w:p>
          <w:p w14:paraId="54291922" w14:textId="77777777" w:rsidR="00EB14B0" w:rsidRPr="00623F2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47B607CA"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Power of One</w:t>
            </w:r>
          </w:p>
          <w:p w14:paraId="2D55B371"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A Better You</w:t>
            </w:r>
          </w:p>
          <w:p w14:paraId="4BD1AE79"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Family Ties</w:t>
            </w:r>
          </w:p>
          <w:p w14:paraId="461F292E" w14:textId="77777777" w:rsidR="00EB14B0" w:rsidRPr="00623F2A"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05A8B0A0"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Competitive Event--STAR Events</w:t>
            </w:r>
          </w:p>
          <w:p w14:paraId="338C8D44"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Focus on Children</w:t>
            </w:r>
          </w:p>
          <w:p w14:paraId="32144AD0"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National Programs in Action</w:t>
            </w:r>
          </w:p>
          <w:p w14:paraId="4F86D09F"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Professional Presentation</w:t>
            </w:r>
          </w:p>
          <w:p w14:paraId="01FE5369" w14:textId="385CD65E"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Check the national website for online events</w:t>
            </w:r>
          </w:p>
          <w:p w14:paraId="14D288FC"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Check the website for Skill Events</w:t>
            </w:r>
          </w:p>
          <w:p w14:paraId="76FC7528"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7A8F452F" w14:textId="77777777" w:rsidTr="00EB14B0">
        <w:tc>
          <w:tcPr>
            <w:tcW w:w="197" w:type="pct"/>
          </w:tcPr>
          <w:p w14:paraId="26BDD513" w14:textId="49969F0D"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58 </w:t>
            </w:r>
          </w:p>
        </w:tc>
        <w:tc>
          <w:tcPr>
            <w:tcW w:w="899" w:type="pct"/>
            <w:shd w:val="clear" w:color="auto" w:fill="FFFFFF" w:themeFill="background1"/>
            <w:tcMar>
              <w:top w:w="43" w:type="dxa"/>
              <w:left w:w="115" w:type="dxa"/>
              <w:bottom w:w="43" w:type="dxa"/>
              <w:right w:w="115" w:type="dxa"/>
            </w:tcMar>
          </w:tcPr>
          <w:p w14:paraId="5BA3EF7A" w14:textId="5CC50218" w:rsidR="00EB14B0" w:rsidRPr="003A531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Demonstrate nurturing practices that support infant growth and development. </w:t>
            </w:r>
          </w:p>
        </w:tc>
        <w:tc>
          <w:tcPr>
            <w:tcW w:w="1234" w:type="pct"/>
          </w:tcPr>
          <w:p w14:paraId="0CEE309B" w14:textId="77777777" w:rsidR="00EB14B0" w:rsidRPr="00277FE2" w:rsidRDefault="00EB14B0" w:rsidP="00EB14B0">
            <w:pPr>
              <w:spacing w:before="100" w:beforeAutospacing="1" w:after="100" w:afterAutospacing="1"/>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 xml:space="preserve">Demonstration </w:t>
            </w:r>
            <w:r>
              <w:rPr>
                <w:rFonts w:ascii="Times New Roman" w:eastAsia="Times New Roman" w:hAnsi="Times New Roman" w:cs="Times New Roman"/>
                <w:sz w:val="24"/>
                <w:szCs w:val="24"/>
              </w:rPr>
              <w:t>sh</w:t>
            </w:r>
            <w:r w:rsidRPr="00277FE2">
              <w:rPr>
                <w:rFonts w:ascii="Times New Roman" w:eastAsia="Times New Roman" w:hAnsi="Times New Roman" w:cs="Times New Roman"/>
                <w:sz w:val="24"/>
                <w:szCs w:val="24"/>
              </w:rPr>
              <w:t>ould include</w:t>
            </w:r>
          </w:p>
          <w:p w14:paraId="28CB74A4" w14:textId="77777777" w:rsidR="00EB14B0" w:rsidRDefault="00EB14B0">
            <w:pPr>
              <w:numPr>
                <w:ilvl w:val="0"/>
                <w:numId w:val="56"/>
              </w:numPr>
              <w:spacing w:before="100" w:beforeAutospacing="1" w:after="100" w:afterAutospacing="1"/>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normal physical care of an infant, including feeding</w:t>
            </w:r>
            <w:r>
              <w:rPr>
                <w:rFonts w:ascii="Times New Roman" w:eastAsia="Times New Roman" w:hAnsi="Times New Roman" w:cs="Times New Roman"/>
                <w:sz w:val="24"/>
                <w:szCs w:val="24"/>
              </w:rPr>
              <w:t xml:space="preserve"> practices</w:t>
            </w:r>
            <w:r w:rsidRPr="00277FE2">
              <w:rPr>
                <w:rFonts w:ascii="Times New Roman" w:eastAsia="Times New Roman" w:hAnsi="Times New Roman" w:cs="Times New Roman"/>
                <w:sz w:val="24"/>
                <w:szCs w:val="24"/>
              </w:rPr>
              <w:t>, diapering, clothing, bathing</w:t>
            </w:r>
            <w:r>
              <w:rPr>
                <w:rFonts w:ascii="Times New Roman" w:eastAsia="Times New Roman" w:hAnsi="Times New Roman" w:cs="Times New Roman"/>
                <w:sz w:val="24"/>
                <w:szCs w:val="24"/>
              </w:rPr>
              <w:t>)</w:t>
            </w:r>
          </w:p>
          <w:p w14:paraId="20467240" w14:textId="77777777" w:rsidR="00EB14B0" w:rsidRPr="00277FE2" w:rsidRDefault="00EB14B0">
            <w:pPr>
              <w:numPr>
                <w:ilvl w:val="0"/>
                <w:numId w:val="56"/>
              </w:numPr>
              <w:spacing w:before="100" w:beforeAutospacing="1" w:after="100" w:afterAutospacing="1"/>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 xml:space="preserve">emotional care and interactions, such as </w:t>
            </w:r>
            <w:r>
              <w:rPr>
                <w:rFonts w:ascii="Times New Roman" w:eastAsia="Times New Roman" w:hAnsi="Times New Roman" w:cs="Times New Roman"/>
                <w:sz w:val="24"/>
                <w:szCs w:val="24"/>
              </w:rPr>
              <w:t xml:space="preserve">serve and return, </w:t>
            </w:r>
            <w:r w:rsidRPr="00277FE2">
              <w:rPr>
                <w:rFonts w:ascii="Times New Roman" w:eastAsia="Times New Roman" w:hAnsi="Times New Roman" w:cs="Times New Roman"/>
                <w:sz w:val="24"/>
                <w:szCs w:val="24"/>
              </w:rPr>
              <w:t xml:space="preserve">cuddling, </w:t>
            </w:r>
            <w:r>
              <w:rPr>
                <w:rFonts w:ascii="Times New Roman" w:eastAsia="Times New Roman" w:hAnsi="Times New Roman" w:cs="Times New Roman"/>
                <w:sz w:val="24"/>
                <w:szCs w:val="24"/>
              </w:rPr>
              <w:t xml:space="preserve">skin-to-skin, eye-to-eye, </w:t>
            </w:r>
            <w:r w:rsidRPr="00277FE2">
              <w:rPr>
                <w:rFonts w:ascii="Times New Roman" w:eastAsia="Times New Roman" w:hAnsi="Times New Roman" w:cs="Times New Roman"/>
                <w:sz w:val="24"/>
                <w:szCs w:val="24"/>
              </w:rPr>
              <w:t>and other physical contact</w:t>
            </w:r>
          </w:p>
          <w:p w14:paraId="35CB8C1A" w14:textId="77777777" w:rsidR="00EB14B0" w:rsidRDefault="00EB14B0">
            <w:pPr>
              <w:numPr>
                <w:ilvl w:val="0"/>
                <w:numId w:val="56"/>
              </w:numPr>
              <w:spacing w:before="100" w:beforeAutospacing="1" w:after="100" w:afterAutospacing="1"/>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responses to special circumstances</w:t>
            </w:r>
            <w:r>
              <w:rPr>
                <w:rFonts w:ascii="Times New Roman" w:eastAsia="Times New Roman" w:hAnsi="Times New Roman" w:cs="Times New Roman"/>
                <w:sz w:val="24"/>
                <w:szCs w:val="24"/>
              </w:rPr>
              <w:t>,</w:t>
            </w:r>
            <w:r w:rsidRPr="00277FE2">
              <w:rPr>
                <w:rFonts w:ascii="Times New Roman" w:eastAsia="Times New Roman" w:hAnsi="Times New Roman" w:cs="Times New Roman"/>
                <w:sz w:val="24"/>
                <w:szCs w:val="24"/>
              </w:rPr>
              <w:t xml:space="preserve"> such as illness, injury, special dietary needs, colic, or chronic irritability</w:t>
            </w:r>
          </w:p>
          <w:p w14:paraId="3B26F04A" w14:textId="785025EA" w:rsidR="00EB14B0" w:rsidRPr="004E7A7C" w:rsidRDefault="00EB14B0">
            <w:pPr>
              <w:numPr>
                <w:ilvl w:val="0"/>
                <w:numId w:val="56"/>
              </w:numPr>
              <w:spacing w:before="100" w:beforeAutospacing="1" w:after="100" w:afterAutospacing="1"/>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lastRenderedPageBreak/>
              <w:t>provision</w:t>
            </w:r>
            <w:r>
              <w:rPr>
                <w:rFonts w:ascii="Times New Roman" w:eastAsia="Times New Roman" w:hAnsi="Times New Roman" w:cs="Times New Roman"/>
                <w:sz w:val="24"/>
                <w:szCs w:val="24"/>
              </w:rPr>
              <w:t>s for</w:t>
            </w:r>
            <w:r w:rsidRPr="00277FE2">
              <w:rPr>
                <w:rFonts w:ascii="Times New Roman" w:eastAsia="Times New Roman" w:hAnsi="Times New Roman" w:cs="Times New Roman"/>
                <w:sz w:val="24"/>
                <w:szCs w:val="24"/>
              </w:rPr>
              <w:t xml:space="preserve"> an </w:t>
            </w:r>
            <w:r>
              <w:rPr>
                <w:rFonts w:ascii="Times New Roman" w:eastAsia="Times New Roman" w:hAnsi="Times New Roman" w:cs="Times New Roman"/>
                <w:sz w:val="24"/>
                <w:szCs w:val="24"/>
              </w:rPr>
              <w:t xml:space="preserve">acceptable </w:t>
            </w:r>
            <w:r w:rsidRPr="00277FE2">
              <w:rPr>
                <w:rFonts w:ascii="Times New Roman" w:eastAsia="Times New Roman" w:hAnsi="Times New Roman" w:cs="Times New Roman"/>
                <w:sz w:val="24"/>
                <w:szCs w:val="24"/>
              </w:rPr>
              <w:t>level of care during parental absences.</w:t>
            </w:r>
          </w:p>
        </w:tc>
        <w:tc>
          <w:tcPr>
            <w:tcW w:w="992" w:type="pct"/>
          </w:tcPr>
          <w:p w14:paraId="1C585657" w14:textId="77777777" w:rsidR="00EB14B0" w:rsidRDefault="00EB14B0" w:rsidP="00EB14B0">
            <w:pPr>
              <w:rPr>
                <w:rFonts w:ascii="Times New Roman" w:eastAsia="Times New Roman" w:hAnsi="Times New Roman" w:cs="Times New Roman"/>
                <w:b/>
                <w:bCs/>
                <w:sz w:val="24"/>
                <w:szCs w:val="24"/>
              </w:rPr>
            </w:pPr>
            <w:r w:rsidRPr="00277FE2">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03F51A8E" w14:textId="77777777" w:rsidR="00EB14B0" w:rsidRPr="00277FE2" w:rsidRDefault="00EB14B0" w:rsidP="00EB14B0">
            <w:pPr>
              <w:rPr>
                <w:rFonts w:ascii="Times New Roman" w:eastAsia="Times New Roman" w:hAnsi="Times New Roman" w:cs="Times New Roman"/>
                <w:sz w:val="24"/>
                <w:szCs w:val="24"/>
              </w:rPr>
            </w:pPr>
          </w:p>
          <w:p w14:paraId="6D086FFB" w14:textId="77777777" w:rsidR="00EB14B0" w:rsidRPr="00277FE2" w:rsidRDefault="00EB14B0" w:rsidP="00EB14B0">
            <w:pPr>
              <w:rPr>
                <w:rFonts w:ascii="Times New Roman" w:eastAsia="Times New Roman" w:hAnsi="Times New Roman" w:cs="Times New Roman"/>
                <w:sz w:val="24"/>
                <w:szCs w:val="24"/>
              </w:rPr>
            </w:pPr>
            <w:r w:rsidRPr="00277FE2">
              <w:rPr>
                <w:rFonts w:ascii="Times New Roman" w:eastAsia="Times New Roman" w:hAnsi="Times New Roman" w:cs="Times New Roman"/>
                <w:b/>
                <w:bCs/>
                <w:sz w:val="24"/>
                <w:szCs w:val="24"/>
              </w:rPr>
              <w:t>Thinking</w:t>
            </w:r>
          </w:p>
          <w:p w14:paraId="77BCEB70" w14:textId="77777777" w:rsidR="00EB14B0" w:rsidRPr="00277FE2" w:rsidRDefault="00EB14B0">
            <w:pPr>
              <w:numPr>
                <w:ilvl w:val="0"/>
                <w:numId w:val="57"/>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might</w:t>
            </w:r>
            <w:r w:rsidRPr="00277FE2">
              <w:rPr>
                <w:rFonts w:ascii="Times New Roman" w:eastAsia="Times New Roman" w:hAnsi="Times New Roman" w:cs="Times New Roman"/>
                <w:sz w:val="24"/>
                <w:szCs w:val="24"/>
              </w:rPr>
              <w:t xml:space="preserve"> it feel to be a first-time parent with a newborn?</w:t>
            </w:r>
          </w:p>
          <w:p w14:paraId="25A12040" w14:textId="77777777" w:rsidR="00EB14B0" w:rsidRPr="00277FE2" w:rsidRDefault="00EB14B0">
            <w:pPr>
              <w:numPr>
                <w:ilvl w:val="0"/>
                <w:numId w:val="57"/>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Why is it important for parents to prepare for caring for a newborn?</w:t>
            </w:r>
          </w:p>
          <w:p w14:paraId="315EF4C4" w14:textId="77777777" w:rsidR="00EB14B0" w:rsidRPr="00277FE2" w:rsidRDefault="00EB14B0">
            <w:pPr>
              <w:numPr>
                <w:ilvl w:val="0"/>
                <w:numId w:val="57"/>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What happens when parents are not able to care for their new child?</w:t>
            </w:r>
          </w:p>
          <w:p w14:paraId="22E0E1EA" w14:textId="77777777" w:rsidR="00EB14B0" w:rsidRPr="00277FE2" w:rsidRDefault="00EB14B0" w:rsidP="00EB14B0">
            <w:pPr>
              <w:rPr>
                <w:rFonts w:ascii="Times New Roman" w:eastAsia="Times New Roman" w:hAnsi="Times New Roman" w:cs="Times New Roman"/>
                <w:sz w:val="24"/>
                <w:szCs w:val="24"/>
              </w:rPr>
            </w:pPr>
            <w:r w:rsidRPr="00277FE2">
              <w:rPr>
                <w:rFonts w:ascii="Times New Roman" w:eastAsia="Times New Roman" w:hAnsi="Times New Roman" w:cs="Times New Roman"/>
                <w:b/>
                <w:bCs/>
                <w:sz w:val="24"/>
                <w:szCs w:val="24"/>
              </w:rPr>
              <w:lastRenderedPageBreak/>
              <w:t>Communication</w:t>
            </w:r>
          </w:p>
          <w:p w14:paraId="28479843" w14:textId="77777777" w:rsidR="00EB14B0" w:rsidRPr="00277FE2" w:rsidRDefault="00EB14B0">
            <w:pPr>
              <w:numPr>
                <w:ilvl w:val="0"/>
                <w:numId w:val="58"/>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Where do people acquire attitudes and beliefs about providing care for a new child?</w:t>
            </w:r>
          </w:p>
          <w:p w14:paraId="5DA91C67" w14:textId="77777777" w:rsidR="00EB14B0" w:rsidRPr="00277FE2" w:rsidRDefault="00EB14B0">
            <w:pPr>
              <w:numPr>
                <w:ilvl w:val="0"/>
                <w:numId w:val="58"/>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What factors might influence the choices parents make regarding the care of a new child?</w:t>
            </w:r>
          </w:p>
          <w:p w14:paraId="3BB381FF" w14:textId="77777777" w:rsidR="00EB14B0" w:rsidRPr="00277FE2" w:rsidRDefault="00EB14B0">
            <w:pPr>
              <w:numPr>
                <w:ilvl w:val="0"/>
                <w:numId w:val="58"/>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How can parents communicate their expectations of care to a babysitter or other caregiver?</w:t>
            </w:r>
          </w:p>
          <w:p w14:paraId="708EE0A9" w14:textId="77777777" w:rsidR="00EB14B0" w:rsidRPr="00277FE2" w:rsidRDefault="00EB14B0">
            <w:pPr>
              <w:numPr>
                <w:ilvl w:val="0"/>
                <w:numId w:val="58"/>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Why is attachment important in infants’ behavior?</w:t>
            </w:r>
          </w:p>
          <w:p w14:paraId="344DA91C" w14:textId="77777777" w:rsidR="00EB14B0" w:rsidRPr="00277FE2" w:rsidRDefault="00EB14B0">
            <w:pPr>
              <w:numPr>
                <w:ilvl w:val="0"/>
                <w:numId w:val="58"/>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How could one’s culture affect an infant’s attachment behavior?</w:t>
            </w:r>
          </w:p>
          <w:p w14:paraId="225D5870" w14:textId="77777777" w:rsidR="00EB14B0" w:rsidRPr="00277FE2" w:rsidRDefault="00EB14B0">
            <w:pPr>
              <w:numPr>
                <w:ilvl w:val="0"/>
                <w:numId w:val="58"/>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Why is it essential to read the nonverbal cues of infants?</w:t>
            </w:r>
          </w:p>
          <w:p w14:paraId="72167C2E" w14:textId="77777777" w:rsidR="00EB14B0" w:rsidRPr="00277FE2" w:rsidRDefault="00EB14B0" w:rsidP="00EB14B0">
            <w:pPr>
              <w:rPr>
                <w:rFonts w:ascii="Times New Roman" w:eastAsia="Times New Roman" w:hAnsi="Times New Roman" w:cs="Times New Roman"/>
                <w:sz w:val="24"/>
                <w:szCs w:val="24"/>
              </w:rPr>
            </w:pPr>
            <w:r w:rsidRPr="00277FE2">
              <w:rPr>
                <w:rFonts w:ascii="Times New Roman" w:eastAsia="Times New Roman" w:hAnsi="Times New Roman" w:cs="Times New Roman"/>
                <w:b/>
                <w:bCs/>
                <w:sz w:val="24"/>
                <w:szCs w:val="24"/>
              </w:rPr>
              <w:t>Leadership</w:t>
            </w:r>
          </w:p>
          <w:p w14:paraId="63A6D317" w14:textId="77777777" w:rsidR="00EB14B0" w:rsidRPr="00277FE2" w:rsidRDefault="00EB14B0">
            <w:pPr>
              <w:numPr>
                <w:ilvl w:val="0"/>
                <w:numId w:val="59"/>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What criteria should one use to evaluate the quality of care for a new child?</w:t>
            </w:r>
          </w:p>
          <w:p w14:paraId="11FD063B" w14:textId="77777777" w:rsidR="00EB14B0" w:rsidRPr="00277FE2" w:rsidRDefault="00EB14B0">
            <w:pPr>
              <w:numPr>
                <w:ilvl w:val="0"/>
                <w:numId w:val="59"/>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What newborn childcare tasks require parents to fulfill the role of nurturer? Problem-solver? Leader? Manager?</w:t>
            </w:r>
          </w:p>
          <w:p w14:paraId="32E4B5FD" w14:textId="77777777" w:rsidR="00EB14B0" w:rsidRPr="00277FE2" w:rsidRDefault="00EB14B0">
            <w:pPr>
              <w:numPr>
                <w:ilvl w:val="0"/>
                <w:numId w:val="59"/>
              </w:numPr>
              <w:rPr>
                <w:rFonts w:ascii="Times New Roman" w:eastAsia="Times New Roman" w:hAnsi="Times New Roman" w:cs="Times New Roman"/>
                <w:sz w:val="24"/>
                <w:szCs w:val="24"/>
              </w:rPr>
            </w:pPr>
            <w:r w:rsidRPr="00277FE2">
              <w:rPr>
                <w:rFonts w:ascii="Times New Roman" w:eastAsia="Times New Roman" w:hAnsi="Times New Roman" w:cs="Times New Roman"/>
                <w:sz w:val="24"/>
                <w:szCs w:val="24"/>
              </w:rPr>
              <w:t xml:space="preserve">What parenting practices would maximize a newborn </w:t>
            </w:r>
            <w:r w:rsidRPr="00277FE2">
              <w:rPr>
                <w:rFonts w:ascii="Times New Roman" w:eastAsia="Times New Roman" w:hAnsi="Times New Roman" w:cs="Times New Roman"/>
                <w:sz w:val="24"/>
                <w:szCs w:val="24"/>
              </w:rPr>
              <w:lastRenderedPageBreak/>
              <w:t>baby’s growth and development?</w:t>
            </w:r>
          </w:p>
          <w:p w14:paraId="0B26795D" w14:textId="77777777" w:rsidR="00EB14B0" w:rsidRPr="00277FE2" w:rsidRDefault="00EB14B0" w:rsidP="00EB14B0">
            <w:pPr>
              <w:rPr>
                <w:rFonts w:ascii="Times New Roman" w:eastAsia="Times New Roman" w:hAnsi="Times New Roman" w:cs="Times New Roman"/>
                <w:sz w:val="24"/>
                <w:szCs w:val="24"/>
              </w:rPr>
            </w:pPr>
            <w:r w:rsidRPr="00277FE2">
              <w:rPr>
                <w:rFonts w:ascii="Times New Roman" w:eastAsia="Times New Roman" w:hAnsi="Times New Roman" w:cs="Times New Roman"/>
                <w:b/>
                <w:bCs/>
                <w:sz w:val="24"/>
                <w:szCs w:val="24"/>
              </w:rPr>
              <w:t>Management</w:t>
            </w:r>
          </w:p>
          <w:p w14:paraId="6F85A45F" w14:textId="77777777" w:rsidR="00EB14B0" w:rsidRPr="00BB17F4" w:rsidRDefault="00EB14B0">
            <w:pPr>
              <w:numPr>
                <w:ilvl w:val="0"/>
                <w:numId w:val="60"/>
              </w:numPr>
              <w:rPr>
                <w:rFonts w:ascii="Times New Roman" w:hAnsi="Times New Roman" w:cs="Times New Roman"/>
                <w:b/>
                <w:bCs/>
                <w:sz w:val="24"/>
                <w:szCs w:val="24"/>
              </w:rPr>
            </w:pPr>
            <w:r w:rsidRPr="00277FE2">
              <w:rPr>
                <w:rFonts w:ascii="Times New Roman" w:eastAsia="Times New Roman" w:hAnsi="Times New Roman" w:cs="Times New Roman"/>
                <w:sz w:val="24"/>
                <w:szCs w:val="24"/>
              </w:rPr>
              <w:t>What management skills must parents use to care for a newborn baby?</w:t>
            </w:r>
          </w:p>
          <w:p w14:paraId="5FDD1FF9" w14:textId="6D36EF42" w:rsidR="00EB14B0" w:rsidRPr="004E7A7C" w:rsidRDefault="00EB14B0">
            <w:pPr>
              <w:numPr>
                <w:ilvl w:val="0"/>
                <w:numId w:val="60"/>
              </w:numPr>
              <w:rPr>
                <w:rFonts w:ascii="Times New Roman" w:hAnsi="Times New Roman" w:cs="Times New Roman"/>
                <w:b/>
                <w:bCs/>
                <w:sz w:val="24"/>
                <w:szCs w:val="24"/>
              </w:rPr>
            </w:pPr>
            <w:r w:rsidRPr="00277FE2">
              <w:rPr>
                <w:rFonts w:ascii="Times New Roman" w:eastAsia="Times New Roman" w:hAnsi="Times New Roman" w:cs="Times New Roman"/>
                <w:sz w:val="24"/>
                <w:szCs w:val="24"/>
              </w:rPr>
              <w:t>How can parents ensure the safety and security of a new baby? </w:t>
            </w:r>
          </w:p>
        </w:tc>
        <w:tc>
          <w:tcPr>
            <w:tcW w:w="879" w:type="pct"/>
          </w:tcPr>
          <w:p w14:paraId="41206C2C" w14:textId="1A943488"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9.LU, 9.C, 10.LU, 10.C, 11.LU, 11.C, 12.LU, 12.C</w:t>
            </w:r>
          </w:p>
        </w:tc>
        <w:tc>
          <w:tcPr>
            <w:tcW w:w="799" w:type="pct"/>
          </w:tcPr>
          <w:p w14:paraId="124799FE"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Families First</w:t>
            </w:r>
          </w:p>
          <w:p w14:paraId="5FEB5201"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Dynamics</w:t>
            </w:r>
          </w:p>
          <w:p w14:paraId="61B5DB0F"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Balance</w:t>
            </w:r>
          </w:p>
          <w:p w14:paraId="18A1C178"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Development</w:t>
            </w:r>
          </w:p>
          <w:p w14:paraId="1087C51B"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Safety</w:t>
            </w:r>
          </w:p>
          <w:p w14:paraId="43A14C3D" w14:textId="77777777" w:rsidR="00EB14B0" w:rsidRPr="00623F2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Skills</w:t>
            </w:r>
          </w:p>
          <w:p w14:paraId="1DF6992D" w14:textId="77777777" w:rsidR="00EB14B0" w:rsidRPr="00623F2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85F2519"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t>Power of One</w:t>
            </w:r>
          </w:p>
          <w:p w14:paraId="151EEA14"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A Better You</w:t>
            </w:r>
          </w:p>
          <w:p w14:paraId="5E06CB5E" w14:textId="77777777" w:rsidR="00EB14B0" w:rsidRPr="00623F2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Family Ties</w:t>
            </w:r>
          </w:p>
          <w:p w14:paraId="45B4C7A4" w14:textId="77777777" w:rsidR="00EB14B0" w:rsidRPr="00623F2A"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2E23D08C" w14:textId="77777777" w:rsidR="00EB14B0" w:rsidRPr="00623F2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23F2A">
              <w:rPr>
                <w:rFonts w:ascii="Times New Roman" w:eastAsia="Times New Roman" w:hAnsi="Times New Roman" w:cs="Times New Roman"/>
                <w:b/>
                <w:sz w:val="24"/>
                <w:szCs w:val="24"/>
                <w:u w:val="single"/>
              </w:rPr>
              <w:lastRenderedPageBreak/>
              <w:t>Competitive Event--STAR Events</w:t>
            </w:r>
          </w:p>
          <w:p w14:paraId="2F046141"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Focus on Children</w:t>
            </w:r>
          </w:p>
          <w:p w14:paraId="5613BEA6"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National Programs in Action</w:t>
            </w:r>
          </w:p>
          <w:p w14:paraId="4E85BD72"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Professional Presentation</w:t>
            </w:r>
          </w:p>
          <w:p w14:paraId="7BC1A1C4" w14:textId="0DECB875"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Check the national website for online events</w:t>
            </w:r>
          </w:p>
          <w:p w14:paraId="4E67D6DC" w14:textId="77777777" w:rsidR="00EB14B0" w:rsidRPr="00623F2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23F2A">
              <w:rPr>
                <w:rFonts w:ascii="Times New Roman" w:eastAsia="Times New Roman" w:hAnsi="Times New Roman" w:cs="Times New Roman"/>
                <w:sz w:val="24"/>
                <w:szCs w:val="24"/>
              </w:rPr>
              <w:t>Check the website for Skill Events</w:t>
            </w:r>
          </w:p>
          <w:p w14:paraId="13E2B039"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6405B2AD" w14:textId="77777777" w:rsidTr="00EB14B0">
        <w:tc>
          <w:tcPr>
            <w:tcW w:w="197" w:type="pct"/>
          </w:tcPr>
          <w:p w14:paraId="3C87DEBF" w14:textId="75A5F5C4"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w:t>
            </w:r>
          </w:p>
        </w:tc>
        <w:tc>
          <w:tcPr>
            <w:tcW w:w="899" w:type="pct"/>
            <w:shd w:val="clear" w:color="auto" w:fill="FFFFFF" w:themeFill="background1"/>
            <w:tcMar>
              <w:top w:w="43" w:type="dxa"/>
              <w:left w:w="115" w:type="dxa"/>
              <w:bottom w:w="43" w:type="dxa"/>
              <w:right w:w="115" w:type="dxa"/>
            </w:tcMar>
          </w:tcPr>
          <w:p w14:paraId="43792273" w14:textId="7AD246A0" w:rsidR="00EB14B0" w:rsidRPr="006C2C30" w:rsidRDefault="00EB14B0" w:rsidP="00EB14B0">
            <w:pPr>
              <w:rPr>
                <w:rFonts w:ascii="Times New Roman" w:eastAsia="Times New Roman" w:hAnsi="Times New Roman" w:cs="Times New Roman"/>
                <w:sz w:val="24"/>
                <w:szCs w:val="24"/>
              </w:rPr>
            </w:pPr>
            <w:r w:rsidRPr="007E1AC2">
              <w:rPr>
                <w:rFonts w:ascii="Times New Roman" w:eastAsia="Times New Roman" w:hAnsi="Times New Roman" w:cs="Times New Roman"/>
                <w:sz w:val="24"/>
                <w:szCs w:val="24"/>
              </w:rPr>
              <w:t xml:space="preserve">Research breastfeeding trends in the workplace. </w:t>
            </w:r>
          </w:p>
        </w:tc>
        <w:tc>
          <w:tcPr>
            <w:tcW w:w="1234" w:type="pct"/>
          </w:tcPr>
          <w:p w14:paraId="6FEC7403" w14:textId="77777777" w:rsidR="00EB14B0" w:rsidRPr="00C12BD4" w:rsidRDefault="00EB14B0" w:rsidP="00EB14B0">
            <w:p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Research should include</w:t>
            </w:r>
          </w:p>
          <w:p w14:paraId="5D2B9C16" w14:textId="77777777" w:rsidR="00EB14B0" w:rsidRPr="00C12BD4" w:rsidRDefault="00EB14B0">
            <w:pPr>
              <w:numPr>
                <w:ilvl w:val="0"/>
                <w:numId w:val="21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workplace policies</w:t>
            </w:r>
          </w:p>
          <w:p w14:paraId="6D0FE1B7" w14:textId="77777777" w:rsidR="00EB14B0" w:rsidRPr="00C12BD4" w:rsidRDefault="00EB14B0">
            <w:pPr>
              <w:numPr>
                <w:ilvl w:val="0"/>
                <w:numId w:val="210"/>
              </w:numPr>
              <w:spacing w:before="100" w:beforeAutospacing="1" w:after="100" w:afterAutospacing="1"/>
              <w:rPr>
                <w:rFonts w:ascii="Times New Roman" w:eastAsia="Times New Roman" w:hAnsi="Times New Roman" w:cs="Times New Roman"/>
                <w:sz w:val="24"/>
                <w:szCs w:val="24"/>
              </w:rPr>
            </w:pPr>
            <w:proofErr w:type="gramStart"/>
            <w:r w:rsidRPr="00C12BD4">
              <w:rPr>
                <w:rFonts w:ascii="Times New Roman" w:eastAsia="Times New Roman" w:hAnsi="Times New Roman" w:cs="Times New Roman"/>
                <w:sz w:val="24"/>
                <w:szCs w:val="24"/>
              </w:rPr>
              <w:t>privacy</w:t>
            </w:r>
            <w:proofErr w:type="gramEnd"/>
            <w:r w:rsidRPr="00C12B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challeng</w:t>
            </w:r>
            <w:r w:rsidRPr="00C12BD4">
              <w:rPr>
                <w:rFonts w:ascii="Times New Roman" w:eastAsia="Times New Roman" w:hAnsi="Times New Roman" w:cs="Times New Roman"/>
                <w:sz w:val="24"/>
                <w:szCs w:val="24"/>
              </w:rPr>
              <w:t>es in the workplace related to breastfeeding</w:t>
            </w:r>
          </w:p>
          <w:p w14:paraId="61FFFC8C" w14:textId="77777777" w:rsidR="00EB14B0" w:rsidRDefault="00EB14B0">
            <w:pPr>
              <w:numPr>
                <w:ilvl w:val="0"/>
                <w:numId w:val="21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laws</w:t>
            </w:r>
          </w:p>
          <w:p w14:paraId="192B602F" w14:textId="10568383" w:rsidR="00EB14B0" w:rsidRPr="00277FE2" w:rsidRDefault="00EB14B0">
            <w:pPr>
              <w:numPr>
                <w:ilvl w:val="0"/>
                <w:numId w:val="21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social mores.</w:t>
            </w:r>
          </w:p>
        </w:tc>
        <w:tc>
          <w:tcPr>
            <w:tcW w:w="992" w:type="pct"/>
          </w:tcPr>
          <w:p w14:paraId="7D31E77C"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12BD4">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7E8A7E99"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p>
          <w:p w14:paraId="2227ABD8"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Thinking</w:t>
            </w:r>
          </w:p>
          <w:p w14:paraId="66F84579" w14:textId="77777777" w:rsidR="00EB14B0" w:rsidRPr="00C12BD4" w:rsidRDefault="00EB14B0">
            <w:pPr>
              <w:widowControl w:val="0"/>
              <w:numPr>
                <w:ilvl w:val="0"/>
                <w:numId w:val="21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laws exist related to breastfeeding?</w:t>
            </w:r>
          </w:p>
          <w:p w14:paraId="5D8E2226" w14:textId="77777777" w:rsidR="00EB14B0" w:rsidRPr="00C12BD4" w:rsidRDefault="00EB14B0">
            <w:pPr>
              <w:widowControl w:val="0"/>
              <w:numPr>
                <w:ilvl w:val="0"/>
                <w:numId w:val="21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responsibility does an employer have to employees who are breastfeeding?</w:t>
            </w:r>
          </w:p>
          <w:p w14:paraId="30C0FAED" w14:textId="77777777" w:rsidR="00EB14B0" w:rsidRPr="00C12BD4" w:rsidRDefault="00EB14B0">
            <w:pPr>
              <w:widowControl w:val="0"/>
              <w:numPr>
                <w:ilvl w:val="0"/>
                <w:numId w:val="21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health benefits does breastfeeding provide for the child?</w:t>
            </w:r>
          </w:p>
          <w:p w14:paraId="766717E2"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Communication</w:t>
            </w:r>
          </w:p>
          <w:p w14:paraId="6C0C255F" w14:textId="77777777" w:rsidR="00EB14B0" w:rsidRPr="00C12BD4" w:rsidRDefault="00EB14B0">
            <w:pPr>
              <w:widowControl w:val="0"/>
              <w:numPr>
                <w:ilvl w:val="0"/>
                <w:numId w:val="21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can advocates promote the value of breastfeeding to companies and organizations?</w:t>
            </w:r>
          </w:p>
          <w:p w14:paraId="2902997C" w14:textId="77777777" w:rsidR="00EB14B0" w:rsidRPr="00C12BD4" w:rsidRDefault="00EB14B0">
            <w:pPr>
              <w:widowControl w:val="0"/>
              <w:numPr>
                <w:ilvl w:val="0"/>
                <w:numId w:val="21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resources can be used to educate others on breastfeeding benefits?</w:t>
            </w:r>
          </w:p>
          <w:p w14:paraId="63C6FA25"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Leadership</w:t>
            </w:r>
          </w:p>
          <w:p w14:paraId="63773DF2" w14:textId="77777777" w:rsidR="00EB14B0" w:rsidRPr="00C12BD4" w:rsidRDefault="00EB14B0">
            <w:pPr>
              <w:widowControl w:val="0"/>
              <w:numPr>
                <w:ilvl w:val="0"/>
                <w:numId w:val="21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can acceptance from coworkers lead to greater flexibility for breastfeeding in the workplace?</w:t>
            </w:r>
          </w:p>
          <w:p w14:paraId="70906B51" w14:textId="77777777" w:rsidR="00EB14B0" w:rsidRPr="00C12BD4" w:rsidRDefault="00EB14B0">
            <w:pPr>
              <w:widowControl w:val="0"/>
              <w:numPr>
                <w:ilvl w:val="0"/>
                <w:numId w:val="21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Why do breastfeeding </w:t>
            </w:r>
            <w:r w:rsidRPr="00C12BD4">
              <w:rPr>
                <w:rFonts w:ascii="Times New Roman" w:hAnsi="Times New Roman" w:cs="Times New Roman"/>
                <w:sz w:val="24"/>
                <w:szCs w:val="24"/>
              </w:rPr>
              <w:lastRenderedPageBreak/>
              <w:t>advocacy groups exist?</w:t>
            </w:r>
          </w:p>
          <w:p w14:paraId="6F71ECAC"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Management</w:t>
            </w:r>
          </w:p>
          <w:p w14:paraId="00917235" w14:textId="77777777" w:rsidR="00EB14B0" w:rsidRPr="00C12BD4" w:rsidRDefault="00EB14B0">
            <w:pPr>
              <w:widowControl w:val="0"/>
              <w:numPr>
                <w:ilvl w:val="0"/>
                <w:numId w:val="21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factors determine a new mother's decision to breastfeed?</w:t>
            </w:r>
          </w:p>
          <w:p w14:paraId="66D70822" w14:textId="77777777" w:rsidR="00EB14B0" w:rsidRPr="00C12BD4" w:rsidRDefault="00EB14B0">
            <w:pPr>
              <w:widowControl w:val="0"/>
              <w:numPr>
                <w:ilvl w:val="0"/>
                <w:numId w:val="21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strategies does a mother need to implement so that she can continue breastfeeding after returning to work?</w:t>
            </w:r>
          </w:p>
          <w:p w14:paraId="625FF8FC" w14:textId="77777777" w:rsidR="00EB14B0" w:rsidRPr="00C12BD4" w:rsidRDefault="00EB14B0">
            <w:pPr>
              <w:widowControl w:val="0"/>
              <w:numPr>
                <w:ilvl w:val="0"/>
                <w:numId w:val="21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should employers consider when setting workplace policies on breastfeeding?</w:t>
            </w:r>
          </w:p>
          <w:p w14:paraId="3015ACB6" w14:textId="77777777" w:rsidR="00EB14B0" w:rsidRPr="00277FE2" w:rsidRDefault="00EB14B0" w:rsidP="00EB14B0">
            <w:pPr>
              <w:rPr>
                <w:rFonts w:ascii="Times New Roman" w:eastAsia="Times New Roman" w:hAnsi="Times New Roman" w:cs="Times New Roman"/>
                <w:b/>
                <w:bCs/>
                <w:sz w:val="24"/>
                <w:szCs w:val="24"/>
              </w:rPr>
            </w:pPr>
          </w:p>
        </w:tc>
        <w:tc>
          <w:tcPr>
            <w:tcW w:w="879" w:type="pct"/>
          </w:tcPr>
          <w:p w14:paraId="4A8FA074" w14:textId="16DFD1C9"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9.RI, 9.LU, 9.C, 9.R, 10.RI, 10.LU, 10.C, 10.R, 11.DSR, 11.RI, 11.LU, 11.C, 11.R, 12.RI, 12.LU, 12.C, 12.R</w:t>
            </w:r>
          </w:p>
        </w:tc>
        <w:tc>
          <w:tcPr>
            <w:tcW w:w="799" w:type="pct"/>
          </w:tcPr>
          <w:p w14:paraId="5A0CF1FA"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Families First</w:t>
            </w:r>
          </w:p>
          <w:p w14:paraId="3DABF437"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Dynamics</w:t>
            </w:r>
          </w:p>
          <w:p w14:paraId="08C4A725"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Balance</w:t>
            </w:r>
          </w:p>
          <w:p w14:paraId="7B4CDCA7"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Development</w:t>
            </w:r>
          </w:p>
          <w:p w14:paraId="4EB9E4EF"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Safety</w:t>
            </w:r>
          </w:p>
          <w:p w14:paraId="4C907ED0"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Skills</w:t>
            </w:r>
          </w:p>
          <w:p w14:paraId="5E5DD12B" w14:textId="77777777" w:rsidR="00EB14B0" w:rsidRPr="00F90E9D"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02E5622"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Power of One</w:t>
            </w:r>
          </w:p>
          <w:p w14:paraId="1CAB2554"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A Better You</w:t>
            </w:r>
          </w:p>
          <w:p w14:paraId="6CC3CC39"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Family Ties</w:t>
            </w:r>
          </w:p>
          <w:p w14:paraId="2E7E9634" w14:textId="77777777" w:rsidR="00EB14B0" w:rsidRPr="00F90E9D" w:rsidRDefault="00EB14B0" w:rsidP="00EB14B0">
            <w:pPr>
              <w:widowControl w:val="0"/>
              <w:autoSpaceDE w:val="0"/>
              <w:autoSpaceDN w:val="0"/>
              <w:adjustRightInd w:val="0"/>
              <w:rPr>
                <w:rFonts w:ascii="Times New Roman" w:eastAsia="Times New Roman" w:hAnsi="Times New Roman" w:cs="Times New Roman"/>
                <w:sz w:val="24"/>
                <w:szCs w:val="24"/>
              </w:rPr>
            </w:pPr>
          </w:p>
          <w:p w14:paraId="49550728"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STAND Up</w:t>
            </w:r>
          </w:p>
          <w:p w14:paraId="5E006132" w14:textId="77777777" w:rsidR="00EB14B0" w:rsidRPr="00F90E9D"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F90E9D">
              <w:rPr>
                <w:rFonts w:ascii="Times New Roman" w:eastAsia="Times New Roman" w:hAnsi="Times New Roman" w:cs="Times New Roman"/>
                <w:sz w:val="24"/>
                <w:szCs w:val="24"/>
              </w:rPr>
              <w:t>Assess</w:t>
            </w:r>
          </w:p>
          <w:p w14:paraId="4F9DA8EF" w14:textId="77777777" w:rsidR="00EB14B0" w:rsidRPr="00F90E9D"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F90E9D">
              <w:rPr>
                <w:rFonts w:ascii="Times New Roman" w:eastAsia="Times New Roman" w:hAnsi="Times New Roman" w:cs="Times New Roman"/>
                <w:sz w:val="24"/>
                <w:szCs w:val="24"/>
              </w:rPr>
              <w:t>Educate</w:t>
            </w:r>
          </w:p>
          <w:p w14:paraId="6E66B6A2" w14:textId="77777777" w:rsidR="00EB14B0" w:rsidRPr="00F90E9D"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F90E9D">
              <w:rPr>
                <w:rFonts w:ascii="Times New Roman" w:eastAsia="Times New Roman" w:hAnsi="Times New Roman" w:cs="Times New Roman"/>
                <w:sz w:val="24"/>
                <w:szCs w:val="24"/>
              </w:rPr>
              <w:t>Advocate</w:t>
            </w:r>
          </w:p>
          <w:p w14:paraId="75794E93" w14:textId="77777777" w:rsidR="00EB14B0" w:rsidRPr="00F90E9D"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22B1039D"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Competitive Event--STAR Events</w:t>
            </w:r>
          </w:p>
          <w:p w14:paraId="7BE471CD"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National Programs in Action</w:t>
            </w:r>
          </w:p>
          <w:p w14:paraId="05EEC887"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Professional Presentation</w:t>
            </w:r>
          </w:p>
          <w:p w14:paraId="577CF200" w14:textId="77777777" w:rsidR="00EB14B0"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 xml:space="preserve">Check the national website for online </w:t>
            </w:r>
            <w:r w:rsidRPr="00F90E9D">
              <w:rPr>
                <w:rFonts w:ascii="Times New Roman" w:eastAsia="Times New Roman" w:hAnsi="Times New Roman" w:cs="Times New Roman"/>
                <w:sz w:val="24"/>
                <w:szCs w:val="24"/>
              </w:rPr>
              <w:lastRenderedPageBreak/>
              <w:t>events</w:t>
            </w:r>
          </w:p>
          <w:p w14:paraId="030B4FEC" w14:textId="0699DB41" w:rsidR="00EB14B0" w:rsidRPr="00BF7007"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website for Skill Event</w:t>
            </w:r>
            <w:r>
              <w:rPr>
                <w:rFonts w:ascii="Times New Roman" w:eastAsia="Times New Roman" w:hAnsi="Times New Roman" w:cs="Times New Roman"/>
                <w:sz w:val="24"/>
                <w:szCs w:val="24"/>
              </w:rPr>
              <w:t>s</w:t>
            </w:r>
          </w:p>
        </w:tc>
      </w:tr>
      <w:tr w:rsidR="00EB14B0" w:rsidRPr="0093205B" w14:paraId="100EDD4C" w14:textId="77777777" w:rsidTr="00EB14B0">
        <w:tc>
          <w:tcPr>
            <w:tcW w:w="197" w:type="pct"/>
            <w:shd w:val="clear" w:color="auto" w:fill="FFFFFF" w:themeFill="background1"/>
          </w:tcPr>
          <w:p w14:paraId="4608E22E" w14:textId="77777777"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p w14:paraId="5DD9C930" w14:textId="77777777"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(O)</w:t>
            </w:r>
          </w:p>
          <w:p w14:paraId="4D46FBFA" w14:textId="77777777" w:rsidR="00EB14B0" w:rsidRDefault="00EB14B0" w:rsidP="00EB14B0">
            <w:pPr>
              <w:rPr>
                <w:rFonts w:ascii="Times New Roman" w:eastAsia="Times New Roman" w:hAnsi="Times New Roman" w:cs="Times New Roman"/>
                <w:sz w:val="24"/>
                <w:szCs w:val="24"/>
              </w:rPr>
            </w:pPr>
          </w:p>
        </w:tc>
        <w:tc>
          <w:tcPr>
            <w:tcW w:w="899" w:type="pct"/>
            <w:shd w:val="clear" w:color="auto" w:fill="FFFFFF" w:themeFill="background1"/>
            <w:tcMar>
              <w:top w:w="43" w:type="dxa"/>
              <w:left w:w="115" w:type="dxa"/>
              <w:bottom w:w="43" w:type="dxa"/>
              <w:right w:w="115" w:type="dxa"/>
            </w:tcMar>
          </w:tcPr>
          <w:p w14:paraId="373D8701" w14:textId="07082569"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Describe ways to integrate a newborn into the family. </w:t>
            </w:r>
          </w:p>
        </w:tc>
        <w:tc>
          <w:tcPr>
            <w:tcW w:w="1234" w:type="pct"/>
          </w:tcPr>
          <w:p w14:paraId="5E8FE0FE" w14:textId="77777777" w:rsidR="00EB14B0" w:rsidRPr="00C60A12" w:rsidRDefault="00EB14B0" w:rsidP="00EB14B0">
            <w:p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Description should include caring ways to</w:t>
            </w:r>
          </w:p>
          <w:p w14:paraId="50B764C9" w14:textId="77777777" w:rsidR="00EB14B0" w:rsidRPr="00C60A12"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celebrate the arrival of a new child by birth, blended family, adoption, or foster family</w:t>
            </w:r>
          </w:p>
          <w:p w14:paraId="26A25E2B" w14:textId="77777777" w:rsidR="00EB14B0" w:rsidRPr="00C60A12"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recognize the caregiver’s feelings, fears, and dreams or aspirations regarding a newborn child</w:t>
            </w:r>
          </w:p>
          <w:p w14:paraId="3E0367B8" w14:textId="77777777" w:rsidR="00EB14B0" w:rsidRPr="00C60A12"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prepare other children in the family for the new member</w:t>
            </w:r>
          </w:p>
          <w:p w14:paraId="23AEDE5A" w14:textId="77777777" w:rsidR="00EB14B0" w:rsidRPr="00C60A12"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plan for childcare during the birth of a sibling</w:t>
            </w:r>
          </w:p>
          <w:p w14:paraId="0694FABD" w14:textId="77777777" w:rsidR="00EB14B0"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 xml:space="preserve">prepare a child </w:t>
            </w:r>
            <w:r w:rsidRPr="00D03E8E">
              <w:rPr>
                <w:rFonts w:ascii="Times New Roman" w:eastAsia="Times New Roman" w:hAnsi="Times New Roman" w:cs="Times New Roman"/>
                <w:sz w:val="24"/>
                <w:szCs w:val="24"/>
              </w:rPr>
              <w:t>to attend a sibling’s</w:t>
            </w:r>
            <w:r w:rsidRPr="00C60A12">
              <w:rPr>
                <w:rFonts w:ascii="Times New Roman" w:eastAsia="Times New Roman" w:hAnsi="Times New Roman" w:cs="Times New Roman"/>
                <w:sz w:val="24"/>
                <w:szCs w:val="24"/>
              </w:rPr>
              <w:t xml:space="preserve"> birth</w:t>
            </w:r>
          </w:p>
          <w:p w14:paraId="1C63E88C" w14:textId="77777777" w:rsidR="00EB14B0" w:rsidRPr="00C60A12" w:rsidRDefault="00EB14B0">
            <w:pPr>
              <w:numPr>
                <w:ilvl w:val="0"/>
                <w:numId w:val="6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prepare a child to meet a new sibling after birth</w:t>
            </w:r>
          </w:p>
          <w:p w14:paraId="3FDD0C11" w14:textId="77777777" w:rsidR="00EB14B0" w:rsidRPr="00C60A12"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C60A12">
              <w:rPr>
                <w:rFonts w:ascii="Times New Roman" w:eastAsia="Times New Roman" w:hAnsi="Times New Roman" w:cs="Times New Roman"/>
                <w:sz w:val="24"/>
                <w:szCs w:val="24"/>
              </w:rPr>
              <w:t>reduce the stress of adjustments for the new child, the parents, family members, and pets</w:t>
            </w:r>
          </w:p>
          <w:p w14:paraId="471CEDA8" w14:textId="77777777" w:rsidR="00EB14B0"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D03E8E">
              <w:rPr>
                <w:rFonts w:ascii="Times New Roman" w:eastAsia="Times New Roman" w:hAnsi="Times New Roman" w:cs="Times New Roman"/>
                <w:sz w:val="24"/>
                <w:szCs w:val="24"/>
              </w:rPr>
              <w:lastRenderedPageBreak/>
              <w:t>access resources for assistance</w:t>
            </w:r>
          </w:p>
          <w:p w14:paraId="4E70FB64" w14:textId="51F535C7" w:rsidR="00EB14B0" w:rsidRPr="00277FE2" w:rsidRDefault="00EB14B0">
            <w:pPr>
              <w:numPr>
                <w:ilvl w:val="0"/>
                <w:numId w:val="61"/>
              </w:numPr>
              <w:spacing w:before="100" w:beforeAutospacing="1" w:after="100" w:afterAutospacing="1"/>
              <w:rPr>
                <w:rFonts w:ascii="Times New Roman" w:eastAsia="Times New Roman" w:hAnsi="Times New Roman" w:cs="Times New Roman"/>
                <w:sz w:val="24"/>
                <w:szCs w:val="24"/>
              </w:rPr>
            </w:pPr>
            <w:r w:rsidRPr="00D03E8E">
              <w:rPr>
                <w:rFonts w:ascii="Times New Roman" w:eastAsia="Times New Roman" w:hAnsi="Times New Roman" w:cs="Times New Roman"/>
                <w:sz w:val="24"/>
                <w:szCs w:val="24"/>
              </w:rPr>
              <w:t>consider the characteristics of a newborn (e.g., temperament, illnesses, colic, allergies)</w:t>
            </w:r>
            <w:r>
              <w:rPr>
                <w:rFonts w:ascii="Times New Roman" w:eastAsia="Times New Roman" w:hAnsi="Times New Roman" w:cs="Times New Roman"/>
                <w:sz w:val="24"/>
                <w:szCs w:val="24"/>
              </w:rPr>
              <w:t xml:space="preserve"> and their outcomes on new and existing family relationships.</w:t>
            </w:r>
          </w:p>
        </w:tc>
        <w:tc>
          <w:tcPr>
            <w:tcW w:w="992" w:type="pct"/>
          </w:tcPr>
          <w:p w14:paraId="03461616"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60A12">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32C9FDEC" w14:textId="77777777" w:rsidR="00EB14B0" w:rsidRPr="00C60A12" w:rsidRDefault="00EB14B0" w:rsidP="00EB14B0">
            <w:pPr>
              <w:widowControl w:val="0"/>
              <w:autoSpaceDE w:val="0"/>
              <w:autoSpaceDN w:val="0"/>
              <w:adjustRightInd w:val="0"/>
              <w:rPr>
                <w:rFonts w:ascii="Times New Roman" w:hAnsi="Times New Roman" w:cs="Times New Roman"/>
                <w:sz w:val="24"/>
                <w:szCs w:val="24"/>
              </w:rPr>
            </w:pPr>
          </w:p>
          <w:p w14:paraId="0A1F03DE" w14:textId="77777777" w:rsidR="00EB14B0" w:rsidRPr="00C60A12" w:rsidRDefault="00EB14B0" w:rsidP="00EB14B0">
            <w:pPr>
              <w:widowControl w:val="0"/>
              <w:autoSpaceDE w:val="0"/>
              <w:autoSpaceDN w:val="0"/>
              <w:adjustRightInd w:val="0"/>
              <w:rPr>
                <w:rFonts w:ascii="Times New Roman" w:hAnsi="Times New Roman" w:cs="Times New Roman"/>
                <w:sz w:val="24"/>
                <w:szCs w:val="24"/>
              </w:rPr>
            </w:pPr>
            <w:r w:rsidRPr="00C60A12">
              <w:rPr>
                <w:rFonts w:ascii="Times New Roman" w:hAnsi="Times New Roman" w:cs="Times New Roman"/>
                <w:b/>
                <w:bCs/>
                <w:sz w:val="24"/>
                <w:szCs w:val="24"/>
              </w:rPr>
              <w:t>Thinking</w:t>
            </w:r>
          </w:p>
          <w:p w14:paraId="62E417A0" w14:textId="77777777" w:rsidR="00EB14B0" w:rsidRPr="00C60A12" w:rsidRDefault="00EB14B0">
            <w:pPr>
              <w:widowControl w:val="0"/>
              <w:numPr>
                <w:ilvl w:val="0"/>
                <w:numId w:val="62"/>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are the consequences for an older child of welcoming a new baby?</w:t>
            </w:r>
          </w:p>
          <w:p w14:paraId="636B519E" w14:textId="77777777" w:rsidR="00EB14B0" w:rsidRPr="00C60A12" w:rsidRDefault="00EB14B0">
            <w:pPr>
              <w:widowControl w:val="0"/>
              <w:numPr>
                <w:ilvl w:val="0"/>
                <w:numId w:val="62"/>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Why is it important to anticipate the feelings and needs of other family members when welcoming a new child into the family?</w:t>
            </w:r>
          </w:p>
          <w:p w14:paraId="2726FF8E" w14:textId="77777777" w:rsidR="00EB14B0" w:rsidRPr="00C60A12" w:rsidRDefault="00EB14B0">
            <w:pPr>
              <w:widowControl w:val="0"/>
              <w:numPr>
                <w:ilvl w:val="0"/>
                <w:numId w:val="62"/>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How can parents integrate a new child into the family in caring ways?</w:t>
            </w:r>
          </w:p>
          <w:p w14:paraId="1E26A64E" w14:textId="77777777" w:rsidR="00EB14B0" w:rsidRPr="00C60A12" w:rsidRDefault="00EB14B0" w:rsidP="00EB14B0">
            <w:pPr>
              <w:widowControl w:val="0"/>
              <w:autoSpaceDE w:val="0"/>
              <w:autoSpaceDN w:val="0"/>
              <w:adjustRightInd w:val="0"/>
              <w:rPr>
                <w:rFonts w:ascii="Times New Roman" w:hAnsi="Times New Roman" w:cs="Times New Roman"/>
                <w:sz w:val="24"/>
                <w:szCs w:val="24"/>
              </w:rPr>
            </w:pPr>
            <w:r w:rsidRPr="00C60A12">
              <w:rPr>
                <w:rFonts w:ascii="Times New Roman" w:hAnsi="Times New Roman" w:cs="Times New Roman"/>
                <w:b/>
                <w:bCs/>
                <w:sz w:val="24"/>
                <w:szCs w:val="24"/>
              </w:rPr>
              <w:t>Communication</w:t>
            </w:r>
          </w:p>
          <w:p w14:paraId="4BC6CF42" w14:textId="77777777" w:rsidR="00EB14B0" w:rsidRPr="00C60A12" w:rsidRDefault="00EB14B0">
            <w:pPr>
              <w:widowControl w:val="0"/>
              <w:numPr>
                <w:ilvl w:val="0"/>
                <w:numId w:val="63"/>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values and beliefs might influence people to become foster parents? Adoptive parents?</w:t>
            </w:r>
          </w:p>
          <w:p w14:paraId="2509F769" w14:textId="77777777" w:rsidR="00EB14B0" w:rsidRPr="00C60A12" w:rsidRDefault="00EB14B0">
            <w:pPr>
              <w:widowControl w:val="0"/>
              <w:numPr>
                <w:ilvl w:val="0"/>
                <w:numId w:val="63"/>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lastRenderedPageBreak/>
              <w:t>What factors might influence people to adopt or foster children with special needs?</w:t>
            </w:r>
          </w:p>
          <w:p w14:paraId="0A654838" w14:textId="77777777" w:rsidR="00EB14B0" w:rsidRPr="00C60A12" w:rsidRDefault="00EB14B0">
            <w:pPr>
              <w:widowControl w:val="0"/>
              <w:numPr>
                <w:ilvl w:val="0"/>
                <w:numId w:val="63"/>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stresses might an adopted or foster child have regarding entering a new family?</w:t>
            </w:r>
          </w:p>
          <w:p w14:paraId="6A905459" w14:textId="77777777" w:rsidR="00EB14B0" w:rsidRPr="00C60A12" w:rsidRDefault="00EB14B0" w:rsidP="00EB14B0">
            <w:pPr>
              <w:widowControl w:val="0"/>
              <w:autoSpaceDE w:val="0"/>
              <w:autoSpaceDN w:val="0"/>
              <w:adjustRightInd w:val="0"/>
              <w:rPr>
                <w:rFonts w:ascii="Times New Roman" w:hAnsi="Times New Roman" w:cs="Times New Roman"/>
                <w:sz w:val="24"/>
                <w:szCs w:val="24"/>
              </w:rPr>
            </w:pPr>
            <w:r w:rsidRPr="00C60A12">
              <w:rPr>
                <w:rFonts w:ascii="Times New Roman" w:hAnsi="Times New Roman" w:cs="Times New Roman"/>
                <w:b/>
                <w:bCs/>
                <w:sz w:val="24"/>
                <w:szCs w:val="24"/>
              </w:rPr>
              <w:t>Leadership</w:t>
            </w:r>
          </w:p>
          <w:p w14:paraId="3E00C987" w14:textId="77777777" w:rsidR="00EB14B0" w:rsidRPr="00C60A12" w:rsidRDefault="00EB14B0">
            <w:pPr>
              <w:widowControl w:val="0"/>
              <w:numPr>
                <w:ilvl w:val="0"/>
                <w:numId w:val="64"/>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adjustments do parents need to make to ensure the physical and emotional care of a new child?</w:t>
            </w:r>
          </w:p>
          <w:p w14:paraId="3F4008CC" w14:textId="77777777" w:rsidR="00EB14B0" w:rsidRPr="00C60A12" w:rsidRDefault="00EB14B0">
            <w:pPr>
              <w:widowControl w:val="0"/>
              <w:numPr>
                <w:ilvl w:val="0"/>
                <w:numId w:val="64"/>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adjustments do other family members need to make to lessen the stress of a new child?</w:t>
            </w:r>
          </w:p>
          <w:p w14:paraId="169E6243" w14:textId="77777777" w:rsidR="00EB14B0" w:rsidRPr="00C60A12" w:rsidRDefault="00EB14B0">
            <w:pPr>
              <w:widowControl w:val="0"/>
              <w:numPr>
                <w:ilvl w:val="0"/>
                <w:numId w:val="64"/>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How can family members be encouraged to integrate a new child into the family in caring ways?</w:t>
            </w:r>
          </w:p>
          <w:p w14:paraId="552C6A3F" w14:textId="77777777" w:rsidR="00EB14B0" w:rsidRPr="00C60A12" w:rsidRDefault="00EB14B0" w:rsidP="00EB14B0">
            <w:pPr>
              <w:widowControl w:val="0"/>
              <w:autoSpaceDE w:val="0"/>
              <w:autoSpaceDN w:val="0"/>
              <w:adjustRightInd w:val="0"/>
              <w:rPr>
                <w:rFonts w:ascii="Times New Roman" w:hAnsi="Times New Roman" w:cs="Times New Roman"/>
                <w:sz w:val="24"/>
                <w:szCs w:val="24"/>
              </w:rPr>
            </w:pPr>
            <w:r w:rsidRPr="00C60A12">
              <w:rPr>
                <w:rFonts w:ascii="Times New Roman" w:hAnsi="Times New Roman" w:cs="Times New Roman"/>
                <w:b/>
                <w:bCs/>
                <w:sz w:val="24"/>
                <w:szCs w:val="24"/>
              </w:rPr>
              <w:t>Management</w:t>
            </w:r>
          </w:p>
          <w:p w14:paraId="23F4DEC9" w14:textId="77777777" w:rsidR="00EB14B0" w:rsidRPr="00C60A12" w:rsidRDefault="00EB14B0">
            <w:pPr>
              <w:widowControl w:val="0"/>
              <w:numPr>
                <w:ilvl w:val="0"/>
                <w:numId w:val="65"/>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are some ways to prepare other children for the arrival of a new baby? For the arrival of an older child?</w:t>
            </w:r>
          </w:p>
          <w:p w14:paraId="04138E14" w14:textId="77777777" w:rsidR="00EB14B0" w:rsidRPr="00C60A12" w:rsidRDefault="00EB14B0">
            <w:pPr>
              <w:widowControl w:val="0"/>
              <w:numPr>
                <w:ilvl w:val="0"/>
                <w:numId w:val="65"/>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What steps can parents take to lessen the tension of a new (older) child’s first day and night in a new home?</w:t>
            </w:r>
          </w:p>
          <w:p w14:paraId="7D3E4C8F" w14:textId="77777777" w:rsidR="00EB14B0" w:rsidRPr="00C60A12" w:rsidRDefault="00EB14B0">
            <w:pPr>
              <w:widowControl w:val="0"/>
              <w:numPr>
                <w:ilvl w:val="0"/>
                <w:numId w:val="65"/>
              </w:numPr>
              <w:autoSpaceDE w:val="0"/>
              <w:autoSpaceDN w:val="0"/>
              <w:adjustRightInd w:val="0"/>
              <w:rPr>
                <w:rFonts w:ascii="Times New Roman" w:hAnsi="Times New Roman" w:cs="Times New Roman"/>
                <w:sz w:val="24"/>
                <w:szCs w:val="24"/>
              </w:rPr>
            </w:pPr>
            <w:r w:rsidRPr="00C60A12">
              <w:rPr>
                <w:rFonts w:ascii="Times New Roman" w:hAnsi="Times New Roman" w:cs="Times New Roman"/>
                <w:sz w:val="24"/>
                <w:szCs w:val="24"/>
              </w:rPr>
              <w:t xml:space="preserve">What management skills do parents need to integrate a </w:t>
            </w:r>
            <w:r w:rsidRPr="00C60A12">
              <w:rPr>
                <w:rFonts w:ascii="Times New Roman" w:hAnsi="Times New Roman" w:cs="Times New Roman"/>
                <w:sz w:val="24"/>
                <w:szCs w:val="24"/>
              </w:rPr>
              <w:lastRenderedPageBreak/>
              <w:t>new child into the family?</w:t>
            </w:r>
          </w:p>
          <w:p w14:paraId="6E9A4E00" w14:textId="77777777" w:rsidR="00EB14B0" w:rsidRPr="00BB17F4" w:rsidRDefault="00EB14B0">
            <w:pPr>
              <w:widowControl w:val="0"/>
              <w:numPr>
                <w:ilvl w:val="0"/>
                <w:numId w:val="65"/>
              </w:numPr>
              <w:autoSpaceDE w:val="0"/>
              <w:autoSpaceDN w:val="0"/>
              <w:adjustRightInd w:val="0"/>
              <w:rPr>
                <w:rFonts w:ascii="Times New Roman" w:eastAsia="Times New Roman" w:hAnsi="Times New Roman" w:cs="Times New Roman"/>
                <w:b/>
                <w:bCs/>
                <w:sz w:val="24"/>
                <w:szCs w:val="24"/>
              </w:rPr>
            </w:pPr>
            <w:r w:rsidRPr="00C60A12">
              <w:rPr>
                <w:rFonts w:ascii="Times New Roman" w:hAnsi="Times New Roman" w:cs="Times New Roman"/>
                <w:sz w:val="24"/>
                <w:szCs w:val="24"/>
              </w:rPr>
              <w:t>How can parents prepare other children for witnessing a sibling’s birth?</w:t>
            </w:r>
          </w:p>
          <w:p w14:paraId="5F6916D9" w14:textId="587DD67D" w:rsidR="00EB14B0" w:rsidRPr="00277FE2" w:rsidRDefault="00EB14B0">
            <w:pPr>
              <w:widowControl w:val="0"/>
              <w:numPr>
                <w:ilvl w:val="0"/>
                <w:numId w:val="65"/>
              </w:numPr>
              <w:autoSpaceDE w:val="0"/>
              <w:autoSpaceDN w:val="0"/>
              <w:adjustRightInd w:val="0"/>
              <w:rPr>
                <w:rFonts w:ascii="Times New Roman" w:eastAsia="Times New Roman" w:hAnsi="Times New Roman" w:cs="Times New Roman"/>
                <w:b/>
                <w:bCs/>
                <w:sz w:val="24"/>
                <w:szCs w:val="24"/>
              </w:rPr>
            </w:pPr>
            <w:r w:rsidRPr="00C60A12">
              <w:rPr>
                <w:rFonts w:ascii="Times New Roman" w:hAnsi="Times New Roman" w:cs="Times New Roman"/>
                <w:sz w:val="24"/>
                <w:szCs w:val="24"/>
              </w:rPr>
              <w:t>How can parents make sure other children do not feel abandoned during delivery? </w:t>
            </w:r>
          </w:p>
        </w:tc>
        <w:tc>
          <w:tcPr>
            <w:tcW w:w="879" w:type="pct"/>
          </w:tcPr>
          <w:p w14:paraId="5D9E75C5" w14:textId="7609F185"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2ACDAAA9"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Families First</w:t>
            </w:r>
          </w:p>
          <w:p w14:paraId="2F18D276"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Dynamics</w:t>
            </w:r>
          </w:p>
          <w:p w14:paraId="664ED421"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Balance</w:t>
            </w:r>
          </w:p>
          <w:p w14:paraId="792CD8F7"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Development</w:t>
            </w:r>
          </w:p>
          <w:p w14:paraId="488C79E9"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Safety</w:t>
            </w:r>
          </w:p>
          <w:p w14:paraId="502DB4FD"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Skills</w:t>
            </w:r>
          </w:p>
          <w:p w14:paraId="0485237B" w14:textId="77777777" w:rsidR="00EB14B0" w:rsidRPr="00F90E9D"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02AEE9CC"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Power of One</w:t>
            </w:r>
          </w:p>
          <w:p w14:paraId="0B4BEEDC"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A Better You</w:t>
            </w:r>
          </w:p>
          <w:p w14:paraId="7B1726CB"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Family Ties</w:t>
            </w:r>
          </w:p>
          <w:p w14:paraId="42382569" w14:textId="77777777" w:rsidR="00EB14B0" w:rsidRPr="00F90E9D"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3CEB1C4F"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Competitive Event--STAR Events</w:t>
            </w:r>
          </w:p>
          <w:p w14:paraId="22A9D5F2"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Focus on Children</w:t>
            </w:r>
          </w:p>
          <w:p w14:paraId="6881772F"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Interpersonal Communications</w:t>
            </w:r>
          </w:p>
          <w:p w14:paraId="49C630D9"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National Programs in Action</w:t>
            </w:r>
          </w:p>
          <w:p w14:paraId="534CC873"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lastRenderedPageBreak/>
              <w:t>Professional Presentation</w:t>
            </w:r>
          </w:p>
          <w:p w14:paraId="43B2D8E4" w14:textId="246ECF0C"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national website for online events</w:t>
            </w:r>
          </w:p>
          <w:p w14:paraId="3F3778FF"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website for Skill Events</w:t>
            </w:r>
          </w:p>
          <w:p w14:paraId="2318F8D6"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40EF1300" w14:textId="77777777" w:rsidTr="00EB14B0">
        <w:tc>
          <w:tcPr>
            <w:tcW w:w="197" w:type="pct"/>
            <w:shd w:val="clear" w:color="auto" w:fill="FFFFFF" w:themeFill="background1"/>
          </w:tcPr>
          <w:p w14:paraId="3D1FE6AB" w14:textId="3C6EEA52"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899" w:type="pct"/>
            <w:shd w:val="clear" w:color="auto" w:fill="FFFFFF" w:themeFill="background1"/>
            <w:tcMar>
              <w:top w:w="43" w:type="dxa"/>
              <w:left w:w="115" w:type="dxa"/>
              <w:bottom w:w="43" w:type="dxa"/>
              <w:right w:w="115" w:type="dxa"/>
            </w:tcMar>
          </w:tcPr>
          <w:p w14:paraId="0BE10890" w14:textId="06202A5A"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Explain the bonding and attachment processes and how they influence parent-child relationships. </w:t>
            </w:r>
          </w:p>
        </w:tc>
        <w:tc>
          <w:tcPr>
            <w:tcW w:w="1234" w:type="pct"/>
          </w:tcPr>
          <w:p w14:paraId="1B057B04" w14:textId="77777777" w:rsidR="00EB14B0" w:rsidRPr="00097914" w:rsidRDefault="00EB14B0" w:rsidP="00EB14B0">
            <w:p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Explanation should include</w:t>
            </w:r>
          </w:p>
          <w:p w14:paraId="3C4D0465" w14:textId="77777777" w:rsidR="00EB14B0" w:rsidRPr="00097914"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 xml:space="preserve">the definition of </w:t>
            </w:r>
            <w:r w:rsidRPr="00097914">
              <w:rPr>
                <w:rFonts w:ascii="Times New Roman" w:eastAsia="Times New Roman" w:hAnsi="Times New Roman" w:cs="Times New Roman"/>
                <w:i/>
                <w:iCs/>
                <w:sz w:val="24"/>
                <w:szCs w:val="24"/>
              </w:rPr>
              <w:t>bonding</w:t>
            </w:r>
          </w:p>
          <w:p w14:paraId="71AE7C84" w14:textId="77777777" w:rsidR="00EB14B0" w:rsidRPr="005E77A9"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 xml:space="preserve">the definition of </w:t>
            </w:r>
            <w:r w:rsidRPr="00097914">
              <w:rPr>
                <w:rFonts w:ascii="Times New Roman" w:eastAsia="Times New Roman" w:hAnsi="Times New Roman" w:cs="Times New Roman"/>
                <w:i/>
                <w:iCs/>
                <w:sz w:val="24"/>
                <w:szCs w:val="24"/>
              </w:rPr>
              <w:t>attachment</w:t>
            </w:r>
            <w:r>
              <w:rPr>
                <w:rFonts w:ascii="Times New Roman" w:eastAsia="Times New Roman" w:hAnsi="Times New Roman" w:cs="Times New Roman"/>
                <w:i/>
                <w:iCs/>
                <w:sz w:val="24"/>
                <w:szCs w:val="24"/>
              </w:rPr>
              <w:t xml:space="preserve"> </w:t>
            </w:r>
          </w:p>
          <w:p w14:paraId="4DEBCE63" w14:textId="77777777" w:rsidR="00EB14B0" w:rsidRDefault="00EB14B0">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5E77A9">
              <w:rPr>
                <w:rFonts w:ascii="Times New Roman" w:eastAsia="Times New Roman" w:hAnsi="Times New Roman" w:cs="Times New Roman"/>
                <w:sz w:val="24"/>
                <w:szCs w:val="24"/>
              </w:rPr>
              <w:t>defin</w:t>
            </w:r>
            <w:r>
              <w:rPr>
                <w:rFonts w:ascii="Times New Roman" w:eastAsia="Times New Roman" w:hAnsi="Times New Roman" w:cs="Times New Roman"/>
                <w:sz w:val="24"/>
                <w:szCs w:val="24"/>
              </w:rPr>
              <w:t>itions of</w:t>
            </w:r>
            <w:r>
              <w:rPr>
                <w:rFonts w:ascii="Times New Roman" w:eastAsia="Times New Roman" w:hAnsi="Times New Roman" w:cs="Times New Roman"/>
                <w:i/>
                <w:iCs/>
                <w:sz w:val="24"/>
                <w:szCs w:val="24"/>
              </w:rPr>
              <w:t xml:space="preserve"> attachment styles</w:t>
            </w:r>
          </w:p>
          <w:p w14:paraId="6A597E4F" w14:textId="77777777" w:rsidR="00EB14B0" w:rsidRPr="00D950E0" w:rsidRDefault="00EB14B0">
            <w:pPr>
              <w:numPr>
                <w:ilvl w:val="1"/>
                <w:numId w:val="66"/>
              </w:numPr>
              <w:spacing w:before="100" w:beforeAutospacing="1" w:after="100" w:afterAutospacing="1"/>
              <w:rPr>
                <w:rFonts w:ascii="Times New Roman" w:eastAsia="Times New Roman" w:hAnsi="Times New Roman" w:cs="Times New Roman"/>
                <w:sz w:val="24"/>
                <w:szCs w:val="24"/>
              </w:rPr>
            </w:pPr>
            <w:r w:rsidRPr="00D950E0">
              <w:rPr>
                <w:rFonts w:ascii="Times New Roman" w:eastAsia="Times New Roman" w:hAnsi="Times New Roman" w:cs="Times New Roman"/>
                <w:sz w:val="24"/>
                <w:szCs w:val="24"/>
              </w:rPr>
              <w:t>secure (comfortable intimacy)</w:t>
            </w:r>
          </w:p>
          <w:p w14:paraId="064F8E72" w14:textId="77777777" w:rsidR="00EB14B0" w:rsidRPr="00D950E0" w:rsidRDefault="00EB14B0">
            <w:pPr>
              <w:numPr>
                <w:ilvl w:val="1"/>
                <w:numId w:val="66"/>
              </w:numPr>
              <w:spacing w:before="100" w:beforeAutospacing="1" w:after="100" w:afterAutospacing="1"/>
              <w:rPr>
                <w:rFonts w:ascii="Times New Roman" w:eastAsia="Times New Roman" w:hAnsi="Times New Roman" w:cs="Times New Roman"/>
                <w:sz w:val="24"/>
                <w:szCs w:val="24"/>
              </w:rPr>
            </w:pPr>
            <w:r w:rsidRPr="00D950E0">
              <w:rPr>
                <w:rFonts w:ascii="Times New Roman" w:eastAsia="Times New Roman" w:hAnsi="Times New Roman" w:cs="Times New Roman"/>
                <w:sz w:val="24"/>
                <w:szCs w:val="24"/>
              </w:rPr>
              <w:t>insecure-anxious/ambivalent (fea</w:t>
            </w:r>
            <w:r>
              <w:rPr>
                <w:rFonts w:ascii="Times New Roman" w:eastAsia="Times New Roman" w:hAnsi="Times New Roman" w:cs="Times New Roman"/>
                <w:sz w:val="24"/>
                <w:szCs w:val="24"/>
              </w:rPr>
              <w:t>r</w:t>
            </w:r>
            <w:r w:rsidRPr="00D950E0">
              <w:rPr>
                <w:rFonts w:ascii="Times New Roman" w:eastAsia="Times New Roman" w:hAnsi="Times New Roman" w:cs="Times New Roman"/>
                <w:sz w:val="24"/>
                <w:szCs w:val="24"/>
              </w:rPr>
              <w:t xml:space="preserve"> of abandonment, clingy)</w:t>
            </w:r>
          </w:p>
          <w:p w14:paraId="3518548D" w14:textId="77777777" w:rsidR="00EB14B0" w:rsidRPr="00D950E0" w:rsidRDefault="00EB14B0">
            <w:pPr>
              <w:numPr>
                <w:ilvl w:val="1"/>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Pr="000B5A84">
              <w:rPr>
                <w:rFonts w:ascii="Times New Roman" w:eastAsia="Times New Roman" w:hAnsi="Times New Roman" w:cs="Times New Roman"/>
                <w:sz w:val="24"/>
                <w:szCs w:val="24"/>
              </w:rPr>
              <w:t>nsecure</w:t>
            </w:r>
            <w:r w:rsidRPr="00D950E0">
              <w:rPr>
                <w:rFonts w:ascii="Times New Roman" w:eastAsia="Times New Roman" w:hAnsi="Times New Roman" w:cs="Times New Roman"/>
                <w:sz w:val="24"/>
                <w:szCs w:val="24"/>
              </w:rPr>
              <w:t>-avoidant (distant, values independence</w:t>
            </w:r>
            <w:r>
              <w:rPr>
                <w:rFonts w:ascii="Times New Roman" w:eastAsia="Times New Roman" w:hAnsi="Times New Roman" w:cs="Times New Roman"/>
                <w:sz w:val="24"/>
                <w:szCs w:val="24"/>
              </w:rPr>
              <w:t>)</w:t>
            </w:r>
          </w:p>
          <w:p w14:paraId="0170745A" w14:textId="77777777" w:rsidR="00EB14B0" w:rsidRPr="000B5A84" w:rsidRDefault="00EB14B0">
            <w:pPr>
              <w:numPr>
                <w:ilvl w:val="1"/>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Pr="00D950E0">
              <w:rPr>
                <w:rFonts w:ascii="Times New Roman" w:eastAsia="Times New Roman" w:hAnsi="Times New Roman" w:cs="Times New Roman"/>
                <w:sz w:val="24"/>
                <w:szCs w:val="24"/>
              </w:rPr>
              <w:t>nsecure-disorganized (conflicting/erratic behaviors from trauma</w:t>
            </w:r>
            <w:r>
              <w:rPr>
                <w:rFonts w:ascii="Times New Roman" w:eastAsia="Times New Roman" w:hAnsi="Times New Roman" w:cs="Times New Roman"/>
                <w:sz w:val="24"/>
                <w:szCs w:val="24"/>
              </w:rPr>
              <w:t>)</w:t>
            </w:r>
          </w:p>
          <w:p w14:paraId="522C4CFA" w14:textId="77777777" w:rsidR="00EB14B0" w:rsidRPr="00097914" w:rsidRDefault="00EB14B0">
            <w:pPr>
              <w:numPr>
                <w:ilvl w:val="0"/>
                <w:numId w:val="66"/>
              </w:numPr>
              <w:spacing w:before="100" w:beforeAutospacing="1" w:after="100" w:afterAutospacing="1"/>
              <w:rPr>
                <w:rFonts w:ascii="Times New Roman" w:eastAsia="Times New Roman" w:hAnsi="Times New Roman" w:cs="Times New Roman"/>
                <w:sz w:val="24"/>
                <w:szCs w:val="24"/>
              </w:rPr>
            </w:pPr>
            <w:proofErr w:type="gramStart"/>
            <w:r w:rsidRPr="00097914">
              <w:rPr>
                <w:rFonts w:ascii="Times New Roman" w:eastAsia="Times New Roman" w:hAnsi="Times New Roman" w:cs="Times New Roman"/>
                <w:sz w:val="24"/>
                <w:szCs w:val="24"/>
              </w:rPr>
              <w:t>ways</w:t>
            </w:r>
            <w:proofErr w:type="gramEnd"/>
            <w:r w:rsidRPr="00097914">
              <w:rPr>
                <w:rFonts w:ascii="Times New Roman" w:eastAsia="Times New Roman" w:hAnsi="Times New Roman" w:cs="Times New Roman"/>
                <w:sz w:val="24"/>
                <w:szCs w:val="24"/>
              </w:rPr>
              <w:t xml:space="preserve"> to bond with a newborn</w:t>
            </w:r>
          </w:p>
          <w:p w14:paraId="0891FA14" w14:textId="77777777" w:rsidR="00EB14B0" w:rsidRPr="00097914" w:rsidRDefault="00EB14B0">
            <w:pPr>
              <w:numPr>
                <w:ilvl w:val="0"/>
                <w:numId w:val="66"/>
              </w:numPr>
              <w:spacing w:before="100" w:beforeAutospacing="1" w:after="100" w:afterAutospacing="1"/>
              <w:rPr>
                <w:rFonts w:ascii="Times New Roman" w:eastAsia="Times New Roman" w:hAnsi="Times New Roman" w:cs="Times New Roman"/>
                <w:sz w:val="24"/>
                <w:szCs w:val="24"/>
              </w:rPr>
            </w:pPr>
            <w:proofErr w:type="gramStart"/>
            <w:r w:rsidRPr="00097914">
              <w:rPr>
                <w:rFonts w:ascii="Times New Roman" w:eastAsia="Times New Roman" w:hAnsi="Times New Roman" w:cs="Times New Roman"/>
                <w:sz w:val="24"/>
                <w:szCs w:val="24"/>
              </w:rPr>
              <w:t>ways</w:t>
            </w:r>
            <w:proofErr w:type="gramEnd"/>
            <w:r w:rsidRPr="00097914">
              <w:rPr>
                <w:rFonts w:ascii="Times New Roman" w:eastAsia="Times New Roman" w:hAnsi="Times New Roman" w:cs="Times New Roman"/>
                <w:sz w:val="24"/>
                <w:szCs w:val="24"/>
              </w:rPr>
              <w:t xml:space="preserve"> to bond with an older infant or child</w:t>
            </w:r>
          </w:p>
          <w:p w14:paraId="63337561" w14:textId="77777777" w:rsidR="00EB14B0" w:rsidRPr="00097914"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the relationship between bonding and shared parenting</w:t>
            </w:r>
          </w:p>
          <w:p w14:paraId="482AF935" w14:textId="77777777" w:rsidR="00EB14B0" w:rsidRPr="00097914"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the effects of delayed or lack of bonding for parent and child</w:t>
            </w:r>
          </w:p>
          <w:p w14:paraId="33A74078" w14:textId="77777777" w:rsidR="00EB14B0" w:rsidRPr="00097914" w:rsidRDefault="00EB14B0">
            <w:pPr>
              <w:numPr>
                <w:ilvl w:val="0"/>
                <w:numId w:val="66"/>
              </w:numPr>
              <w:spacing w:before="100" w:beforeAutospacing="1" w:after="100" w:afterAutospacing="1"/>
              <w:rPr>
                <w:rFonts w:ascii="Times New Roman" w:eastAsia="Times New Roman" w:hAnsi="Times New Roman" w:cs="Times New Roman"/>
                <w:sz w:val="24"/>
                <w:szCs w:val="24"/>
              </w:rPr>
            </w:pPr>
            <w:proofErr w:type="gramStart"/>
            <w:r w:rsidRPr="00097914">
              <w:rPr>
                <w:rFonts w:ascii="Times New Roman" w:eastAsia="Times New Roman" w:hAnsi="Times New Roman" w:cs="Times New Roman"/>
                <w:sz w:val="24"/>
                <w:szCs w:val="24"/>
              </w:rPr>
              <w:t>the</w:t>
            </w:r>
            <w:proofErr w:type="gramEnd"/>
            <w:r w:rsidRPr="00097914">
              <w:rPr>
                <w:rFonts w:ascii="Times New Roman" w:eastAsia="Times New Roman" w:hAnsi="Times New Roman" w:cs="Times New Roman"/>
                <w:sz w:val="24"/>
                <w:szCs w:val="24"/>
              </w:rPr>
              <w:t xml:space="preserve"> importance of relationships with caregivers</w:t>
            </w:r>
          </w:p>
          <w:p w14:paraId="64320C8A" w14:textId="77777777" w:rsidR="00EB14B0"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the connection between co-regulation and self-regulation</w:t>
            </w:r>
          </w:p>
          <w:p w14:paraId="53123901" w14:textId="733F732A" w:rsidR="00EB14B0" w:rsidRPr="00277FE2" w:rsidRDefault="00EB14B0">
            <w:pPr>
              <w:numPr>
                <w:ilvl w:val="0"/>
                <w:numId w:val="66"/>
              </w:numPr>
              <w:spacing w:before="100" w:beforeAutospacing="1" w:after="100" w:afterAutospacing="1"/>
              <w:rPr>
                <w:rFonts w:ascii="Times New Roman" w:eastAsia="Times New Roman" w:hAnsi="Times New Roman" w:cs="Times New Roman"/>
                <w:sz w:val="24"/>
                <w:szCs w:val="24"/>
              </w:rPr>
            </w:pPr>
            <w:r w:rsidRPr="00097914">
              <w:rPr>
                <w:rFonts w:ascii="Times New Roman" w:eastAsia="Times New Roman" w:hAnsi="Times New Roman" w:cs="Times New Roman"/>
                <w:sz w:val="24"/>
                <w:szCs w:val="24"/>
              </w:rPr>
              <w:t>the importance of regulation in forming or maintaining relationships. </w:t>
            </w:r>
          </w:p>
        </w:tc>
        <w:tc>
          <w:tcPr>
            <w:tcW w:w="992" w:type="pct"/>
          </w:tcPr>
          <w:p w14:paraId="06C9CD16" w14:textId="77777777" w:rsidR="00EB14B0" w:rsidRPr="00DB5FF4" w:rsidRDefault="00EB14B0" w:rsidP="00EB14B0">
            <w:pPr>
              <w:spacing w:before="100" w:beforeAutospacing="1" w:after="100" w:afterAutospacing="1"/>
              <w:rPr>
                <w:rFonts w:ascii="Times New Roman" w:eastAsia="Times New Roman" w:hAnsi="Times New Roman" w:cs="Times New Roman"/>
                <w:sz w:val="24"/>
                <w:szCs w:val="24"/>
              </w:rPr>
            </w:pPr>
            <w:r w:rsidRPr="00DB5FF4">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06CD7F24" w14:textId="77777777" w:rsidR="00EB14B0" w:rsidRPr="00DB5FF4" w:rsidRDefault="00EB14B0" w:rsidP="00EB14B0">
            <w:pPr>
              <w:rPr>
                <w:rFonts w:ascii="Times New Roman" w:eastAsia="Times New Roman" w:hAnsi="Times New Roman" w:cs="Times New Roman"/>
                <w:sz w:val="24"/>
                <w:szCs w:val="24"/>
              </w:rPr>
            </w:pPr>
            <w:r w:rsidRPr="00DB5FF4">
              <w:rPr>
                <w:rFonts w:ascii="Times New Roman" w:eastAsia="Times New Roman" w:hAnsi="Times New Roman" w:cs="Times New Roman"/>
                <w:b/>
                <w:bCs/>
                <w:sz w:val="24"/>
                <w:szCs w:val="24"/>
              </w:rPr>
              <w:t>Thinking</w:t>
            </w:r>
          </w:p>
          <w:p w14:paraId="149339C2" w14:textId="77777777" w:rsidR="00EB14B0" w:rsidRPr="00DB5FF4" w:rsidRDefault="00EB14B0">
            <w:pPr>
              <w:numPr>
                <w:ilvl w:val="0"/>
                <w:numId w:val="176"/>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What are the benefits of bonding with an infant? What are the problems created by not bonding with an infant?</w:t>
            </w:r>
          </w:p>
          <w:p w14:paraId="6F1B8B5C" w14:textId="77777777" w:rsidR="00EB14B0" w:rsidRPr="00DB5FF4" w:rsidRDefault="00EB14B0">
            <w:pPr>
              <w:numPr>
                <w:ilvl w:val="0"/>
                <w:numId w:val="176"/>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What social or economic factors might restrict the development of family bonds?</w:t>
            </w:r>
          </w:p>
          <w:p w14:paraId="0EBE37FE" w14:textId="77777777" w:rsidR="00EB14B0" w:rsidRPr="00DB5FF4" w:rsidRDefault="00EB14B0">
            <w:pPr>
              <w:numPr>
                <w:ilvl w:val="0"/>
                <w:numId w:val="176"/>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What is the relationship between bonding and physical care of an infant?</w:t>
            </w:r>
          </w:p>
          <w:p w14:paraId="3276D095" w14:textId="77777777" w:rsidR="00EB14B0" w:rsidRPr="00DB5FF4" w:rsidRDefault="00EB14B0" w:rsidP="00EB14B0">
            <w:pPr>
              <w:rPr>
                <w:rFonts w:ascii="Times New Roman" w:eastAsia="Times New Roman" w:hAnsi="Times New Roman" w:cs="Times New Roman"/>
                <w:sz w:val="24"/>
                <w:szCs w:val="24"/>
              </w:rPr>
            </w:pPr>
            <w:r w:rsidRPr="00DB5FF4">
              <w:rPr>
                <w:rFonts w:ascii="Times New Roman" w:eastAsia="Times New Roman" w:hAnsi="Times New Roman" w:cs="Times New Roman"/>
                <w:b/>
                <w:bCs/>
                <w:sz w:val="24"/>
                <w:szCs w:val="24"/>
              </w:rPr>
              <w:t>Communication</w:t>
            </w:r>
          </w:p>
          <w:p w14:paraId="132CBEA5" w14:textId="77777777" w:rsidR="00EB14B0" w:rsidRPr="00DB5FF4" w:rsidRDefault="00EB14B0">
            <w:pPr>
              <w:numPr>
                <w:ilvl w:val="0"/>
                <w:numId w:val="177"/>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Why is it as important for fathers to care for infants as it is for mothers?</w:t>
            </w:r>
          </w:p>
          <w:p w14:paraId="369A839A" w14:textId="77777777" w:rsidR="00EB14B0" w:rsidRPr="00DB5FF4" w:rsidRDefault="00EB14B0">
            <w:pPr>
              <w:numPr>
                <w:ilvl w:val="0"/>
                <w:numId w:val="177"/>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What communication strategies may help couples discuss the sharing of parenting roles?</w:t>
            </w:r>
          </w:p>
          <w:p w14:paraId="60B7859B" w14:textId="77777777" w:rsidR="00EB14B0" w:rsidRPr="00DB5FF4" w:rsidRDefault="00EB14B0">
            <w:pPr>
              <w:numPr>
                <w:ilvl w:val="0"/>
                <w:numId w:val="177"/>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When might be a good time for a couple to discuss the sharing of parenting roles?</w:t>
            </w:r>
          </w:p>
          <w:p w14:paraId="7B8D8344" w14:textId="77777777" w:rsidR="00EB14B0" w:rsidRPr="00DB5FF4" w:rsidRDefault="00EB14B0" w:rsidP="00EB14B0">
            <w:pPr>
              <w:rPr>
                <w:rFonts w:ascii="Times New Roman" w:eastAsia="Times New Roman" w:hAnsi="Times New Roman" w:cs="Times New Roman"/>
                <w:sz w:val="24"/>
                <w:szCs w:val="24"/>
              </w:rPr>
            </w:pPr>
            <w:r w:rsidRPr="00DB5FF4">
              <w:rPr>
                <w:rFonts w:ascii="Times New Roman" w:eastAsia="Times New Roman" w:hAnsi="Times New Roman" w:cs="Times New Roman"/>
                <w:b/>
                <w:bCs/>
                <w:sz w:val="24"/>
                <w:szCs w:val="24"/>
              </w:rPr>
              <w:t>Leadership</w:t>
            </w:r>
          </w:p>
          <w:p w14:paraId="7EF1C07C" w14:textId="77777777" w:rsidR="00EB14B0" w:rsidRPr="00DB5FF4" w:rsidRDefault="00EB14B0">
            <w:pPr>
              <w:numPr>
                <w:ilvl w:val="0"/>
                <w:numId w:val="178"/>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lastRenderedPageBreak/>
              <w:t>What barriers to sharing parenting roles might exist for couples today?</w:t>
            </w:r>
          </w:p>
          <w:p w14:paraId="1B724DC2" w14:textId="77777777" w:rsidR="00EB14B0" w:rsidRPr="00DB5FF4" w:rsidRDefault="00EB14B0">
            <w:pPr>
              <w:numPr>
                <w:ilvl w:val="0"/>
                <w:numId w:val="178"/>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What factors can contribute to bonding between an adult and an older child?</w:t>
            </w:r>
          </w:p>
          <w:p w14:paraId="0B1DD6EF" w14:textId="77777777" w:rsidR="00EB14B0" w:rsidRPr="00DB5FF4" w:rsidRDefault="00EB14B0">
            <w:pPr>
              <w:numPr>
                <w:ilvl w:val="0"/>
                <w:numId w:val="178"/>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 xml:space="preserve">What are the effects on a child who is </w:t>
            </w:r>
            <w:r>
              <w:rPr>
                <w:rFonts w:ascii="Times New Roman" w:eastAsia="Times New Roman" w:hAnsi="Times New Roman" w:cs="Times New Roman"/>
                <w:sz w:val="24"/>
                <w:szCs w:val="24"/>
              </w:rPr>
              <w:t>the</w:t>
            </w:r>
            <w:r w:rsidRPr="00DB5FF4">
              <w:rPr>
                <w:rFonts w:ascii="Times New Roman" w:eastAsia="Times New Roman" w:hAnsi="Times New Roman" w:cs="Times New Roman"/>
                <w:sz w:val="24"/>
                <w:szCs w:val="24"/>
              </w:rPr>
              <w:t xml:space="preserve"> victim of inadequate parenting?</w:t>
            </w:r>
          </w:p>
          <w:p w14:paraId="12CB3EEE" w14:textId="77777777" w:rsidR="00EB14B0" w:rsidRPr="00DB5FF4" w:rsidRDefault="00EB14B0" w:rsidP="00EB14B0">
            <w:pPr>
              <w:rPr>
                <w:rFonts w:ascii="Times New Roman" w:eastAsia="Times New Roman" w:hAnsi="Times New Roman" w:cs="Times New Roman"/>
                <w:sz w:val="24"/>
                <w:szCs w:val="24"/>
              </w:rPr>
            </w:pPr>
            <w:r w:rsidRPr="00DB5FF4">
              <w:rPr>
                <w:rFonts w:ascii="Times New Roman" w:eastAsia="Times New Roman" w:hAnsi="Times New Roman" w:cs="Times New Roman"/>
                <w:b/>
                <w:bCs/>
                <w:sz w:val="24"/>
                <w:szCs w:val="24"/>
              </w:rPr>
              <w:t>Management</w:t>
            </w:r>
          </w:p>
          <w:p w14:paraId="1A39FB77" w14:textId="77777777" w:rsidR="00EB14B0" w:rsidRPr="00DB5FF4" w:rsidRDefault="00EB14B0">
            <w:pPr>
              <w:numPr>
                <w:ilvl w:val="0"/>
                <w:numId w:val="179"/>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What resources might be available to parents who have conflicting ideas about shared parenting?</w:t>
            </w:r>
          </w:p>
          <w:p w14:paraId="3D70D740" w14:textId="77777777" w:rsidR="00EB14B0" w:rsidRPr="00DB5FF4" w:rsidRDefault="00EB14B0">
            <w:pPr>
              <w:numPr>
                <w:ilvl w:val="0"/>
                <w:numId w:val="179"/>
              </w:numPr>
              <w:rPr>
                <w:rFonts w:ascii="Times New Roman" w:eastAsia="Times New Roman" w:hAnsi="Times New Roman" w:cs="Times New Roman"/>
                <w:sz w:val="24"/>
                <w:szCs w:val="24"/>
              </w:rPr>
            </w:pPr>
            <w:r w:rsidRPr="00DB5FF4">
              <w:rPr>
                <w:rFonts w:ascii="Times New Roman" w:eastAsia="Times New Roman" w:hAnsi="Times New Roman" w:cs="Times New Roman"/>
                <w:sz w:val="24"/>
                <w:szCs w:val="24"/>
              </w:rPr>
              <w:t>Why do fathers sometimes find it difficult to care for an infant? How can these fathers overcome the difficulty?</w:t>
            </w:r>
          </w:p>
          <w:p w14:paraId="2449080A" w14:textId="77777777" w:rsidR="00EB14B0" w:rsidRPr="00BB17F4" w:rsidRDefault="00EB14B0">
            <w:pPr>
              <w:numPr>
                <w:ilvl w:val="0"/>
                <w:numId w:val="179"/>
              </w:numPr>
              <w:rPr>
                <w:rFonts w:ascii="Times New Roman" w:eastAsia="Times New Roman" w:hAnsi="Times New Roman" w:cs="Times New Roman"/>
                <w:b/>
                <w:bCs/>
                <w:sz w:val="24"/>
                <w:szCs w:val="24"/>
              </w:rPr>
            </w:pPr>
            <w:r w:rsidRPr="00DB5FF4">
              <w:rPr>
                <w:rFonts w:ascii="Times New Roman" w:eastAsia="Times New Roman" w:hAnsi="Times New Roman" w:cs="Times New Roman"/>
                <w:sz w:val="24"/>
                <w:szCs w:val="24"/>
              </w:rPr>
              <w:t>How do hospital practices encourage immediate bonding between parents and newborns?</w:t>
            </w:r>
          </w:p>
          <w:p w14:paraId="7D21BA25" w14:textId="05157C2A" w:rsidR="00EB14B0" w:rsidRPr="00277FE2" w:rsidRDefault="00EB14B0">
            <w:pPr>
              <w:numPr>
                <w:ilvl w:val="0"/>
                <w:numId w:val="179"/>
              </w:numPr>
              <w:rPr>
                <w:rFonts w:ascii="Times New Roman" w:eastAsia="Times New Roman" w:hAnsi="Times New Roman" w:cs="Times New Roman"/>
                <w:b/>
                <w:bCs/>
                <w:sz w:val="24"/>
                <w:szCs w:val="24"/>
              </w:rPr>
            </w:pPr>
            <w:r w:rsidRPr="00DB5FF4">
              <w:rPr>
                <w:rFonts w:ascii="Times New Roman" w:eastAsia="Times New Roman" w:hAnsi="Times New Roman" w:cs="Times New Roman"/>
                <w:sz w:val="24"/>
                <w:szCs w:val="24"/>
              </w:rPr>
              <w:t>How can parents advocate for immediate bonding experiences after birth? </w:t>
            </w:r>
          </w:p>
        </w:tc>
        <w:tc>
          <w:tcPr>
            <w:tcW w:w="879" w:type="pct"/>
          </w:tcPr>
          <w:p w14:paraId="11EF1508" w14:textId="6B951F7F"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219125C2"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Families First</w:t>
            </w:r>
          </w:p>
          <w:p w14:paraId="58623813"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Dynamics</w:t>
            </w:r>
          </w:p>
          <w:p w14:paraId="4B0E1E5F"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Balance</w:t>
            </w:r>
          </w:p>
          <w:p w14:paraId="77B00ACF"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Development</w:t>
            </w:r>
          </w:p>
          <w:p w14:paraId="379BA168"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Safety</w:t>
            </w:r>
          </w:p>
          <w:p w14:paraId="688BF682"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Skills</w:t>
            </w:r>
          </w:p>
          <w:p w14:paraId="5C7CD05C" w14:textId="77777777" w:rsidR="00EB14B0" w:rsidRPr="00F90E9D"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3B525248"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Power of One</w:t>
            </w:r>
          </w:p>
          <w:p w14:paraId="602B6D78"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A Better You</w:t>
            </w:r>
          </w:p>
          <w:p w14:paraId="7D138236"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Family Ties</w:t>
            </w:r>
          </w:p>
          <w:p w14:paraId="707747DA" w14:textId="77777777" w:rsidR="00EB14B0" w:rsidRPr="00F90E9D"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160A911E"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Competitive Event--STAR Events</w:t>
            </w:r>
          </w:p>
          <w:p w14:paraId="2E6DED63"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Focus on Children</w:t>
            </w:r>
          </w:p>
          <w:p w14:paraId="4A38BF5D"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Interpersonal Communications</w:t>
            </w:r>
          </w:p>
          <w:p w14:paraId="7E1228CD"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National Programs in Action</w:t>
            </w:r>
          </w:p>
          <w:p w14:paraId="19B42E65"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Professional Presentation</w:t>
            </w:r>
          </w:p>
          <w:p w14:paraId="30649E27" w14:textId="72438C6B"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national website for online events</w:t>
            </w:r>
          </w:p>
          <w:p w14:paraId="1F140042"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website for Skill Events</w:t>
            </w:r>
          </w:p>
          <w:p w14:paraId="1C06837D"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40EF6CBA" w14:textId="77777777" w:rsidTr="00EB14B0">
        <w:tc>
          <w:tcPr>
            <w:tcW w:w="197" w:type="pct"/>
            <w:shd w:val="clear" w:color="auto" w:fill="D0CECE" w:themeFill="background2" w:themeFillShade="E6"/>
          </w:tcPr>
          <w:p w14:paraId="49784232" w14:textId="77777777" w:rsidR="00EB14B0" w:rsidRDefault="00EB14B0" w:rsidP="00EB14B0">
            <w:pPr>
              <w:rPr>
                <w:rFonts w:ascii="Times New Roman" w:eastAsia="Times New Roman" w:hAnsi="Times New Roman" w:cs="Times New Roman"/>
                <w:sz w:val="24"/>
                <w:szCs w:val="24"/>
              </w:rPr>
            </w:pPr>
          </w:p>
        </w:tc>
        <w:tc>
          <w:tcPr>
            <w:tcW w:w="899" w:type="pct"/>
            <w:shd w:val="clear" w:color="auto" w:fill="D0CECE" w:themeFill="background2" w:themeFillShade="E6"/>
            <w:tcMar>
              <w:top w:w="43" w:type="dxa"/>
              <w:left w:w="115" w:type="dxa"/>
              <w:bottom w:w="43" w:type="dxa"/>
              <w:right w:w="115" w:type="dxa"/>
            </w:tcMar>
          </w:tcPr>
          <w:p w14:paraId="25906496" w14:textId="26345BE9" w:rsidR="00EB14B0" w:rsidRPr="006C2C30" w:rsidRDefault="00EB14B0" w:rsidP="00EB14B0">
            <w:pPr>
              <w:rPr>
                <w:rFonts w:ascii="Times New Roman" w:eastAsia="Times New Roman" w:hAnsi="Times New Roman" w:cs="Times New Roman"/>
                <w:sz w:val="24"/>
                <w:szCs w:val="24"/>
              </w:rPr>
            </w:pPr>
            <w:r w:rsidRPr="00A01F38">
              <w:rPr>
                <w:rFonts w:ascii="Times New Roman" w:eastAsia="Times New Roman" w:hAnsi="Times New Roman" w:cs="Times New Roman"/>
                <w:b/>
                <w:bCs/>
                <w:sz w:val="24"/>
                <w:szCs w:val="24"/>
              </w:rPr>
              <w:t xml:space="preserve">Evaluating Support Systems that </w:t>
            </w:r>
            <w:r>
              <w:rPr>
                <w:rFonts w:ascii="Times New Roman" w:eastAsia="Times New Roman" w:hAnsi="Times New Roman" w:cs="Times New Roman"/>
                <w:b/>
                <w:bCs/>
                <w:sz w:val="24"/>
                <w:szCs w:val="24"/>
              </w:rPr>
              <w:t>Benefit Families</w:t>
            </w:r>
          </w:p>
        </w:tc>
        <w:tc>
          <w:tcPr>
            <w:tcW w:w="1234" w:type="pct"/>
            <w:shd w:val="clear" w:color="auto" w:fill="D0CECE" w:themeFill="background2" w:themeFillShade="E6"/>
          </w:tcPr>
          <w:p w14:paraId="2F6FA1F7" w14:textId="77777777" w:rsidR="00EB14B0" w:rsidRPr="00277FE2"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shd w:val="clear" w:color="auto" w:fill="D0CECE" w:themeFill="background2" w:themeFillShade="E6"/>
          </w:tcPr>
          <w:p w14:paraId="68A5418B" w14:textId="77777777" w:rsidR="00EB14B0" w:rsidRPr="00277FE2" w:rsidRDefault="00EB14B0" w:rsidP="00EB14B0">
            <w:pPr>
              <w:rPr>
                <w:rFonts w:ascii="Times New Roman" w:eastAsia="Times New Roman" w:hAnsi="Times New Roman" w:cs="Times New Roman"/>
                <w:b/>
                <w:bCs/>
                <w:sz w:val="24"/>
                <w:szCs w:val="24"/>
              </w:rPr>
            </w:pPr>
          </w:p>
        </w:tc>
        <w:tc>
          <w:tcPr>
            <w:tcW w:w="879" w:type="pct"/>
            <w:shd w:val="clear" w:color="auto" w:fill="D0CECE" w:themeFill="background2" w:themeFillShade="E6"/>
          </w:tcPr>
          <w:p w14:paraId="26D04FE8" w14:textId="77777777"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shd w:val="clear" w:color="auto" w:fill="D0CECE" w:themeFill="background2" w:themeFillShade="E6"/>
          </w:tcPr>
          <w:p w14:paraId="20964C07"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02176384" w14:textId="77777777" w:rsidTr="00EB14B0">
        <w:tc>
          <w:tcPr>
            <w:tcW w:w="197" w:type="pct"/>
            <w:shd w:val="clear" w:color="auto" w:fill="FFFFFF" w:themeFill="background1"/>
          </w:tcPr>
          <w:p w14:paraId="5503650C" w14:textId="7C3CB7FF"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899" w:type="pct"/>
            <w:shd w:val="clear" w:color="auto" w:fill="FFFFFF" w:themeFill="background1"/>
            <w:tcMar>
              <w:top w:w="43" w:type="dxa"/>
              <w:left w:w="115" w:type="dxa"/>
              <w:bottom w:w="43" w:type="dxa"/>
              <w:right w:w="115" w:type="dxa"/>
            </w:tcMar>
          </w:tcPr>
          <w:p w14:paraId="7E484EF4" w14:textId="406BBA02"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Describe components of an effective parenting support system. </w:t>
            </w:r>
          </w:p>
        </w:tc>
        <w:tc>
          <w:tcPr>
            <w:tcW w:w="1234" w:type="pct"/>
          </w:tcPr>
          <w:p w14:paraId="7FCBA8AD"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Description should include</w:t>
            </w:r>
          </w:p>
          <w:p w14:paraId="4312FFC4" w14:textId="77777777" w:rsidR="00EB14B0" w:rsidRPr="00CE6E89" w:rsidRDefault="00EB14B0">
            <w:pPr>
              <w:numPr>
                <w:ilvl w:val="0"/>
                <w:numId w:val="6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sources of </w:t>
            </w:r>
            <w:proofErr w:type="gramStart"/>
            <w:r w:rsidRPr="00CE6E89">
              <w:rPr>
                <w:rFonts w:ascii="Times New Roman" w:eastAsia="Times New Roman" w:hAnsi="Times New Roman" w:cs="Times New Roman"/>
                <w:sz w:val="24"/>
                <w:szCs w:val="24"/>
              </w:rPr>
              <w:t>support from</w:t>
            </w:r>
            <w:proofErr w:type="gramEnd"/>
            <w:r w:rsidRPr="00CE6E89">
              <w:rPr>
                <w:rFonts w:ascii="Times New Roman" w:eastAsia="Times New Roman" w:hAnsi="Times New Roman" w:cs="Times New Roman"/>
                <w:sz w:val="24"/>
                <w:szCs w:val="24"/>
              </w:rPr>
              <w:t xml:space="preserve"> within the family (e.g., other children, parents, </w:t>
            </w:r>
            <w:r w:rsidRPr="00CE6E89">
              <w:rPr>
                <w:rFonts w:ascii="Times New Roman" w:eastAsia="Times New Roman" w:hAnsi="Times New Roman" w:cs="Times New Roman"/>
                <w:sz w:val="24"/>
                <w:szCs w:val="24"/>
              </w:rPr>
              <w:lastRenderedPageBreak/>
              <w:t>in-laws, brothers, and sisters) and their roles</w:t>
            </w:r>
          </w:p>
          <w:p w14:paraId="4E3609F9" w14:textId="77777777" w:rsidR="00EB14B0" w:rsidRDefault="00EB14B0">
            <w:pPr>
              <w:numPr>
                <w:ilvl w:val="0"/>
                <w:numId w:val="6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sources of support from outside the family (e.g., friends, co-workers, community organizations, churches, government agencies, teachers, physicians, counselors, childcare providers, parenting classes</w:t>
            </w:r>
            <w:r>
              <w:rPr>
                <w:rFonts w:ascii="Times New Roman" w:eastAsia="Times New Roman" w:hAnsi="Times New Roman" w:cs="Times New Roman"/>
                <w:sz w:val="24"/>
                <w:szCs w:val="24"/>
              </w:rPr>
              <w:t>, home visiting</w:t>
            </w:r>
            <w:r w:rsidRPr="00CE6E89">
              <w:rPr>
                <w:rFonts w:ascii="Times New Roman" w:eastAsia="Times New Roman" w:hAnsi="Times New Roman" w:cs="Times New Roman"/>
                <w:sz w:val="24"/>
                <w:szCs w:val="24"/>
              </w:rPr>
              <w:t>) and their roles</w:t>
            </w:r>
          </w:p>
          <w:p w14:paraId="3709DF6D" w14:textId="6C77E26B" w:rsidR="00EB14B0" w:rsidRPr="00277FE2" w:rsidRDefault="00EB14B0">
            <w:pPr>
              <w:numPr>
                <w:ilvl w:val="0"/>
                <w:numId w:val="6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ways to match sources of support with needs. </w:t>
            </w:r>
          </w:p>
        </w:tc>
        <w:tc>
          <w:tcPr>
            <w:tcW w:w="992" w:type="pct"/>
          </w:tcPr>
          <w:p w14:paraId="3EE2CDA2"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E6E89">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1DF7877C"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p>
          <w:p w14:paraId="3C156C66"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Thinking</w:t>
            </w:r>
          </w:p>
          <w:p w14:paraId="1CEC626B" w14:textId="77777777" w:rsidR="00EB14B0" w:rsidRPr="00CE6E89" w:rsidRDefault="00EB14B0">
            <w:pPr>
              <w:widowControl w:val="0"/>
              <w:numPr>
                <w:ilvl w:val="0"/>
                <w:numId w:val="68"/>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 xml:space="preserve">What kinds of support can relatives offer to parents and </w:t>
            </w:r>
            <w:r w:rsidRPr="00CE6E89">
              <w:rPr>
                <w:rFonts w:ascii="Times New Roman" w:hAnsi="Times New Roman" w:cs="Times New Roman"/>
                <w:sz w:val="24"/>
                <w:szCs w:val="24"/>
              </w:rPr>
              <w:lastRenderedPageBreak/>
              <w:t>children? What are the advantages and disadvantages of information, support, and assistance provided by relatives?</w:t>
            </w:r>
          </w:p>
          <w:p w14:paraId="338862C9" w14:textId="77777777" w:rsidR="00EB14B0" w:rsidRPr="00CE6E89" w:rsidRDefault="00EB14B0">
            <w:pPr>
              <w:widowControl w:val="0"/>
              <w:numPr>
                <w:ilvl w:val="0"/>
                <w:numId w:val="68"/>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are some direct and indirect ways that grandparents can serve as support for families?</w:t>
            </w:r>
          </w:p>
          <w:p w14:paraId="1242908A" w14:textId="77777777" w:rsidR="00EB14B0" w:rsidRPr="00CE6E89" w:rsidRDefault="00EB14B0">
            <w:pPr>
              <w:widowControl w:val="0"/>
              <w:numPr>
                <w:ilvl w:val="0"/>
                <w:numId w:val="68"/>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are the existing community sources of support for parents and children?</w:t>
            </w:r>
          </w:p>
          <w:p w14:paraId="1EAFB79B"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Communication</w:t>
            </w:r>
          </w:p>
          <w:p w14:paraId="562374FF" w14:textId="77777777" w:rsidR="00EB14B0" w:rsidRPr="00CE6E89" w:rsidRDefault="00EB14B0">
            <w:pPr>
              <w:widowControl w:val="0"/>
              <w:numPr>
                <w:ilvl w:val="0"/>
                <w:numId w:val="69"/>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resources are available to help parents choose a pediatrician or a babysitter? What support can parents obtain from other parents in similar situations?</w:t>
            </w:r>
          </w:p>
          <w:p w14:paraId="294C439D" w14:textId="77777777" w:rsidR="00EB14B0" w:rsidRPr="00CE6E89" w:rsidRDefault="00EB14B0">
            <w:pPr>
              <w:widowControl w:val="0"/>
              <w:numPr>
                <w:ilvl w:val="0"/>
                <w:numId w:val="69"/>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How can parents decide if they or their child needs professional help? What criteria should they use to choose a provider?</w:t>
            </w:r>
          </w:p>
          <w:p w14:paraId="6DCAA3DE" w14:textId="77777777" w:rsidR="00EB14B0" w:rsidRPr="00CE6E89" w:rsidRDefault="00EB14B0">
            <w:pPr>
              <w:widowControl w:val="0"/>
              <w:numPr>
                <w:ilvl w:val="0"/>
                <w:numId w:val="69"/>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questions should parents ask when interviewing a new doctor, babysitter, or childcare provider?</w:t>
            </w:r>
          </w:p>
          <w:p w14:paraId="11FD6094" w14:textId="77777777" w:rsidR="00EB14B0" w:rsidRPr="00CE6E89" w:rsidRDefault="00EB14B0">
            <w:pPr>
              <w:widowControl w:val="0"/>
              <w:numPr>
                <w:ilvl w:val="0"/>
                <w:numId w:val="69"/>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 xml:space="preserve">How can parents communicate to family </w:t>
            </w:r>
            <w:r w:rsidRPr="00CE6E89">
              <w:rPr>
                <w:rFonts w:ascii="Times New Roman" w:hAnsi="Times New Roman" w:cs="Times New Roman"/>
                <w:sz w:val="24"/>
                <w:szCs w:val="24"/>
              </w:rPr>
              <w:lastRenderedPageBreak/>
              <w:t>members their expectations for caring for their child?</w:t>
            </w:r>
          </w:p>
          <w:p w14:paraId="406EDB04"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Leadership</w:t>
            </w:r>
          </w:p>
          <w:p w14:paraId="77D50CB4" w14:textId="77777777" w:rsidR="00EB14B0" w:rsidRPr="00CE6E89" w:rsidRDefault="00EB14B0">
            <w:pPr>
              <w:widowControl w:val="0"/>
              <w:numPr>
                <w:ilvl w:val="0"/>
                <w:numId w:val="70"/>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How can parents and children be encouraged to ask for help?</w:t>
            </w:r>
          </w:p>
          <w:p w14:paraId="435556F1" w14:textId="77777777" w:rsidR="00EB14B0" w:rsidRPr="00CE6E89" w:rsidRDefault="00EB14B0">
            <w:pPr>
              <w:widowControl w:val="0"/>
              <w:numPr>
                <w:ilvl w:val="0"/>
                <w:numId w:val="70"/>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information and support should parents expect to receive from a childcare provider or teacher?</w:t>
            </w:r>
          </w:p>
          <w:p w14:paraId="3BF537A3" w14:textId="77777777" w:rsidR="00EB14B0" w:rsidRPr="00CE6E89" w:rsidRDefault="00EB14B0">
            <w:pPr>
              <w:widowControl w:val="0"/>
              <w:numPr>
                <w:ilvl w:val="0"/>
                <w:numId w:val="70"/>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How should one handle caregivers who overstep their boundaries?</w:t>
            </w:r>
          </w:p>
          <w:p w14:paraId="49644B1F" w14:textId="77777777" w:rsidR="00EB14B0" w:rsidRPr="00CE6E89" w:rsidRDefault="00EB14B0">
            <w:pPr>
              <w:widowControl w:val="0"/>
              <w:numPr>
                <w:ilvl w:val="0"/>
                <w:numId w:val="70"/>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factors influence a family's access to support systems?</w:t>
            </w:r>
          </w:p>
          <w:p w14:paraId="27A2B51C"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Management</w:t>
            </w:r>
          </w:p>
          <w:p w14:paraId="280ACCA3" w14:textId="77777777" w:rsidR="00EB14B0" w:rsidRPr="00CE6E89" w:rsidRDefault="00EB14B0">
            <w:pPr>
              <w:widowControl w:val="0"/>
              <w:numPr>
                <w:ilvl w:val="0"/>
                <w:numId w:val="71"/>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Why is it important for parents to use the resources they need?</w:t>
            </w:r>
          </w:p>
          <w:p w14:paraId="41595E69" w14:textId="77777777" w:rsidR="00EB14B0" w:rsidRPr="00CE6E89" w:rsidRDefault="00EB14B0">
            <w:pPr>
              <w:widowControl w:val="0"/>
              <w:numPr>
                <w:ilvl w:val="0"/>
                <w:numId w:val="71"/>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might be the consequences if public and private resources were not available?</w:t>
            </w:r>
          </w:p>
          <w:p w14:paraId="751C9EAE" w14:textId="77777777" w:rsidR="00EB14B0" w:rsidRPr="00BB17F4" w:rsidRDefault="00EB14B0">
            <w:pPr>
              <w:widowControl w:val="0"/>
              <w:numPr>
                <w:ilvl w:val="0"/>
                <w:numId w:val="71"/>
              </w:numPr>
              <w:autoSpaceDE w:val="0"/>
              <w:autoSpaceDN w:val="0"/>
              <w:adjustRightInd w:val="0"/>
              <w:rPr>
                <w:rFonts w:ascii="Times New Roman" w:eastAsia="Times New Roman" w:hAnsi="Times New Roman" w:cs="Times New Roman"/>
                <w:b/>
                <w:bCs/>
                <w:sz w:val="24"/>
                <w:szCs w:val="24"/>
              </w:rPr>
            </w:pPr>
            <w:r w:rsidRPr="00CE6E89">
              <w:rPr>
                <w:rFonts w:ascii="Times New Roman" w:hAnsi="Times New Roman" w:cs="Times New Roman"/>
                <w:sz w:val="24"/>
                <w:szCs w:val="24"/>
              </w:rPr>
              <w:t>What is the effect of valid support systems on parents, children, and on the community?</w:t>
            </w:r>
          </w:p>
          <w:p w14:paraId="10CD2AF2" w14:textId="20E7BBCE" w:rsidR="00EB14B0" w:rsidRPr="00277FE2" w:rsidRDefault="00EB14B0">
            <w:pPr>
              <w:widowControl w:val="0"/>
              <w:numPr>
                <w:ilvl w:val="0"/>
                <w:numId w:val="71"/>
              </w:numPr>
              <w:autoSpaceDE w:val="0"/>
              <w:autoSpaceDN w:val="0"/>
              <w:adjustRightInd w:val="0"/>
              <w:rPr>
                <w:rFonts w:ascii="Times New Roman" w:eastAsia="Times New Roman" w:hAnsi="Times New Roman" w:cs="Times New Roman"/>
                <w:b/>
                <w:bCs/>
                <w:sz w:val="24"/>
                <w:szCs w:val="24"/>
              </w:rPr>
            </w:pPr>
            <w:r w:rsidRPr="00CE6E89">
              <w:rPr>
                <w:rFonts w:ascii="Times New Roman" w:hAnsi="Times New Roman" w:cs="Times New Roman"/>
                <w:sz w:val="24"/>
                <w:szCs w:val="24"/>
              </w:rPr>
              <w:t>How can a parent evaluate different childcare options? </w:t>
            </w:r>
          </w:p>
        </w:tc>
        <w:tc>
          <w:tcPr>
            <w:tcW w:w="879" w:type="pct"/>
          </w:tcPr>
          <w:p w14:paraId="29F5514B" w14:textId="725DAE4D"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51E06DF8"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Community Service</w:t>
            </w:r>
          </w:p>
          <w:p w14:paraId="29E79AC3" w14:textId="77777777" w:rsidR="00EB14B0" w:rsidRPr="00F90E9D"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Learn</w:t>
            </w:r>
          </w:p>
          <w:p w14:paraId="3528FDB6" w14:textId="77777777" w:rsidR="00EB14B0" w:rsidRPr="00F90E9D"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Serve</w:t>
            </w:r>
          </w:p>
          <w:p w14:paraId="009A04EA" w14:textId="77777777" w:rsidR="00EB14B0" w:rsidRPr="00F90E9D"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Lead</w:t>
            </w:r>
          </w:p>
          <w:p w14:paraId="2FBB37A9" w14:textId="77777777" w:rsidR="00EB14B0" w:rsidRPr="00F90E9D" w:rsidRDefault="00EB14B0" w:rsidP="00EB14B0">
            <w:pPr>
              <w:widowControl w:val="0"/>
              <w:autoSpaceDE w:val="0"/>
              <w:autoSpaceDN w:val="0"/>
              <w:adjustRightInd w:val="0"/>
              <w:rPr>
                <w:rFonts w:ascii="Times New Roman" w:eastAsia="Times New Roman" w:hAnsi="Times New Roman" w:cs="Times New Roman"/>
                <w:sz w:val="24"/>
                <w:szCs w:val="24"/>
              </w:rPr>
            </w:pPr>
          </w:p>
          <w:p w14:paraId="3C532025"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lastRenderedPageBreak/>
              <w:t>Families First</w:t>
            </w:r>
          </w:p>
          <w:p w14:paraId="5C04F0F0"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Dynamics</w:t>
            </w:r>
          </w:p>
          <w:p w14:paraId="449BFFE7"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Balance</w:t>
            </w:r>
          </w:p>
          <w:p w14:paraId="2FB51D28"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Development</w:t>
            </w:r>
          </w:p>
          <w:p w14:paraId="522C5202"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Safety</w:t>
            </w:r>
          </w:p>
          <w:p w14:paraId="095305B3" w14:textId="77777777" w:rsidR="00EB14B0" w:rsidRPr="00F90E9D"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Skills</w:t>
            </w:r>
          </w:p>
          <w:p w14:paraId="510E57E1" w14:textId="77777777" w:rsidR="00EB14B0" w:rsidRPr="00F90E9D"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E4E20E4"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Power of One</w:t>
            </w:r>
          </w:p>
          <w:p w14:paraId="06508F9E"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A Better You</w:t>
            </w:r>
          </w:p>
          <w:p w14:paraId="5BA24A22" w14:textId="77777777" w:rsidR="00EB14B0" w:rsidRPr="00F90E9D"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Family Ties</w:t>
            </w:r>
          </w:p>
          <w:p w14:paraId="7C02DADB" w14:textId="77777777" w:rsidR="00EB14B0" w:rsidRPr="00F90E9D" w:rsidRDefault="00EB14B0" w:rsidP="00EB14B0">
            <w:pPr>
              <w:widowControl w:val="0"/>
              <w:autoSpaceDE w:val="0"/>
              <w:autoSpaceDN w:val="0"/>
              <w:adjustRightInd w:val="0"/>
              <w:rPr>
                <w:rFonts w:ascii="Times New Roman" w:eastAsia="Times New Roman" w:hAnsi="Times New Roman" w:cs="Times New Roman"/>
                <w:sz w:val="24"/>
                <w:szCs w:val="24"/>
              </w:rPr>
            </w:pPr>
          </w:p>
          <w:p w14:paraId="149301F7"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STAND Up</w:t>
            </w:r>
          </w:p>
          <w:p w14:paraId="66BF24B0" w14:textId="77777777" w:rsidR="00EB14B0" w:rsidRPr="00F90E9D"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F90E9D">
              <w:rPr>
                <w:rFonts w:ascii="Times New Roman" w:eastAsia="Times New Roman" w:hAnsi="Times New Roman" w:cs="Times New Roman"/>
                <w:sz w:val="24"/>
                <w:szCs w:val="24"/>
              </w:rPr>
              <w:t>Assess</w:t>
            </w:r>
          </w:p>
          <w:p w14:paraId="4DEF6A79" w14:textId="77777777" w:rsidR="00EB14B0" w:rsidRPr="00F90E9D"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F90E9D">
              <w:rPr>
                <w:rFonts w:ascii="Times New Roman" w:eastAsia="Times New Roman" w:hAnsi="Times New Roman" w:cs="Times New Roman"/>
                <w:sz w:val="24"/>
                <w:szCs w:val="24"/>
              </w:rPr>
              <w:t>Educate</w:t>
            </w:r>
          </w:p>
          <w:p w14:paraId="74D48B6E" w14:textId="77777777" w:rsidR="00EB14B0" w:rsidRPr="00F90E9D"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F90E9D">
              <w:rPr>
                <w:rFonts w:ascii="Times New Roman" w:eastAsia="Times New Roman" w:hAnsi="Times New Roman" w:cs="Times New Roman"/>
                <w:sz w:val="24"/>
                <w:szCs w:val="24"/>
              </w:rPr>
              <w:t>Advocate</w:t>
            </w:r>
          </w:p>
          <w:p w14:paraId="18F5F53F" w14:textId="77777777" w:rsidR="00EB14B0" w:rsidRPr="00F90E9D"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3800157D" w14:textId="77777777" w:rsidR="00EB14B0" w:rsidRPr="00F90E9D"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F90E9D">
              <w:rPr>
                <w:rFonts w:ascii="Times New Roman" w:eastAsia="Times New Roman" w:hAnsi="Times New Roman" w:cs="Times New Roman"/>
                <w:b/>
                <w:sz w:val="24"/>
                <w:szCs w:val="24"/>
                <w:u w:val="single"/>
              </w:rPr>
              <w:t>Competitive Event--STAR Events</w:t>
            </w:r>
          </w:p>
          <w:p w14:paraId="76453366"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Focus on Children</w:t>
            </w:r>
          </w:p>
          <w:p w14:paraId="57D1CBD6"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Interpersonal Communications</w:t>
            </w:r>
          </w:p>
          <w:p w14:paraId="2685AD48"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National Programs in Action</w:t>
            </w:r>
          </w:p>
          <w:p w14:paraId="71556324"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Professional Presentation</w:t>
            </w:r>
          </w:p>
          <w:p w14:paraId="73C960EC" w14:textId="0A296CE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national website for online events</w:t>
            </w:r>
          </w:p>
          <w:p w14:paraId="0F983FE3" w14:textId="77777777" w:rsidR="00EB14B0" w:rsidRPr="00F90E9D"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F90E9D">
              <w:rPr>
                <w:rFonts w:ascii="Times New Roman" w:eastAsia="Times New Roman" w:hAnsi="Times New Roman" w:cs="Times New Roman"/>
                <w:sz w:val="24"/>
                <w:szCs w:val="24"/>
              </w:rPr>
              <w:t>Check the website for Skill Events</w:t>
            </w:r>
          </w:p>
          <w:p w14:paraId="433C79BF"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E1F2D5E" w14:textId="77777777" w:rsidTr="00EB14B0">
        <w:tc>
          <w:tcPr>
            <w:tcW w:w="197" w:type="pct"/>
            <w:shd w:val="clear" w:color="auto" w:fill="FFFFFF" w:themeFill="background1"/>
          </w:tcPr>
          <w:p w14:paraId="7C28D2A8" w14:textId="4A0D3192"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63</w:t>
            </w:r>
          </w:p>
        </w:tc>
        <w:tc>
          <w:tcPr>
            <w:tcW w:w="899" w:type="pct"/>
            <w:shd w:val="clear" w:color="auto" w:fill="FFFFFF" w:themeFill="background1"/>
            <w:tcMar>
              <w:top w:w="43" w:type="dxa"/>
              <w:left w:w="115" w:type="dxa"/>
              <w:bottom w:w="43" w:type="dxa"/>
              <w:right w:w="115" w:type="dxa"/>
            </w:tcMar>
          </w:tcPr>
          <w:p w14:paraId="45267A15" w14:textId="4E7D5976"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Investigate resources available to parents. </w:t>
            </w:r>
          </w:p>
        </w:tc>
        <w:tc>
          <w:tcPr>
            <w:tcW w:w="1234" w:type="pct"/>
          </w:tcPr>
          <w:p w14:paraId="39DDDE88"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Investigation should include</w:t>
            </w:r>
          </w:p>
          <w:p w14:paraId="0FAED902" w14:textId="77777777" w:rsidR="00EB14B0" w:rsidRPr="00CE6E89" w:rsidRDefault="00EB14B0">
            <w:pPr>
              <w:numPr>
                <w:ilvl w:val="0"/>
                <w:numId w:val="7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the benefits families receive from parenting education, support, and assistance</w:t>
            </w:r>
          </w:p>
          <w:p w14:paraId="41C7CDC9" w14:textId="77777777" w:rsidR="00EB14B0" w:rsidRPr="00BD04A3" w:rsidRDefault="00EB14B0">
            <w:pPr>
              <w:numPr>
                <w:ilvl w:val="0"/>
                <w:numId w:val="72"/>
              </w:numPr>
              <w:spacing w:before="100" w:beforeAutospacing="1" w:after="100" w:afterAutospacing="1" w:line="256" w:lineRule="auto"/>
              <w:rPr>
                <w:rFonts w:ascii="Times New Roman" w:eastAsia="Times New Roman" w:hAnsi="Times New Roman" w:cs="Times New Roman"/>
                <w:sz w:val="24"/>
                <w:szCs w:val="24"/>
              </w:rPr>
            </w:pPr>
            <w:r w:rsidRPr="00BD04A3">
              <w:rPr>
                <w:rFonts w:ascii="Times New Roman" w:eastAsia="Times New Roman" w:hAnsi="Times New Roman" w:cs="Times New Roman"/>
                <w:sz w:val="24"/>
                <w:szCs w:val="24"/>
              </w:rPr>
              <w:t>identifying examples of available human, financial, environmental, community, and material resources (e.g., family service programs from the Department of Health and the Department of Human Services, health care providers, Virginia WIC [Women, Infant, and Children], Virginia Cooperative Extension Service programs, Expanded Food and Nutrition Education Program [EFNEP], Supplemental Nutrition Assistance Program Education [SNAP-Ed], family resource centers, preventive health care programs, helplines, recreation and leisure activities, mental health resources,</w:t>
            </w:r>
            <w:r>
              <w:rPr>
                <w:rFonts w:ascii="Times New Roman" w:eastAsia="Times New Roman" w:hAnsi="Times New Roman" w:cs="Times New Roman"/>
                <w:sz w:val="24"/>
                <w:szCs w:val="24"/>
              </w:rPr>
              <w:t xml:space="preserve"> </w:t>
            </w:r>
            <w:r w:rsidRPr="00BD04A3">
              <w:rPr>
                <w:rFonts w:ascii="Times New Roman" w:eastAsia="Times New Roman" w:hAnsi="Times New Roman" w:cs="Times New Roman"/>
                <w:sz w:val="24"/>
                <w:szCs w:val="24"/>
              </w:rPr>
              <w:t xml:space="preserve">early intervention programs) </w:t>
            </w:r>
          </w:p>
          <w:p w14:paraId="4692D163" w14:textId="77777777" w:rsidR="00EB14B0" w:rsidRDefault="00EB14B0">
            <w:pPr>
              <w:numPr>
                <w:ilvl w:val="0"/>
                <w:numId w:val="7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classifying resources needed to ensure the emotional and physical well-being of parent and child</w:t>
            </w:r>
          </w:p>
          <w:p w14:paraId="702645A0" w14:textId="3B3049FA" w:rsidR="00EB14B0" w:rsidRPr="00277FE2" w:rsidRDefault="00EB14B0">
            <w:pPr>
              <w:numPr>
                <w:ilvl w:val="0"/>
                <w:numId w:val="72"/>
              </w:numPr>
              <w:spacing w:before="100" w:beforeAutospacing="1" w:after="100" w:afterAutospacing="1"/>
              <w:rPr>
                <w:rFonts w:ascii="Times New Roman" w:eastAsia="Times New Roman" w:hAnsi="Times New Roman" w:cs="Times New Roman"/>
                <w:sz w:val="24"/>
                <w:szCs w:val="24"/>
              </w:rPr>
            </w:pPr>
            <w:proofErr w:type="gramStart"/>
            <w:r w:rsidRPr="00CE6E89">
              <w:rPr>
                <w:rFonts w:ascii="Times New Roman" w:eastAsia="Times New Roman" w:hAnsi="Times New Roman" w:cs="Times New Roman"/>
                <w:sz w:val="24"/>
                <w:szCs w:val="24"/>
              </w:rPr>
              <w:t>outlining</w:t>
            </w:r>
            <w:proofErr w:type="gramEnd"/>
            <w:r w:rsidRPr="00CE6E89">
              <w:rPr>
                <w:rFonts w:ascii="Times New Roman" w:eastAsia="Times New Roman" w:hAnsi="Times New Roman" w:cs="Times New Roman"/>
                <w:sz w:val="24"/>
                <w:szCs w:val="24"/>
              </w:rPr>
              <w:t xml:space="preserve"> a management plan for obtaining and using needed resources. </w:t>
            </w:r>
          </w:p>
        </w:tc>
        <w:tc>
          <w:tcPr>
            <w:tcW w:w="992" w:type="pct"/>
          </w:tcPr>
          <w:p w14:paraId="20FE018B"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4B8E00B2"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Thinking</w:t>
            </w:r>
          </w:p>
          <w:p w14:paraId="21BD8648" w14:textId="77777777" w:rsidR="00EB14B0" w:rsidRPr="00CE6E89" w:rsidRDefault="00EB14B0">
            <w:pPr>
              <w:numPr>
                <w:ilvl w:val="0"/>
                <w:numId w:val="7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What are the positive influences on parents and children of grandparents, other relatives, friends, co-workers, doctors, teachers, neighbors, and selected community agencies? What are the negative influences of these individuals or groups?</w:t>
            </w:r>
          </w:p>
          <w:p w14:paraId="7ED534EB" w14:textId="77777777" w:rsidR="00EB14B0" w:rsidRPr="00CE6E89" w:rsidRDefault="00EB14B0">
            <w:pPr>
              <w:numPr>
                <w:ilvl w:val="0"/>
                <w:numId w:val="7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agencies in the community offer support to parents and children?</w:t>
            </w:r>
          </w:p>
          <w:p w14:paraId="545C277C" w14:textId="77777777" w:rsidR="00EB14B0" w:rsidRPr="00CE6E89" w:rsidRDefault="00EB14B0">
            <w:pPr>
              <w:numPr>
                <w:ilvl w:val="0"/>
                <w:numId w:val="7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How much support and assistance should one expect from parents when forming a future family?</w:t>
            </w:r>
          </w:p>
          <w:p w14:paraId="6E63B3A9"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Communication</w:t>
            </w:r>
          </w:p>
          <w:p w14:paraId="01F03EA7" w14:textId="77777777" w:rsidR="00EB14B0" w:rsidRPr="00CE6E89" w:rsidRDefault="00EB14B0">
            <w:pPr>
              <w:numPr>
                <w:ilvl w:val="0"/>
                <w:numId w:val="7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Where do individuals acquire beliefs and attitudes about the sources of support available for parents and children? What can happen if the source of support has a philosophy, mission, or values different from the parents?</w:t>
            </w:r>
          </w:p>
          <w:p w14:paraId="78A041A4" w14:textId="77777777" w:rsidR="00EB14B0" w:rsidRPr="00CE6E89" w:rsidRDefault="00EB14B0">
            <w:pPr>
              <w:numPr>
                <w:ilvl w:val="0"/>
                <w:numId w:val="7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factors determine the amount of support needed by parents and children?</w:t>
            </w:r>
          </w:p>
          <w:p w14:paraId="37031A88" w14:textId="77777777" w:rsidR="00EB14B0" w:rsidRPr="00CE6E89" w:rsidRDefault="00EB14B0">
            <w:pPr>
              <w:numPr>
                <w:ilvl w:val="0"/>
                <w:numId w:val="7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Why are some parents reluctant to seek help?</w:t>
            </w:r>
          </w:p>
          <w:p w14:paraId="0D1D97D2"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Leadership</w:t>
            </w:r>
          </w:p>
          <w:p w14:paraId="4356008C" w14:textId="77777777" w:rsidR="00EB14B0" w:rsidRPr="00CE6E89" w:rsidRDefault="00EB14B0">
            <w:pPr>
              <w:numPr>
                <w:ilvl w:val="0"/>
                <w:numId w:val="75"/>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What would be the advantages of the support of friends and neighbors who have children the same age? What would be the disadvantages?</w:t>
            </w:r>
          </w:p>
          <w:p w14:paraId="555FC99C" w14:textId="77777777" w:rsidR="00EB14B0" w:rsidRPr="00CE6E89" w:rsidRDefault="00EB14B0">
            <w:pPr>
              <w:numPr>
                <w:ilvl w:val="0"/>
                <w:numId w:val="75"/>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How would you feel if your parents contributed financial support for your future family? What influence might they have on your family?</w:t>
            </w:r>
          </w:p>
          <w:p w14:paraId="56C63BD7"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Management</w:t>
            </w:r>
          </w:p>
          <w:p w14:paraId="0DF27C9A" w14:textId="77777777" w:rsidR="00EB14B0" w:rsidRPr="00CE6E89" w:rsidRDefault="00EB14B0">
            <w:pPr>
              <w:numPr>
                <w:ilvl w:val="0"/>
                <w:numId w:val="76"/>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What information </w:t>
            </w:r>
            <w:proofErr w:type="gramStart"/>
            <w:r w:rsidRPr="00CE6E89">
              <w:rPr>
                <w:rFonts w:ascii="Times New Roman" w:eastAsia="Times New Roman" w:hAnsi="Times New Roman" w:cs="Times New Roman"/>
                <w:sz w:val="24"/>
                <w:szCs w:val="24"/>
              </w:rPr>
              <w:t>do</w:t>
            </w:r>
            <w:proofErr w:type="gramEnd"/>
            <w:r w:rsidRPr="00CE6E89">
              <w:rPr>
                <w:rFonts w:ascii="Times New Roman" w:eastAsia="Times New Roman" w:hAnsi="Times New Roman" w:cs="Times New Roman"/>
                <w:sz w:val="24"/>
                <w:szCs w:val="24"/>
              </w:rPr>
              <w:t xml:space="preserve"> parents need about community agencies or professional resources? Where can they obtain this information?</w:t>
            </w:r>
          </w:p>
          <w:p w14:paraId="39FBC8A3" w14:textId="77777777" w:rsidR="00EB14B0" w:rsidRPr="00BB17F4" w:rsidRDefault="00EB14B0">
            <w:pPr>
              <w:numPr>
                <w:ilvl w:val="0"/>
                <w:numId w:val="76"/>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What are barriers to seeking and getting support? How can one overcome these barriers?</w:t>
            </w:r>
          </w:p>
          <w:p w14:paraId="074A0EB4" w14:textId="38449458" w:rsidR="00EB14B0" w:rsidRPr="00277FE2" w:rsidRDefault="00EB14B0">
            <w:pPr>
              <w:numPr>
                <w:ilvl w:val="0"/>
                <w:numId w:val="76"/>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What questions can parents ask when selecting support services? </w:t>
            </w:r>
          </w:p>
        </w:tc>
        <w:tc>
          <w:tcPr>
            <w:tcW w:w="879" w:type="pct"/>
          </w:tcPr>
          <w:p w14:paraId="3F22C15E" w14:textId="70D2A490"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 xml:space="preserve">English: 9.RI, 9.LU, 9.C, 9.R, 10.RI, 10.LU, 10.C, 10.R, </w:t>
            </w:r>
            <w:r w:rsidRPr="00DC5E13">
              <w:rPr>
                <w:rFonts w:ascii="Times New Roman" w:eastAsia="Times New Roman" w:hAnsi="Times New Roman" w:cs="Times New Roman"/>
                <w:sz w:val="24"/>
                <w:szCs w:val="24"/>
              </w:rPr>
              <w:lastRenderedPageBreak/>
              <w:t>11.DSR, 11.RI, 11.LU, 11.C, 11.R, 12.RI, 12.LU, 12.C, 12.R</w:t>
            </w:r>
          </w:p>
        </w:tc>
        <w:tc>
          <w:tcPr>
            <w:tcW w:w="799" w:type="pct"/>
          </w:tcPr>
          <w:p w14:paraId="720149EB" w14:textId="77777777" w:rsidR="00EB14B0" w:rsidRPr="006F0DC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F0DCC">
              <w:rPr>
                <w:rFonts w:ascii="Times New Roman" w:eastAsia="Times New Roman" w:hAnsi="Times New Roman" w:cs="Times New Roman"/>
                <w:b/>
                <w:sz w:val="24"/>
                <w:szCs w:val="24"/>
                <w:u w:val="single"/>
              </w:rPr>
              <w:lastRenderedPageBreak/>
              <w:t>Community Service</w:t>
            </w:r>
          </w:p>
          <w:p w14:paraId="367DB322" w14:textId="77777777" w:rsidR="00EB14B0" w:rsidRPr="006F0DCC"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Learn</w:t>
            </w:r>
          </w:p>
          <w:p w14:paraId="0F4DF573" w14:textId="77777777" w:rsidR="00EB14B0" w:rsidRPr="006F0DCC"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Serve</w:t>
            </w:r>
          </w:p>
          <w:p w14:paraId="3CCDE4F0" w14:textId="77777777" w:rsidR="00EB14B0" w:rsidRPr="006F0DCC"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lastRenderedPageBreak/>
              <w:t>Lead</w:t>
            </w:r>
          </w:p>
          <w:p w14:paraId="41D4B2D0" w14:textId="77777777" w:rsidR="00EB14B0" w:rsidRPr="006F0DCC" w:rsidRDefault="00EB14B0" w:rsidP="00EB14B0">
            <w:pPr>
              <w:widowControl w:val="0"/>
              <w:autoSpaceDE w:val="0"/>
              <w:autoSpaceDN w:val="0"/>
              <w:adjustRightInd w:val="0"/>
              <w:rPr>
                <w:rFonts w:ascii="Times New Roman" w:eastAsia="Times New Roman" w:hAnsi="Times New Roman" w:cs="Times New Roman"/>
                <w:sz w:val="24"/>
                <w:szCs w:val="24"/>
              </w:rPr>
            </w:pPr>
          </w:p>
          <w:p w14:paraId="17DCB76C" w14:textId="77777777" w:rsidR="00EB14B0" w:rsidRPr="006F0DC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F0DCC">
              <w:rPr>
                <w:rFonts w:ascii="Times New Roman" w:eastAsia="Times New Roman" w:hAnsi="Times New Roman" w:cs="Times New Roman"/>
                <w:b/>
                <w:sz w:val="24"/>
                <w:szCs w:val="24"/>
                <w:u w:val="single"/>
              </w:rPr>
              <w:t>Families First</w:t>
            </w:r>
          </w:p>
          <w:p w14:paraId="09756641" w14:textId="77777777" w:rsidR="00EB14B0" w:rsidRPr="006F0DC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Dynamics</w:t>
            </w:r>
          </w:p>
          <w:p w14:paraId="77E0920B" w14:textId="77777777" w:rsidR="00EB14B0" w:rsidRPr="006F0DC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Balance</w:t>
            </w:r>
          </w:p>
          <w:p w14:paraId="7D4FA64E" w14:textId="77777777" w:rsidR="00EB14B0" w:rsidRPr="006F0DC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Development</w:t>
            </w:r>
          </w:p>
          <w:p w14:paraId="73ABF758" w14:textId="77777777" w:rsidR="00EB14B0" w:rsidRPr="006F0DC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Safety</w:t>
            </w:r>
          </w:p>
          <w:p w14:paraId="273CD24C" w14:textId="77777777" w:rsidR="00EB14B0" w:rsidRPr="00D547B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Skills</w:t>
            </w:r>
          </w:p>
          <w:p w14:paraId="635C73AA" w14:textId="77777777" w:rsidR="00EB14B0" w:rsidRPr="006F0DCC"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CCE3A97" w14:textId="77777777" w:rsidR="00EB14B0" w:rsidRPr="006F0DC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F0DCC">
              <w:rPr>
                <w:rFonts w:ascii="Times New Roman" w:eastAsia="Times New Roman" w:hAnsi="Times New Roman" w:cs="Times New Roman"/>
                <w:b/>
                <w:sz w:val="24"/>
                <w:szCs w:val="24"/>
                <w:u w:val="single"/>
              </w:rPr>
              <w:t>Power of One</w:t>
            </w:r>
          </w:p>
          <w:p w14:paraId="3EAA9A08" w14:textId="77777777" w:rsidR="00EB14B0" w:rsidRPr="006F0DC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A Better You</w:t>
            </w:r>
          </w:p>
          <w:p w14:paraId="31E40364" w14:textId="77777777" w:rsidR="00EB14B0" w:rsidRPr="006F0DC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Family Ties</w:t>
            </w:r>
          </w:p>
          <w:p w14:paraId="1362EF0B" w14:textId="77777777" w:rsidR="00EB14B0" w:rsidRPr="006F0DCC" w:rsidRDefault="00EB14B0" w:rsidP="00EB14B0">
            <w:pPr>
              <w:widowControl w:val="0"/>
              <w:autoSpaceDE w:val="0"/>
              <w:autoSpaceDN w:val="0"/>
              <w:adjustRightInd w:val="0"/>
              <w:rPr>
                <w:rFonts w:ascii="Times New Roman" w:eastAsia="Times New Roman" w:hAnsi="Times New Roman" w:cs="Times New Roman"/>
                <w:sz w:val="24"/>
                <w:szCs w:val="24"/>
              </w:rPr>
            </w:pPr>
          </w:p>
          <w:p w14:paraId="5579390F" w14:textId="77777777" w:rsidR="00EB14B0" w:rsidRPr="006F0DC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F0DCC">
              <w:rPr>
                <w:rFonts w:ascii="Times New Roman" w:eastAsia="Times New Roman" w:hAnsi="Times New Roman" w:cs="Times New Roman"/>
                <w:b/>
                <w:sz w:val="24"/>
                <w:szCs w:val="24"/>
                <w:u w:val="single"/>
              </w:rPr>
              <w:t>STAND Up</w:t>
            </w:r>
          </w:p>
          <w:p w14:paraId="268ED9E7" w14:textId="77777777" w:rsidR="00EB14B0" w:rsidRPr="006F0DCC"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F0DCC">
              <w:rPr>
                <w:rFonts w:ascii="Times New Roman" w:eastAsia="Times New Roman" w:hAnsi="Times New Roman" w:cs="Times New Roman"/>
                <w:sz w:val="24"/>
                <w:szCs w:val="24"/>
              </w:rPr>
              <w:t>Assess</w:t>
            </w:r>
          </w:p>
          <w:p w14:paraId="514A4A82" w14:textId="77777777" w:rsidR="00EB14B0" w:rsidRPr="006F0DCC"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F0DCC">
              <w:rPr>
                <w:rFonts w:ascii="Times New Roman" w:eastAsia="Times New Roman" w:hAnsi="Times New Roman" w:cs="Times New Roman"/>
                <w:sz w:val="24"/>
                <w:szCs w:val="24"/>
              </w:rPr>
              <w:t>Educate</w:t>
            </w:r>
          </w:p>
          <w:p w14:paraId="2A194408" w14:textId="77777777" w:rsidR="00EB14B0" w:rsidRPr="006F0DCC"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F0DCC">
              <w:rPr>
                <w:rFonts w:ascii="Times New Roman" w:eastAsia="Times New Roman" w:hAnsi="Times New Roman" w:cs="Times New Roman"/>
                <w:sz w:val="24"/>
                <w:szCs w:val="24"/>
              </w:rPr>
              <w:t>Advocate</w:t>
            </w:r>
          </w:p>
          <w:p w14:paraId="2653A27A" w14:textId="77777777" w:rsidR="00EB14B0" w:rsidRPr="006F0DCC"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4545CA03" w14:textId="77777777" w:rsidR="00EB14B0" w:rsidRPr="006F0DC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F0DCC">
              <w:rPr>
                <w:rFonts w:ascii="Times New Roman" w:eastAsia="Times New Roman" w:hAnsi="Times New Roman" w:cs="Times New Roman"/>
                <w:b/>
                <w:sz w:val="24"/>
                <w:szCs w:val="24"/>
                <w:u w:val="single"/>
              </w:rPr>
              <w:t>Competitive Event--STAR Events</w:t>
            </w:r>
          </w:p>
          <w:p w14:paraId="2163A57D" w14:textId="77777777"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Focus on Children</w:t>
            </w:r>
          </w:p>
          <w:p w14:paraId="06D0826F" w14:textId="77777777"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Interpersonal Communications</w:t>
            </w:r>
          </w:p>
          <w:p w14:paraId="08287D85" w14:textId="77777777" w:rsidR="00EB14B0" w:rsidRPr="00D547B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Job Interview</w:t>
            </w:r>
          </w:p>
          <w:p w14:paraId="14641CB4" w14:textId="77777777"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National Programs in Action</w:t>
            </w:r>
          </w:p>
          <w:p w14:paraId="5FADE082" w14:textId="77777777"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Professional Presentation</w:t>
            </w:r>
          </w:p>
          <w:p w14:paraId="2C8AC121" w14:textId="77777777"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Public Policy Advocate</w:t>
            </w:r>
          </w:p>
          <w:p w14:paraId="621FEA06" w14:textId="0977AD71"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t>Check the national website for online events</w:t>
            </w:r>
          </w:p>
          <w:p w14:paraId="7D61DC9D" w14:textId="77777777" w:rsidR="00EB14B0" w:rsidRPr="006F0DC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F0DCC">
              <w:rPr>
                <w:rFonts w:ascii="Times New Roman" w:eastAsia="Times New Roman" w:hAnsi="Times New Roman" w:cs="Times New Roman"/>
                <w:sz w:val="24"/>
                <w:szCs w:val="24"/>
              </w:rPr>
              <w:lastRenderedPageBreak/>
              <w:t>Check the website for Skill Events</w:t>
            </w:r>
          </w:p>
          <w:p w14:paraId="336112E8"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3BFBC506" w14:textId="77777777" w:rsidTr="00EB14B0">
        <w:tc>
          <w:tcPr>
            <w:tcW w:w="197" w:type="pct"/>
          </w:tcPr>
          <w:p w14:paraId="23C89821" w14:textId="6810CD0F"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899" w:type="pct"/>
            <w:shd w:val="clear" w:color="auto" w:fill="FFFFFF" w:themeFill="background1"/>
            <w:tcMar>
              <w:top w:w="43" w:type="dxa"/>
              <w:left w:w="115" w:type="dxa"/>
              <w:bottom w:w="43" w:type="dxa"/>
              <w:right w:w="115" w:type="dxa"/>
            </w:tcMar>
          </w:tcPr>
          <w:p w14:paraId="6180F8D0" w14:textId="6797944F"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Identify available childcare options. </w:t>
            </w:r>
          </w:p>
        </w:tc>
        <w:tc>
          <w:tcPr>
            <w:tcW w:w="1234" w:type="pct"/>
          </w:tcPr>
          <w:p w14:paraId="3D218F10"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Identification should include types of childcare and features of childcare options, including</w:t>
            </w:r>
          </w:p>
          <w:p w14:paraId="4B7A3606" w14:textId="77777777" w:rsidR="00EB14B0" w:rsidRPr="00CE6E89" w:rsidRDefault="00EB14B0">
            <w:pPr>
              <w:numPr>
                <w:ilvl w:val="0"/>
                <w:numId w:val="90"/>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child</w:t>
            </w:r>
            <w:r>
              <w:rPr>
                <w:rFonts w:ascii="Times New Roman" w:eastAsia="Times New Roman" w:hAnsi="Times New Roman" w:cs="Times New Roman"/>
                <w:sz w:val="24"/>
                <w:szCs w:val="24"/>
              </w:rPr>
              <w:t xml:space="preserve"> day</w:t>
            </w:r>
            <w:r w:rsidRPr="00CE6E89">
              <w:rPr>
                <w:rFonts w:ascii="Times New Roman" w:eastAsia="Times New Roman" w:hAnsi="Times New Roman" w:cs="Times New Roman"/>
                <w:sz w:val="24"/>
                <w:szCs w:val="24"/>
              </w:rPr>
              <w:t xml:space="preserve"> centers (e.g., commercial, faith-based, employer-sponsored, licensed and regulated vs. unlicensed and unregulated)</w:t>
            </w:r>
          </w:p>
          <w:p w14:paraId="2A775C86" w14:textId="77777777" w:rsidR="00EB14B0" w:rsidRPr="00D066B9" w:rsidRDefault="00EB14B0">
            <w:pPr>
              <w:numPr>
                <w:ilvl w:val="0"/>
                <w:numId w:val="90"/>
              </w:numPr>
              <w:spacing w:before="100" w:beforeAutospacing="1" w:after="100" w:afterAutospacing="1"/>
              <w:rPr>
                <w:rFonts w:ascii="Times New Roman" w:eastAsia="Times New Roman" w:hAnsi="Times New Roman" w:cs="Times New Roman"/>
                <w:sz w:val="24"/>
                <w:szCs w:val="24"/>
              </w:rPr>
            </w:pPr>
            <w:r w:rsidRPr="00D066B9">
              <w:rPr>
                <w:rFonts w:ascii="Times New Roman" w:eastAsia="Times New Roman" w:hAnsi="Times New Roman" w:cs="Times New Roman"/>
                <w:sz w:val="24"/>
                <w:szCs w:val="24"/>
              </w:rPr>
              <w:lastRenderedPageBreak/>
              <w:t>family day home providers</w:t>
            </w:r>
          </w:p>
          <w:p w14:paraId="40253A13" w14:textId="77777777" w:rsidR="00EB14B0" w:rsidRPr="00D066B9" w:rsidRDefault="00EB14B0">
            <w:pPr>
              <w:numPr>
                <w:ilvl w:val="0"/>
                <w:numId w:val="90"/>
              </w:numPr>
              <w:spacing w:before="100" w:beforeAutospacing="1" w:after="100" w:afterAutospacing="1"/>
              <w:rPr>
                <w:rFonts w:ascii="Times New Roman" w:eastAsia="Times New Roman" w:hAnsi="Times New Roman" w:cs="Times New Roman"/>
                <w:sz w:val="24"/>
                <w:szCs w:val="24"/>
              </w:rPr>
            </w:pPr>
            <w:r w:rsidRPr="00D066B9">
              <w:rPr>
                <w:rFonts w:ascii="Times New Roman" w:eastAsia="Times New Roman" w:hAnsi="Times New Roman" w:cs="Times New Roman"/>
                <w:sz w:val="24"/>
                <w:szCs w:val="24"/>
              </w:rPr>
              <w:t>in-home childcare (e.g., childcare provided in the home by a provider who does not live in the home)</w:t>
            </w:r>
          </w:p>
          <w:p w14:paraId="6F31C9FC" w14:textId="77777777" w:rsidR="00EB14B0" w:rsidRPr="00CE6E89" w:rsidRDefault="00EB14B0">
            <w:pPr>
              <w:numPr>
                <w:ilvl w:val="0"/>
                <w:numId w:val="90"/>
              </w:numPr>
              <w:spacing w:before="100" w:beforeAutospacing="1" w:after="100" w:afterAutospacing="1"/>
              <w:rPr>
                <w:rFonts w:ascii="Times New Roman" w:eastAsia="Times New Roman" w:hAnsi="Times New Roman" w:cs="Times New Roman"/>
                <w:sz w:val="24"/>
                <w:szCs w:val="24"/>
              </w:rPr>
            </w:pPr>
            <w:proofErr w:type="gramStart"/>
            <w:r w:rsidRPr="00CE6E89">
              <w:rPr>
                <w:rFonts w:ascii="Times New Roman" w:eastAsia="Times New Roman" w:hAnsi="Times New Roman" w:cs="Times New Roman"/>
                <w:sz w:val="24"/>
                <w:szCs w:val="24"/>
              </w:rPr>
              <w:t>preschool</w:t>
            </w:r>
            <w:proofErr w:type="gramEnd"/>
            <w:r w:rsidRPr="00CE6E89">
              <w:rPr>
                <w:rFonts w:ascii="Times New Roman" w:eastAsia="Times New Roman" w:hAnsi="Times New Roman" w:cs="Times New Roman"/>
                <w:sz w:val="24"/>
                <w:szCs w:val="24"/>
              </w:rPr>
              <w:t xml:space="preserve"> programs, including Head Start, Early Head Start, Virginia Preschool Initiative</w:t>
            </w:r>
          </w:p>
          <w:p w14:paraId="641EB5A4" w14:textId="77777777" w:rsidR="00EB14B0" w:rsidRPr="00CE6E89" w:rsidRDefault="00EB14B0">
            <w:pPr>
              <w:numPr>
                <w:ilvl w:val="0"/>
                <w:numId w:val="90"/>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parent cooperative schools</w:t>
            </w:r>
          </w:p>
          <w:p w14:paraId="092B4067" w14:textId="77777777" w:rsidR="00EB14B0" w:rsidRPr="00CE6E89" w:rsidRDefault="00EB14B0">
            <w:pPr>
              <w:numPr>
                <w:ilvl w:val="0"/>
                <w:numId w:val="90"/>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school-age childcare programs, including </w:t>
            </w:r>
            <w:r>
              <w:rPr>
                <w:rFonts w:ascii="Times New Roman" w:eastAsia="Times New Roman" w:hAnsi="Times New Roman" w:cs="Times New Roman"/>
                <w:sz w:val="24"/>
                <w:szCs w:val="24"/>
              </w:rPr>
              <w:t>self-care child and family, friend, or neighbor</w:t>
            </w:r>
            <w:r w:rsidRPr="00CE6E89">
              <w:rPr>
                <w:rFonts w:ascii="Times New Roman" w:eastAsia="Times New Roman" w:hAnsi="Times New Roman" w:cs="Times New Roman"/>
                <w:sz w:val="24"/>
                <w:szCs w:val="24"/>
              </w:rPr>
              <w:t xml:space="preserve"> arrangements</w:t>
            </w:r>
          </w:p>
          <w:p w14:paraId="5B527181" w14:textId="77777777" w:rsidR="00EB14B0" w:rsidRDefault="00EB14B0">
            <w:pPr>
              <w:numPr>
                <w:ilvl w:val="0"/>
                <w:numId w:val="90"/>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stay-at-home parents. </w:t>
            </w:r>
          </w:p>
          <w:p w14:paraId="04D943A6" w14:textId="77777777" w:rsidR="00EB14B0" w:rsidRPr="00D03E8E"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Resources:</w:t>
            </w:r>
          </w:p>
          <w:p w14:paraId="1E04EC5B" w14:textId="77777777" w:rsidR="00EB14B0" w:rsidRPr="00D06544" w:rsidRDefault="00EB14B0">
            <w:pPr>
              <w:pStyle w:val="ListParagraph"/>
              <w:numPr>
                <w:ilvl w:val="0"/>
                <w:numId w:val="221"/>
              </w:numPr>
              <w:rPr>
                <w:rStyle w:val="Hyperlink"/>
                <w:rFonts w:ascii="Times New Roman" w:hAnsi="Times New Roman" w:cs="Times New Roman"/>
                <w:sz w:val="24"/>
                <w:szCs w:val="24"/>
              </w:rPr>
            </w:pPr>
            <w:hyperlink r:id="rId12" w:history="1">
              <w:r w:rsidRPr="00D950E0">
                <w:rPr>
                  <w:rStyle w:val="Hyperlink"/>
                  <w:rFonts w:ascii="Times New Roman" w:hAnsi="Times New Roman" w:cs="Times New Roman"/>
                  <w:sz w:val="24"/>
                  <w:szCs w:val="24"/>
                </w:rPr>
                <w:t>Child Care VA</w:t>
              </w:r>
            </w:hyperlink>
            <w:r w:rsidRPr="00D06544">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Virginia Department of Education (VDOE)</w:t>
            </w:r>
          </w:p>
          <w:p w14:paraId="3DEC299D" w14:textId="77777777" w:rsidR="00EB14B0" w:rsidRPr="00D950E0" w:rsidRDefault="00EB14B0">
            <w:pPr>
              <w:pStyle w:val="ListParagraph"/>
              <w:numPr>
                <w:ilvl w:val="0"/>
                <w:numId w:val="221"/>
              </w:numPr>
              <w:rPr>
                <w:rStyle w:val="Hyperlink"/>
                <w:rFonts w:ascii="Times New Roman" w:hAnsi="Times New Roman" w:cs="Times New Roman"/>
                <w:sz w:val="24"/>
                <w:szCs w:val="24"/>
              </w:rPr>
            </w:pPr>
            <w:hyperlink r:id="rId13" w:history="1">
              <w:r w:rsidRPr="00D950E0">
                <w:rPr>
                  <w:rStyle w:val="Hyperlink"/>
                  <w:rFonts w:ascii="Times New Roman" w:hAnsi="Times New Roman" w:cs="Times New Roman"/>
                  <w:sz w:val="24"/>
                  <w:szCs w:val="24"/>
                </w:rPr>
                <w:t>C</w:t>
              </w:r>
              <w:r w:rsidRPr="00D06544">
                <w:rPr>
                  <w:rStyle w:val="Hyperlink"/>
                  <w:rFonts w:ascii="Times New Roman" w:hAnsi="Times New Roman" w:cs="Times New Roman"/>
                  <w:sz w:val="24"/>
                  <w:szCs w:val="24"/>
                </w:rPr>
                <w:t>hild Care and Early Learning Options</w:t>
              </w:r>
            </w:hyperlink>
          </w:p>
          <w:p w14:paraId="28053B9C" w14:textId="77777777" w:rsidR="00EB14B0" w:rsidRPr="00D06544" w:rsidRDefault="00EB14B0">
            <w:pPr>
              <w:pStyle w:val="ListParagraph"/>
              <w:numPr>
                <w:ilvl w:val="0"/>
                <w:numId w:val="221"/>
              </w:numPr>
              <w:rPr>
                <w:rFonts w:ascii="Times New Roman" w:eastAsia="Times New Roman" w:hAnsi="Times New Roman" w:cs="Times New Roman"/>
                <w:sz w:val="24"/>
                <w:szCs w:val="24"/>
              </w:rPr>
            </w:pPr>
            <w:hyperlink r:id="rId14" w:history="1">
              <w:r w:rsidRPr="00D950E0">
                <w:rPr>
                  <w:rStyle w:val="Hyperlink"/>
                  <w:rFonts w:ascii="Times New Roman" w:hAnsi="Times New Roman" w:cs="Times New Roman"/>
                  <w:sz w:val="24"/>
                  <w:szCs w:val="24"/>
                </w:rPr>
                <w:t>Finding Child Care</w:t>
              </w:r>
            </w:hyperlink>
            <w:r w:rsidRPr="00D950E0">
              <w:rPr>
                <w:rFonts w:ascii="Times New Roman" w:hAnsi="Times New Roman" w:cs="Times New Roman"/>
                <w:sz w:val="24"/>
                <w:szCs w:val="24"/>
              </w:rPr>
              <w:t>, Child Care VA</w:t>
            </w:r>
          </w:p>
          <w:p w14:paraId="06BB913D" w14:textId="77777777" w:rsidR="00EB14B0" w:rsidRPr="00BB17F4" w:rsidRDefault="00EB14B0">
            <w:pPr>
              <w:pStyle w:val="ListParagraph"/>
              <w:numPr>
                <w:ilvl w:val="0"/>
                <w:numId w:val="221"/>
              </w:numPr>
              <w:rPr>
                <w:rFonts w:ascii="Times New Roman" w:eastAsia="Times New Roman" w:hAnsi="Times New Roman" w:cs="Times New Roman"/>
                <w:sz w:val="24"/>
                <w:szCs w:val="24"/>
              </w:rPr>
            </w:pPr>
            <w:hyperlink r:id="rId15" w:history="1">
              <w:r w:rsidRPr="00D950E0">
                <w:rPr>
                  <w:rStyle w:val="Hyperlink"/>
                  <w:rFonts w:ascii="Times New Roman" w:hAnsi="Times New Roman" w:cs="Times New Roman"/>
                  <w:sz w:val="24"/>
                  <w:szCs w:val="24"/>
                </w:rPr>
                <w:t>Providers, Program Types</w:t>
              </w:r>
            </w:hyperlink>
            <w:r w:rsidRPr="00D950E0">
              <w:rPr>
                <w:rFonts w:ascii="Times New Roman" w:hAnsi="Times New Roman" w:cs="Times New Roman"/>
                <w:sz w:val="24"/>
                <w:szCs w:val="24"/>
              </w:rPr>
              <w:t>, Child Care VA</w:t>
            </w:r>
          </w:p>
          <w:p w14:paraId="2BD620B3" w14:textId="22ED5AA8" w:rsidR="00EB14B0" w:rsidRPr="00277FE2" w:rsidRDefault="00EB14B0">
            <w:pPr>
              <w:pStyle w:val="ListParagraph"/>
              <w:numPr>
                <w:ilvl w:val="0"/>
                <w:numId w:val="221"/>
              </w:numPr>
              <w:rPr>
                <w:rFonts w:ascii="Times New Roman" w:eastAsia="Times New Roman" w:hAnsi="Times New Roman" w:cs="Times New Roman"/>
                <w:sz w:val="24"/>
                <w:szCs w:val="24"/>
              </w:rPr>
            </w:pPr>
            <w:hyperlink r:id="rId16" w:history="1">
              <w:r w:rsidRPr="00D950E0">
                <w:rPr>
                  <w:rStyle w:val="Hyperlink"/>
                  <w:rFonts w:ascii="Times New Roman" w:hAnsi="Times New Roman" w:cs="Times New Roman"/>
                  <w:sz w:val="24"/>
                  <w:szCs w:val="24"/>
                </w:rPr>
                <w:t>Virginia Quality Birth to Five (VQB5), Find a Child Care Provider</w:t>
              </w:r>
            </w:hyperlink>
            <w:r w:rsidRPr="00D06544">
              <w:rPr>
                <w:rFonts w:ascii="Times New Roman" w:eastAsia="Times New Roman" w:hAnsi="Times New Roman" w:cs="Times New Roman"/>
                <w:sz w:val="24"/>
                <w:szCs w:val="24"/>
              </w:rPr>
              <w:t xml:space="preserve">, </w:t>
            </w:r>
            <w:r w:rsidRPr="00A07E08">
              <w:rPr>
                <w:rFonts w:ascii="Times New Roman" w:eastAsia="Times New Roman" w:hAnsi="Times New Roman" w:cs="Times New Roman"/>
                <w:sz w:val="24"/>
                <w:szCs w:val="24"/>
              </w:rPr>
              <w:t>V</w:t>
            </w:r>
            <w:r w:rsidRPr="00D950E0">
              <w:rPr>
                <w:rFonts w:ascii="Times New Roman" w:hAnsi="Times New Roman" w:cs="Times New Roman"/>
                <w:sz w:val="24"/>
                <w:szCs w:val="24"/>
              </w:rPr>
              <w:t>DOE</w:t>
            </w:r>
          </w:p>
        </w:tc>
        <w:tc>
          <w:tcPr>
            <w:tcW w:w="992" w:type="pct"/>
          </w:tcPr>
          <w:p w14:paraId="10A7AD33"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0BAC3906"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Thinking</w:t>
            </w:r>
          </w:p>
          <w:p w14:paraId="69145732" w14:textId="77777777" w:rsidR="00EB14B0" w:rsidRPr="00CE6E89" w:rsidRDefault="00EB14B0">
            <w:pPr>
              <w:numPr>
                <w:ilvl w:val="0"/>
                <w:numId w:val="91"/>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Why are childcare services in such high demand? Why should parents be concerned about childcare options?</w:t>
            </w:r>
          </w:p>
          <w:p w14:paraId="4C6205F6" w14:textId="77777777" w:rsidR="00EB14B0" w:rsidRPr="00CE6E89" w:rsidRDefault="00EB14B0">
            <w:pPr>
              <w:numPr>
                <w:ilvl w:val="0"/>
                <w:numId w:val="91"/>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Which do you believe are better prepared for first grade in public school: "</w:t>
            </w:r>
            <w:r>
              <w:rPr>
                <w:rFonts w:ascii="Times New Roman" w:eastAsia="Times New Roman" w:hAnsi="Times New Roman" w:cs="Times New Roman"/>
                <w:sz w:val="24"/>
                <w:szCs w:val="24"/>
              </w:rPr>
              <w:t>child day center</w:t>
            </w:r>
            <w:r w:rsidRPr="00CE6E89">
              <w:rPr>
                <w:rFonts w:ascii="Times New Roman" w:eastAsia="Times New Roman" w:hAnsi="Times New Roman" w:cs="Times New Roman"/>
                <w:sz w:val="24"/>
                <w:szCs w:val="24"/>
              </w:rPr>
              <w:t xml:space="preserve"> kids" or "stay-at-home kids"?</w:t>
            </w:r>
          </w:p>
          <w:p w14:paraId="678B7E50" w14:textId="77777777" w:rsidR="00EB14B0" w:rsidRPr="00CE6E89" w:rsidRDefault="00EB14B0">
            <w:pPr>
              <w:numPr>
                <w:ilvl w:val="0"/>
                <w:numId w:val="91"/>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options do working parents have if they do not want to consider paid childcare services?</w:t>
            </w:r>
          </w:p>
          <w:p w14:paraId="6D79BBFF"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Communication</w:t>
            </w:r>
          </w:p>
          <w:p w14:paraId="722E05EB" w14:textId="77777777" w:rsidR="00EB14B0" w:rsidRPr="00CE6E89" w:rsidRDefault="00EB14B0">
            <w:pPr>
              <w:numPr>
                <w:ilvl w:val="0"/>
                <w:numId w:val="92"/>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Where do individuals acquire beliefs and attitudes about non-parental childcare?</w:t>
            </w:r>
          </w:p>
          <w:p w14:paraId="6AA5F1F1" w14:textId="77777777" w:rsidR="00EB14B0" w:rsidRPr="00CE6E89" w:rsidRDefault="00EB14B0">
            <w:pPr>
              <w:numPr>
                <w:ilvl w:val="0"/>
                <w:numId w:val="92"/>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How can stay-at-home parents be supportive of families where both parents are working?</w:t>
            </w:r>
          </w:p>
          <w:p w14:paraId="7B3FA834" w14:textId="77777777" w:rsidR="00EB14B0" w:rsidRPr="00CE6E89" w:rsidRDefault="00EB14B0">
            <w:pPr>
              <w:numPr>
                <w:ilvl w:val="0"/>
                <w:numId w:val="92"/>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How can dual wage earner families be supportive of stay-at-home parents?</w:t>
            </w:r>
          </w:p>
          <w:p w14:paraId="5424C42E"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Leadership</w:t>
            </w:r>
          </w:p>
          <w:p w14:paraId="21870B21" w14:textId="77777777" w:rsidR="00EB14B0" w:rsidRPr="00CE6E89" w:rsidRDefault="00EB14B0">
            <w:pPr>
              <w:numPr>
                <w:ilvl w:val="0"/>
                <w:numId w:val="9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What types of </w:t>
            </w:r>
            <w:proofErr w:type="gramStart"/>
            <w:r w:rsidRPr="00CE6E89">
              <w:rPr>
                <w:rFonts w:ascii="Times New Roman" w:eastAsia="Times New Roman" w:hAnsi="Times New Roman" w:cs="Times New Roman"/>
                <w:sz w:val="24"/>
                <w:szCs w:val="24"/>
              </w:rPr>
              <w:t>childcare</w:t>
            </w:r>
            <w:proofErr w:type="gramEnd"/>
            <w:r w:rsidRPr="00CE6E89">
              <w:rPr>
                <w:rFonts w:ascii="Times New Roman" w:eastAsia="Times New Roman" w:hAnsi="Times New Roman" w:cs="Times New Roman"/>
                <w:sz w:val="24"/>
                <w:szCs w:val="24"/>
              </w:rPr>
              <w:t xml:space="preserve"> are most frequently used?</w:t>
            </w:r>
          </w:p>
          <w:p w14:paraId="54C2B27A" w14:textId="77777777" w:rsidR="00EB14B0" w:rsidRPr="00CE6E89" w:rsidRDefault="00EB14B0">
            <w:pPr>
              <w:numPr>
                <w:ilvl w:val="0"/>
                <w:numId w:val="9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How is the use of childcare similar to or different from the use of childcare 25 years ago? What factors have influenced these trends?</w:t>
            </w:r>
          </w:p>
          <w:p w14:paraId="4C45C2B8" w14:textId="77777777" w:rsidR="00EB14B0" w:rsidRPr="00CE6E89" w:rsidRDefault="00EB14B0">
            <w:pPr>
              <w:numPr>
                <w:ilvl w:val="0"/>
                <w:numId w:val="9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are the consequences of quality childcare options for parents, children, and society?</w:t>
            </w:r>
          </w:p>
          <w:p w14:paraId="2B4BE2DD"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Management</w:t>
            </w:r>
          </w:p>
          <w:p w14:paraId="194AFFD8" w14:textId="77777777" w:rsidR="00EB14B0" w:rsidRPr="00CE6E89" w:rsidRDefault="00EB14B0">
            <w:pPr>
              <w:numPr>
                <w:ilvl w:val="0"/>
                <w:numId w:val="9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What decisions do parents have to make to put their child in the care of a childcare provider?</w:t>
            </w:r>
          </w:p>
          <w:p w14:paraId="236154B2" w14:textId="77777777" w:rsidR="00EB14B0" w:rsidRPr="00BB17F4" w:rsidRDefault="00EB14B0">
            <w:pPr>
              <w:numPr>
                <w:ilvl w:val="0"/>
                <w:numId w:val="94"/>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What factors determine the age and ability of a child who may be left at home alone after school?</w:t>
            </w:r>
          </w:p>
          <w:p w14:paraId="50B14466" w14:textId="209586CE" w:rsidR="00EB14B0" w:rsidRPr="00277FE2" w:rsidRDefault="00EB14B0">
            <w:pPr>
              <w:numPr>
                <w:ilvl w:val="0"/>
                <w:numId w:val="94"/>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What information does a caregiver need to know about a child and his or her parents before accepting responsibility for the child? </w:t>
            </w:r>
          </w:p>
        </w:tc>
        <w:tc>
          <w:tcPr>
            <w:tcW w:w="879" w:type="pct"/>
          </w:tcPr>
          <w:p w14:paraId="3B99E0EF" w14:textId="467124D3"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9.LU, 9.C, 10.RV, 10.LU, 10.C, 11.RV, 11.LU, 11.C, 12.RV, 12.LU, 12.C</w:t>
            </w:r>
          </w:p>
        </w:tc>
        <w:tc>
          <w:tcPr>
            <w:tcW w:w="799" w:type="pct"/>
          </w:tcPr>
          <w:p w14:paraId="32E403BF" w14:textId="77777777" w:rsidR="00EB14B0" w:rsidRPr="00D547B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547B6">
              <w:rPr>
                <w:rFonts w:ascii="Times New Roman" w:eastAsia="Times New Roman" w:hAnsi="Times New Roman" w:cs="Times New Roman"/>
                <w:b/>
                <w:sz w:val="24"/>
                <w:szCs w:val="24"/>
                <w:u w:val="single"/>
              </w:rPr>
              <w:t>Families First</w:t>
            </w:r>
          </w:p>
          <w:p w14:paraId="7070794C" w14:textId="77777777" w:rsidR="00EB14B0" w:rsidRPr="00D547B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Dynamics</w:t>
            </w:r>
          </w:p>
          <w:p w14:paraId="25EA3A51" w14:textId="77777777" w:rsidR="00EB14B0" w:rsidRPr="00D547B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Balance</w:t>
            </w:r>
          </w:p>
          <w:p w14:paraId="25CC09DF" w14:textId="77777777" w:rsidR="00EB14B0" w:rsidRPr="00D547B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Development</w:t>
            </w:r>
          </w:p>
          <w:p w14:paraId="1FA37EB0" w14:textId="77777777" w:rsidR="00EB14B0" w:rsidRPr="00D547B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Safety</w:t>
            </w:r>
          </w:p>
          <w:p w14:paraId="5E3FF523" w14:textId="77777777" w:rsidR="00EB14B0" w:rsidRPr="00D547B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Skills</w:t>
            </w:r>
          </w:p>
          <w:p w14:paraId="56AC1954" w14:textId="77777777" w:rsidR="00EB14B0" w:rsidRPr="00D547B6"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3548EA6" w14:textId="77777777" w:rsidR="00EB14B0" w:rsidRPr="00D547B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547B6">
              <w:rPr>
                <w:rFonts w:ascii="Times New Roman" w:eastAsia="Times New Roman" w:hAnsi="Times New Roman" w:cs="Times New Roman"/>
                <w:b/>
                <w:sz w:val="24"/>
                <w:szCs w:val="24"/>
                <w:u w:val="single"/>
              </w:rPr>
              <w:lastRenderedPageBreak/>
              <w:t>Power of One</w:t>
            </w:r>
          </w:p>
          <w:p w14:paraId="7DF135B1" w14:textId="77777777" w:rsidR="00EB14B0" w:rsidRPr="00D547B6"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A Better You</w:t>
            </w:r>
          </w:p>
          <w:p w14:paraId="29A5BAC4" w14:textId="77777777" w:rsidR="00EB14B0" w:rsidRPr="00D547B6"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Family Ties</w:t>
            </w:r>
          </w:p>
          <w:p w14:paraId="55FAC798" w14:textId="77777777" w:rsidR="00EB14B0" w:rsidRPr="00D547B6"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Working on Working</w:t>
            </w:r>
          </w:p>
          <w:p w14:paraId="10C7FC9F" w14:textId="77777777" w:rsidR="00EB14B0" w:rsidRPr="00D547B6"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390E617D" w14:textId="77777777" w:rsidR="00EB14B0" w:rsidRPr="00D547B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547B6">
              <w:rPr>
                <w:rFonts w:ascii="Times New Roman" w:eastAsia="Times New Roman" w:hAnsi="Times New Roman" w:cs="Times New Roman"/>
                <w:b/>
                <w:sz w:val="24"/>
                <w:szCs w:val="24"/>
                <w:u w:val="single"/>
              </w:rPr>
              <w:t>Competitive Event--STAR Events</w:t>
            </w:r>
          </w:p>
          <w:p w14:paraId="77BECCB4" w14:textId="77777777" w:rsidR="00EB14B0" w:rsidRPr="00D547B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Interpersonal Communications</w:t>
            </w:r>
          </w:p>
          <w:p w14:paraId="6DBFFC7D" w14:textId="77777777" w:rsidR="00EB14B0" w:rsidRPr="00D547B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National Programs in Action</w:t>
            </w:r>
          </w:p>
          <w:p w14:paraId="79464536" w14:textId="77777777" w:rsidR="00EB14B0" w:rsidRPr="00D547B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Professional Presentation</w:t>
            </w:r>
          </w:p>
          <w:p w14:paraId="17DA27EC" w14:textId="0B4CF8CC" w:rsidR="00EB14B0" w:rsidRPr="00D547B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Check the national website for online events</w:t>
            </w:r>
          </w:p>
          <w:p w14:paraId="273A5397" w14:textId="77777777" w:rsidR="00EB14B0" w:rsidRPr="00D547B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547B6">
              <w:rPr>
                <w:rFonts w:ascii="Times New Roman" w:eastAsia="Times New Roman" w:hAnsi="Times New Roman" w:cs="Times New Roman"/>
                <w:sz w:val="24"/>
                <w:szCs w:val="24"/>
              </w:rPr>
              <w:t>Check the website for Skill Events</w:t>
            </w:r>
          </w:p>
          <w:p w14:paraId="19570F89"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F77CD55" w14:textId="77777777" w:rsidTr="00EB14B0">
        <w:tc>
          <w:tcPr>
            <w:tcW w:w="197" w:type="pct"/>
            <w:shd w:val="clear" w:color="auto" w:fill="FFFFFF" w:themeFill="background1"/>
          </w:tcPr>
          <w:p w14:paraId="0F43A389" w14:textId="15399404"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65</w:t>
            </w:r>
          </w:p>
        </w:tc>
        <w:tc>
          <w:tcPr>
            <w:tcW w:w="899" w:type="pct"/>
            <w:shd w:val="clear" w:color="auto" w:fill="FFFFFF" w:themeFill="background1"/>
            <w:tcMar>
              <w:top w:w="43" w:type="dxa"/>
              <w:left w:w="115" w:type="dxa"/>
              <w:bottom w:w="43" w:type="dxa"/>
              <w:right w:w="115" w:type="dxa"/>
            </w:tcMar>
          </w:tcPr>
          <w:p w14:paraId="30E58AE6" w14:textId="5CF028E8"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Identify criteria for selecting and evaluating childcare services. </w:t>
            </w:r>
          </w:p>
        </w:tc>
        <w:tc>
          <w:tcPr>
            <w:tcW w:w="1234" w:type="pct"/>
          </w:tcPr>
          <w:p w14:paraId="045E22C1"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Identification should include examination and assessment of aspects of the childcare organization</w:t>
            </w:r>
            <w:r>
              <w:rPr>
                <w:rFonts w:ascii="Times New Roman" w:eastAsia="Times New Roman" w:hAnsi="Times New Roman" w:cs="Times New Roman"/>
                <w:sz w:val="24"/>
                <w:szCs w:val="24"/>
              </w:rPr>
              <w:t xml:space="preserve"> such as</w:t>
            </w:r>
          </w:p>
          <w:p w14:paraId="2A67EAC1"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035BEB">
              <w:rPr>
                <w:rFonts w:ascii="Times New Roman" w:eastAsia="Times New Roman" w:hAnsi="Times New Roman" w:cs="Times New Roman"/>
                <w:sz w:val="24"/>
                <w:szCs w:val="24"/>
              </w:rPr>
              <w:t>ges of children in their care</w:t>
            </w:r>
          </w:p>
          <w:p w14:paraId="6FA5C122"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Pr="00035BEB">
              <w:rPr>
                <w:rFonts w:ascii="Times New Roman" w:eastAsia="Times New Roman" w:hAnsi="Times New Roman" w:cs="Times New Roman"/>
                <w:sz w:val="24"/>
                <w:szCs w:val="24"/>
              </w:rPr>
              <w:t>ocation and hours</w:t>
            </w:r>
          </w:p>
          <w:p w14:paraId="44EF1915"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Pr="00035BEB">
              <w:rPr>
                <w:rFonts w:ascii="Times New Roman" w:eastAsia="Times New Roman" w:hAnsi="Times New Roman" w:cs="Times New Roman"/>
                <w:sz w:val="24"/>
                <w:szCs w:val="24"/>
              </w:rPr>
              <w:t>ees (including policy about childcare subsidies)</w:t>
            </w:r>
          </w:p>
          <w:p w14:paraId="23A20B7B"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Pr="00035BEB">
              <w:rPr>
                <w:rFonts w:ascii="Times New Roman" w:eastAsia="Times New Roman" w:hAnsi="Times New Roman" w:cs="Times New Roman"/>
                <w:sz w:val="24"/>
                <w:szCs w:val="24"/>
              </w:rPr>
              <w:t>ecommendations from other parents, based on experiences</w:t>
            </w:r>
          </w:p>
          <w:p w14:paraId="1A9F20CA" w14:textId="77777777" w:rsidR="00EB14B0"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035BEB">
              <w:rPr>
                <w:rFonts w:ascii="Times New Roman" w:eastAsia="Times New Roman" w:hAnsi="Times New Roman" w:cs="Times New Roman"/>
                <w:sz w:val="24"/>
                <w:szCs w:val="24"/>
              </w:rPr>
              <w:t xml:space="preserve">ccreditation (e.g., </w:t>
            </w:r>
            <w:hyperlink r:id="rId17" w:history="1">
              <w:r w:rsidRPr="008A7296">
                <w:rPr>
                  <w:rStyle w:val="Hyperlink"/>
                  <w:rFonts w:ascii="Times New Roman" w:eastAsia="Times New Roman" w:hAnsi="Times New Roman" w:cs="Times New Roman"/>
                  <w:sz w:val="24"/>
                  <w:szCs w:val="24"/>
                </w:rPr>
                <w:t>NAEYC</w:t>
              </w:r>
            </w:hyperlink>
            <w:r w:rsidRPr="00035BEB">
              <w:rPr>
                <w:rFonts w:ascii="Times New Roman" w:eastAsia="Times New Roman" w:hAnsi="Times New Roman" w:cs="Times New Roman"/>
                <w:sz w:val="24"/>
                <w:szCs w:val="24"/>
              </w:rPr>
              <w:t xml:space="preserve">, </w:t>
            </w:r>
            <w:hyperlink r:id="rId18" w:history="1">
              <w:r w:rsidRPr="008A7296">
                <w:rPr>
                  <w:rStyle w:val="Hyperlink"/>
                  <w:rFonts w:ascii="Times New Roman" w:eastAsia="Times New Roman" w:hAnsi="Times New Roman" w:cs="Times New Roman"/>
                  <w:sz w:val="24"/>
                  <w:szCs w:val="24"/>
                </w:rPr>
                <w:t>NAFCC</w:t>
              </w:r>
            </w:hyperlink>
            <w:r w:rsidRPr="00035BEB">
              <w:rPr>
                <w:rFonts w:ascii="Times New Roman" w:eastAsia="Times New Roman" w:hAnsi="Times New Roman" w:cs="Times New Roman"/>
                <w:sz w:val="24"/>
                <w:szCs w:val="24"/>
              </w:rPr>
              <w:t>)</w:t>
            </w:r>
          </w:p>
          <w:p w14:paraId="65B99436"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licensing compliance (</w:t>
            </w:r>
            <w:hyperlink r:id="rId19" w:history="1">
              <w:r w:rsidRPr="008A7296">
                <w:rPr>
                  <w:rStyle w:val="Hyperlink"/>
                  <w:rFonts w:ascii="Times New Roman" w:eastAsia="Times New Roman" w:hAnsi="Times New Roman" w:cs="Times New Roman"/>
                  <w:sz w:val="24"/>
                  <w:szCs w:val="24"/>
                </w:rPr>
                <w:t>VDOE</w:t>
              </w:r>
            </w:hyperlink>
            <w:r>
              <w:rPr>
                <w:rFonts w:ascii="Times New Roman" w:eastAsia="Times New Roman" w:hAnsi="Times New Roman" w:cs="Times New Roman"/>
                <w:sz w:val="24"/>
                <w:szCs w:val="24"/>
              </w:rPr>
              <w:t>)</w:t>
            </w:r>
          </w:p>
          <w:p w14:paraId="1B77C99D"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hyperlink r:id="rId20" w:history="1">
              <w:r w:rsidRPr="008A7296">
                <w:rPr>
                  <w:rStyle w:val="Hyperlink"/>
                  <w:rFonts w:ascii="Times New Roman" w:eastAsia="Times New Roman" w:hAnsi="Times New Roman" w:cs="Times New Roman"/>
                  <w:sz w:val="24"/>
                  <w:szCs w:val="24"/>
                </w:rPr>
                <w:t>Virginia Quality Birth to Five System (VQB5)</w:t>
              </w:r>
            </w:hyperlink>
            <w:r>
              <w:rPr>
                <w:rFonts w:ascii="Times New Roman" w:eastAsia="Times New Roman" w:hAnsi="Times New Roman" w:cs="Times New Roman"/>
                <w:sz w:val="24"/>
                <w:szCs w:val="24"/>
              </w:rPr>
              <w:t xml:space="preserve"> </w:t>
            </w:r>
            <w:r w:rsidRPr="00035BEB">
              <w:rPr>
                <w:rFonts w:ascii="Times New Roman" w:eastAsia="Times New Roman" w:hAnsi="Times New Roman" w:cs="Times New Roman"/>
                <w:sz w:val="24"/>
                <w:szCs w:val="24"/>
              </w:rPr>
              <w:t>rating</w:t>
            </w:r>
          </w:p>
          <w:p w14:paraId="5D7E5863"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035BEB">
              <w:rPr>
                <w:rFonts w:ascii="Times New Roman" w:eastAsia="Times New Roman" w:hAnsi="Times New Roman" w:cs="Times New Roman"/>
                <w:sz w:val="24"/>
                <w:szCs w:val="24"/>
              </w:rPr>
              <w:t>aregiver’s philosophy, goals, and qualifications (e.g., education, experience, continuing training)</w:t>
            </w:r>
          </w:p>
          <w:p w14:paraId="5311AB53"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035BEB">
              <w:rPr>
                <w:rFonts w:ascii="Times New Roman" w:eastAsia="Times New Roman" w:hAnsi="Times New Roman" w:cs="Times New Roman"/>
                <w:sz w:val="24"/>
                <w:szCs w:val="24"/>
              </w:rPr>
              <w:t>aregiver’s characteristics (e.g., nurturing, energetic, sensitive, confidential)</w:t>
            </w:r>
          </w:p>
          <w:p w14:paraId="67E6756D"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w:t>
            </w:r>
            <w:r w:rsidRPr="00035BEB">
              <w:rPr>
                <w:rFonts w:ascii="Times New Roman" w:eastAsia="Times New Roman" w:hAnsi="Times New Roman" w:cs="Times New Roman"/>
                <w:sz w:val="24"/>
                <w:szCs w:val="24"/>
              </w:rPr>
              <w:t>dult-to-child ratio and level of caregivers’ attention to each child</w:t>
            </w:r>
          </w:p>
          <w:p w14:paraId="0F33D47B"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035BEB">
              <w:rPr>
                <w:rFonts w:ascii="Times New Roman" w:eastAsia="Times New Roman" w:hAnsi="Times New Roman" w:cs="Times New Roman"/>
                <w:sz w:val="24"/>
                <w:szCs w:val="24"/>
              </w:rPr>
              <w:t>onsistency of caregivers, rate of employee turnover</w:t>
            </w:r>
          </w:p>
          <w:p w14:paraId="526B2C27"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035BEB">
              <w:rPr>
                <w:rFonts w:ascii="Times New Roman" w:eastAsia="Times New Roman" w:hAnsi="Times New Roman" w:cs="Times New Roman"/>
                <w:sz w:val="24"/>
                <w:szCs w:val="24"/>
              </w:rPr>
              <w:t>hysical environment (space, ambiance, condition and maintenance of facilities, equipment, and materials)</w:t>
            </w:r>
          </w:p>
          <w:p w14:paraId="7489BA38"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035BEB">
              <w:rPr>
                <w:rFonts w:ascii="Times New Roman" w:eastAsia="Times New Roman" w:hAnsi="Times New Roman" w:cs="Times New Roman"/>
                <w:sz w:val="24"/>
                <w:szCs w:val="24"/>
              </w:rPr>
              <w:t>motional and social climate</w:t>
            </w:r>
          </w:p>
          <w:p w14:paraId="62B9DF51"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Pr="00035BEB">
              <w:rPr>
                <w:rFonts w:ascii="Times New Roman" w:eastAsia="Times New Roman" w:hAnsi="Times New Roman" w:cs="Times New Roman"/>
                <w:sz w:val="24"/>
                <w:szCs w:val="24"/>
              </w:rPr>
              <w:t>ealth and safety practices for children and caregivers</w:t>
            </w:r>
          </w:p>
          <w:p w14:paraId="0FB912B3"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035BEB">
              <w:rPr>
                <w:rFonts w:ascii="Times New Roman" w:eastAsia="Times New Roman" w:hAnsi="Times New Roman" w:cs="Times New Roman"/>
                <w:sz w:val="24"/>
                <w:szCs w:val="24"/>
              </w:rPr>
              <w:t>olicies on transportation of children</w:t>
            </w:r>
          </w:p>
          <w:p w14:paraId="4A0F228F"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Pr="00035BEB">
              <w:rPr>
                <w:rFonts w:ascii="Times New Roman" w:eastAsia="Times New Roman" w:hAnsi="Times New Roman" w:cs="Times New Roman"/>
                <w:sz w:val="24"/>
                <w:szCs w:val="24"/>
              </w:rPr>
              <w:t>eeding practices, including provision of nutritious meals and snacks</w:t>
            </w:r>
          </w:p>
          <w:p w14:paraId="41ADB75E"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035BEB">
              <w:rPr>
                <w:rFonts w:ascii="Times New Roman" w:eastAsia="Times New Roman" w:hAnsi="Times New Roman" w:cs="Times New Roman"/>
                <w:sz w:val="24"/>
                <w:szCs w:val="24"/>
              </w:rPr>
              <w:t>iapering and toileting procedures</w:t>
            </w:r>
          </w:p>
          <w:p w14:paraId="40606ECF"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Pr="00035BEB">
              <w:rPr>
                <w:rFonts w:ascii="Times New Roman" w:eastAsia="Times New Roman" w:hAnsi="Times New Roman" w:cs="Times New Roman"/>
                <w:sz w:val="24"/>
                <w:szCs w:val="24"/>
              </w:rPr>
              <w:t>uidance</w:t>
            </w:r>
            <w:r>
              <w:rPr>
                <w:rFonts w:ascii="Times New Roman" w:eastAsia="Times New Roman" w:hAnsi="Times New Roman" w:cs="Times New Roman"/>
                <w:sz w:val="24"/>
                <w:szCs w:val="24"/>
              </w:rPr>
              <w:t>,</w:t>
            </w:r>
            <w:r w:rsidRPr="00035BE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boundaries, and behavior management practices</w:t>
            </w:r>
          </w:p>
          <w:p w14:paraId="4E87D6FC"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Pr="00035BEB">
              <w:rPr>
                <w:rFonts w:ascii="Times New Roman" w:eastAsia="Times New Roman" w:hAnsi="Times New Roman" w:cs="Times New Roman"/>
                <w:sz w:val="24"/>
                <w:szCs w:val="24"/>
              </w:rPr>
              <w:t>roup structures (infants, toddlers, mixed-ages)</w:t>
            </w:r>
          </w:p>
          <w:p w14:paraId="4C4F6EF1"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035BEB">
              <w:rPr>
                <w:rFonts w:ascii="Times New Roman" w:eastAsia="Times New Roman" w:hAnsi="Times New Roman" w:cs="Times New Roman"/>
                <w:sz w:val="24"/>
                <w:szCs w:val="24"/>
              </w:rPr>
              <w:t>evelopmentally appropriate program of activities</w:t>
            </w:r>
          </w:p>
          <w:p w14:paraId="1E5FF4E3"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d</w:t>
            </w:r>
            <w:r w:rsidRPr="00035BEB">
              <w:rPr>
                <w:rFonts w:ascii="Times New Roman" w:eastAsia="Times New Roman" w:hAnsi="Times New Roman" w:cs="Times New Roman"/>
                <w:sz w:val="24"/>
                <w:szCs w:val="24"/>
              </w:rPr>
              <w:t>evelopmentally</w:t>
            </w:r>
            <w:proofErr w:type="gramEnd"/>
            <w:r w:rsidRPr="00035BEB">
              <w:rPr>
                <w:rFonts w:ascii="Times New Roman" w:eastAsia="Times New Roman" w:hAnsi="Times New Roman" w:cs="Times New Roman"/>
                <w:sz w:val="24"/>
                <w:szCs w:val="24"/>
              </w:rPr>
              <w:t xml:space="preserve"> appropriate use of equipment, materials, electronic technology (e.g., TV, Internet)</w:t>
            </w:r>
          </w:p>
          <w:p w14:paraId="62425A11"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035BEB">
              <w:rPr>
                <w:rFonts w:ascii="Times New Roman" w:eastAsia="Times New Roman" w:hAnsi="Times New Roman" w:cs="Times New Roman"/>
                <w:sz w:val="24"/>
                <w:szCs w:val="24"/>
              </w:rPr>
              <w:t>lassroom transition practices (e.g., arrival</w:t>
            </w:r>
            <w:r>
              <w:rPr>
                <w:rFonts w:ascii="Times New Roman" w:eastAsia="Times New Roman" w:hAnsi="Times New Roman" w:cs="Times New Roman"/>
                <w:sz w:val="24"/>
                <w:szCs w:val="24"/>
              </w:rPr>
              <w:t xml:space="preserve"> and </w:t>
            </w:r>
            <w:r w:rsidRPr="00035BEB">
              <w:rPr>
                <w:rFonts w:ascii="Times New Roman" w:eastAsia="Times New Roman" w:hAnsi="Times New Roman" w:cs="Times New Roman"/>
                <w:sz w:val="24"/>
                <w:szCs w:val="24"/>
              </w:rPr>
              <w:t>departure, changing classroom activities) and programmatic transition practices (e.g., entering/</w:t>
            </w:r>
            <w:r>
              <w:rPr>
                <w:rFonts w:ascii="Times New Roman" w:eastAsia="Times New Roman" w:hAnsi="Times New Roman" w:cs="Times New Roman"/>
                <w:sz w:val="24"/>
                <w:szCs w:val="24"/>
              </w:rPr>
              <w:t xml:space="preserve"> and </w:t>
            </w:r>
            <w:r w:rsidRPr="00035BEB">
              <w:rPr>
                <w:rFonts w:ascii="Times New Roman" w:eastAsia="Times New Roman" w:hAnsi="Times New Roman" w:cs="Times New Roman"/>
                <w:sz w:val="24"/>
                <w:szCs w:val="24"/>
              </w:rPr>
              <w:t xml:space="preserve">leaving </w:t>
            </w:r>
            <w:r>
              <w:rPr>
                <w:rFonts w:ascii="Times New Roman" w:eastAsia="Times New Roman" w:hAnsi="Times New Roman" w:cs="Times New Roman"/>
                <w:sz w:val="24"/>
                <w:szCs w:val="24"/>
              </w:rPr>
              <w:t xml:space="preserve">the </w:t>
            </w:r>
            <w:r w:rsidRPr="00035BEB">
              <w:rPr>
                <w:rFonts w:ascii="Times New Roman" w:eastAsia="Times New Roman" w:hAnsi="Times New Roman" w:cs="Times New Roman"/>
                <w:sz w:val="24"/>
                <w:szCs w:val="24"/>
              </w:rPr>
              <w:t>program, moving to new location, changing caregivers, moving to kindergarten</w:t>
            </w:r>
            <w:r>
              <w:rPr>
                <w:rFonts w:ascii="Times New Roman" w:eastAsia="Times New Roman" w:hAnsi="Times New Roman" w:cs="Times New Roman"/>
                <w:sz w:val="24"/>
                <w:szCs w:val="24"/>
              </w:rPr>
              <w:t>, attendance policy</w:t>
            </w:r>
            <w:r w:rsidRPr="00035BEB">
              <w:rPr>
                <w:rFonts w:ascii="Times New Roman" w:eastAsia="Times New Roman" w:hAnsi="Times New Roman" w:cs="Times New Roman"/>
                <w:sz w:val="24"/>
                <w:szCs w:val="24"/>
              </w:rPr>
              <w:t>)</w:t>
            </w:r>
          </w:p>
          <w:p w14:paraId="26862175" w14:textId="77777777" w:rsidR="00EB14B0" w:rsidRPr="00035BEB"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035BEB">
              <w:rPr>
                <w:rFonts w:ascii="Times New Roman" w:eastAsia="Times New Roman" w:hAnsi="Times New Roman" w:cs="Times New Roman"/>
                <w:sz w:val="24"/>
                <w:szCs w:val="24"/>
              </w:rPr>
              <w:t>dministration of the organization</w:t>
            </w:r>
          </w:p>
          <w:p w14:paraId="02BE52D5" w14:textId="77777777" w:rsidR="00EB14B0" w:rsidRDefault="00EB14B0">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w:t>
            </w:r>
            <w:r w:rsidRPr="00035BEB">
              <w:rPr>
                <w:rFonts w:ascii="Times New Roman" w:eastAsia="Times New Roman" w:hAnsi="Times New Roman" w:cs="Times New Roman"/>
                <w:sz w:val="24"/>
                <w:szCs w:val="24"/>
              </w:rPr>
              <w:t>ncouragement of parental involvement, including ongoing, effective communication with parents </w:t>
            </w:r>
          </w:p>
          <w:p w14:paraId="5A7C7A3D" w14:textId="77777777" w:rsidR="00EB14B0" w:rsidRDefault="00EB14B0" w:rsidP="00EB14B0">
            <w:pPr>
              <w:rPr>
                <w:rFonts w:ascii="Times New Roman" w:eastAsia="Times New Roman" w:hAnsi="Times New Roman" w:cs="Times New Roman"/>
                <w:b/>
                <w:bCs/>
                <w:sz w:val="24"/>
                <w:szCs w:val="24"/>
              </w:rPr>
            </w:pPr>
            <w:r w:rsidRPr="005E77A9">
              <w:rPr>
                <w:rFonts w:ascii="Times New Roman" w:eastAsia="Times New Roman" w:hAnsi="Times New Roman" w:cs="Times New Roman"/>
                <w:b/>
                <w:bCs/>
                <w:sz w:val="24"/>
                <w:szCs w:val="24"/>
              </w:rPr>
              <w:t>Teacher Resources</w:t>
            </w:r>
            <w:r>
              <w:rPr>
                <w:rFonts w:ascii="Times New Roman" w:eastAsia="Times New Roman" w:hAnsi="Times New Roman" w:cs="Times New Roman"/>
                <w:b/>
                <w:bCs/>
                <w:sz w:val="24"/>
                <w:szCs w:val="24"/>
              </w:rPr>
              <w:t>:</w:t>
            </w:r>
          </w:p>
          <w:p w14:paraId="746A4D3A" w14:textId="77777777" w:rsidR="00EB14B0" w:rsidRPr="00A07E08" w:rsidRDefault="00EB14B0">
            <w:pPr>
              <w:pStyle w:val="ListParagraph"/>
              <w:numPr>
                <w:ilvl w:val="0"/>
                <w:numId w:val="229"/>
              </w:numPr>
              <w:rPr>
                <w:rFonts w:ascii="Times New Roman" w:eastAsia="Times New Roman" w:hAnsi="Times New Roman" w:cs="Times New Roman"/>
                <w:sz w:val="24"/>
                <w:szCs w:val="24"/>
              </w:rPr>
            </w:pPr>
            <w:hyperlink r:id="rId21" w:history="1">
              <w:r w:rsidRPr="00D03E8E">
                <w:rPr>
                  <w:rStyle w:val="Hyperlink"/>
                  <w:rFonts w:ascii="Times New Roman" w:eastAsia="Times New Roman" w:hAnsi="Times New Roman" w:cs="Times New Roman"/>
                  <w:sz w:val="24"/>
                  <w:szCs w:val="24"/>
                </w:rPr>
                <w:t>Child</w:t>
              </w:r>
              <w:r>
                <w:rPr>
                  <w:rStyle w:val="Hyperlink"/>
                  <w:rFonts w:ascii="Times New Roman" w:eastAsia="Times New Roman" w:hAnsi="Times New Roman" w:cs="Times New Roman"/>
                  <w:sz w:val="24"/>
                  <w:szCs w:val="24"/>
                </w:rPr>
                <w:t xml:space="preserve"> </w:t>
              </w:r>
              <w:r w:rsidRPr="00D03E8E">
                <w:rPr>
                  <w:rStyle w:val="Hyperlink"/>
                  <w:rFonts w:ascii="Times New Roman" w:eastAsia="Times New Roman" w:hAnsi="Times New Roman" w:cs="Times New Roman"/>
                  <w:sz w:val="24"/>
                  <w:szCs w:val="24"/>
                </w:rPr>
                <w:t>Care</w:t>
              </w:r>
              <w:r>
                <w:rPr>
                  <w:rStyle w:val="Hyperlink"/>
                  <w:rFonts w:ascii="Times New Roman" w:eastAsia="Times New Roman" w:hAnsi="Times New Roman" w:cs="Times New Roman"/>
                  <w:sz w:val="24"/>
                  <w:szCs w:val="24"/>
                </w:rPr>
                <w:t xml:space="preserve"> </w:t>
              </w:r>
              <w:r w:rsidRPr="00D03E8E">
                <w:rPr>
                  <w:rStyle w:val="Hyperlink"/>
                  <w:rFonts w:ascii="Times New Roman" w:eastAsia="Times New Roman" w:hAnsi="Times New Roman" w:cs="Times New Roman"/>
                  <w:sz w:val="24"/>
                  <w:szCs w:val="24"/>
                </w:rPr>
                <w:t>VA</w:t>
              </w:r>
            </w:hyperlink>
            <w:r w:rsidRPr="00D03E8E">
              <w:rPr>
                <w:rFonts w:ascii="Times New Roman" w:eastAsia="Times New Roman" w:hAnsi="Times New Roman" w:cs="Times New Roman"/>
                <w:sz w:val="24"/>
                <w:szCs w:val="24"/>
              </w:rPr>
              <w:t xml:space="preserve">, </w:t>
            </w:r>
            <w:r w:rsidRPr="00A07E08">
              <w:rPr>
                <w:rFonts w:ascii="Times New Roman" w:eastAsia="Times New Roman" w:hAnsi="Times New Roman" w:cs="Times New Roman"/>
                <w:sz w:val="24"/>
                <w:szCs w:val="24"/>
              </w:rPr>
              <w:t>V</w:t>
            </w:r>
            <w:r w:rsidRPr="00D950E0">
              <w:rPr>
                <w:rFonts w:ascii="Times New Roman" w:hAnsi="Times New Roman" w:cs="Times New Roman"/>
                <w:sz w:val="24"/>
                <w:szCs w:val="24"/>
              </w:rPr>
              <w:t>DOE</w:t>
            </w:r>
          </w:p>
          <w:p w14:paraId="2D219D76" w14:textId="77777777" w:rsidR="00EB14B0" w:rsidRPr="00A07E08" w:rsidRDefault="00EB14B0">
            <w:pPr>
              <w:pStyle w:val="ListParagraph"/>
              <w:numPr>
                <w:ilvl w:val="0"/>
                <w:numId w:val="229"/>
              </w:numPr>
              <w:spacing w:before="100" w:beforeAutospacing="1" w:after="100" w:afterAutospacing="1"/>
              <w:rPr>
                <w:rFonts w:ascii="Times New Roman" w:eastAsia="Times New Roman" w:hAnsi="Times New Roman" w:cs="Times New Roman"/>
                <w:sz w:val="24"/>
                <w:szCs w:val="24"/>
              </w:rPr>
            </w:pPr>
            <w:hyperlink r:id="rId22" w:history="1">
              <w:r w:rsidRPr="00A07E08">
                <w:rPr>
                  <w:rStyle w:val="Hyperlink"/>
                  <w:rFonts w:ascii="Times New Roman" w:eastAsia="Times New Roman" w:hAnsi="Times New Roman" w:cs="Times New Roman"/>
                  <w:sz w:val="24"/>
                  <w:szCs w:val="24"/>
                </w:rPr>
                <w:t>Virginia Quality Birth to Five</w:t>
              </w:r>
              <w:r w:rsidRPr="00D950E0">
                <w:rPr>
                  <w:rStyle w:val="Hyperlink"/>
                  <w:rFonts w:ascii="Times New Roman" w:hAnsi="Times New Roman" w:cs="Times New Roman"/>
                  <w:sz w:val="24"/>
                  <w:szCs w:val="24"/>
                </w:rPr>
                <w:t xml:space="preserve"> (VQB5)</w:t>
              </w:r>
              <w:r w:rsidRPr="00A07E08">
                <w:rPr>
                  <w:rStyle w:val="Hyperlink"/>
                  <w:rFonts w:ascii="Times New Roman" w:eastAsia="Times New Roman" w:hAnsi="Times New Roman" w:cs="Times New Roman"/>
                  <w:sz w:val="24"/>
                  <w:szCs w:val="24"/>
                </w:rPr>
                <w:t>,</w:t>
              </w:r>
            </w:hyperlink>
            <w:r w:rsidRPr="00A07E08">
              <w:rPr>
                <w:rFonts w:ascii="Times New Roman" w:eastAsia="Times New Roman" w:hAnsi="Times New Roman" w:cs="Times New Roman"/>
                <w:sz w:val="24"/>
                <w:szCs w:val="24"/>
              </w:rPr>
              <w:t xml:space="preserve"> V</w:t>
            </w:r>
            <w:r w:rsidRPr="00D950E0">
              <w:rPr>
                <w:rFonts w:ascii="Times New Roman" w:hAnsi="Times New Roman" w:cs="Times New Roman"/>
                <w:sz w:val="24"/>
                <w:szCs w:val="24"/>
              </w:rPr>
              <w:t>DOE</w:t>
            </w:r>
          </w:p>
          <w:p w14:paraId="44573451" w14:textId="77777777" w:rsidR="00EB14B0" w:rsidRPr="00BB17F4" w:rsidRDefault="00EB14B0">
            <w:pPr>
              <w:pStyle w:val="ListParagraph"/>
              <w:numPr>
                <w:ilvl w:val="0"/>
                <w:numId w:val="229"/>
              </w:numPr>
              <w:spacing w:before="100" w:beforeAutospacing="1" w:after="100" w:afterAutospacing="1"/>
              <w:rPr>
                <w:rFonts w:ascii="Times New Roman" w:eastAsia="Times New Roman" w:hAnsi="Times New Roman" w:cs="Times New Roman"/>
                <w:sz w:val="24"/>
                <w:szCs w:val="24"/>
              </w:rPr>
            </w:pPr>
            <w:hyperlink r:id="rId23" w:history="1">
              <w:r w:rsidRPr="00A07E08">
                <w:rPr>
                  <w:rStyle w:val="Hyperlink"/>
                  <w:rFonts w:ascii="Times New Roman" w:eastAsia="Times New Roman" w:hAnsi="Times New Roman" w:cs="Times New Roman"/>
                  <w:sz w:val="24"/>
                  <w:szCs w:val="24"/>
                </w:rPr>
                <w:t>Overview of Classroom Assessment Scoring System (CLASS) Observations in VQB5</w:t>
              </w:r>
            </w:hyperlink>
            <w:r w:rsidRPr="00A07E08">
              <w:rPr>
                <w:rFonts w:ascii="Times New Roman" w:eastAsia="Times New Roman" w:hAnsi="Times New Roman" w:cs="Times New Roman"/>
                <w:sz w:val="24"/>
                <w:szCs w:val="24"/>
              </w:rPr>
              <w:t>, V</w:t>
            </w:r>
            <w:r w:rsidRPr="00D950E0">
              <w:rPr>
                <w:rFonts w:ascii="Times New Roman" w:hAnsi="Times New Roman" w:cs="Times New Roman"/>
                <w:sz w:val="24"/>
                <w:szCs w:val="24"/>
              </w:rPr>
              <w:t>DOE</w:t>
            </w:r>
          </w:p>
          <w:p w14:paraId="710E6202" w14:textId="202B9DF3" w:rsidR="00EB14B0" w:rsidRPr="00277FE2" w:rsidRDefault="00EB14B0">
            <w:pPr>
              <w:pStyle w:val="ListParagraph"/>
              <w:numPr>
                <w:ilvl w:val="0"/>
                <w:numId w:val="229"/>
              </w:numPr>
              <w:spacing w:before="100" w:beforeAutospacing="1" w:after="100" w:afterAutospacing="1"/>
              <w:rPr>
                <w:rFonts w:ascii="Times New Roman" w:eastAsia="Times New Roman" w:hAnsi="Times New Roman" w:cs="Times New Roman"/>
                <w:sz w:val="24"/>
                <w:szCs w:val="24"/>
              </w:rPr>
            </w:pPr>
            <w:hyperlink r:id="rId24" w:history="1">
              <w:r w:rsidRPr="00A07E08">
                <w:rPr>
                  <w:rStyle w:val="Hyperlink"/>
                  <w:rFonts w:ascii="Times New Roman" w:hAnsi="Times New Roman" w:cs="Times New Roman"/>
                  <w:sz w:val="24"/>
                  <w:szCs w:val="24"/>
                </w:rPr>
                <w:t>VQB5 Quality Profiles</w:t>
              </w:r>
            </w:hyperlink>
            <w:r w:rsidRPr="00A07E08">
              <w:rPr>
                <w:rFonts w:ascii="Times New Roman" w:eastAsia="Times New Roman" w:hAnsi="Times New Roman" w:cs="Times New Roman"/>
                <w:i/>
                <w:iCs/>
                <w:sz w:val="24"/>
                <w:szCs w:val="24"/>
              </w:rPr>
              <w:t>,</w:t>
            </w:r>
            <w:r w:rsidRPr="00A07E08">
              <w:rPr>
                <w:rFonts w:ascii="Times New Roman" w:eastAsia="Times New Roman" w:hAnsi="Times New Roman" w:cs="Times New Roman"/>
                <w:sz w:val="24"/>
                <w:szCs w:val="24"/>
              </w:rPr>
              <w:t xml:space="preserve"> V</w:t>
            </w:r>
            <w:r w:rsidRPr="00D950E0">
              <w:rPr>
                <w:rFonts w:ascii="Times New Roman" w:hAnsi="Times New Roman" w:cs="Times New Roman"/>
                <w:sz w:val="24"/>
                <w:szCs w:val="24"/>
              </w:rPr>
              <w:t>DOE</w:t>
            </w:r>
            <w:r w:rsidRPr="00D03E8E">
              <w:rPr>
                <w:rFonts w:ascii="Times New Roman" w:eastAsia="Times New Roman" w:hAnsi="Times New Roman" w:cs="Times New Roman"/>
                <w:sz w:val="24"/>
                <w:szCs w:val="24"/>
              </w:rPr>
              <w:t xml:space="preserve"> </w:t>
            </w:r>
          </w:p>
        </w:tc>
        <w:tc>
          <w:tcPr>
            <w:tcW w:w="992" w:type="pct"/>
          </w:tcPr>
          <w:p w14:paraId="7094AC71"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12A85F7E"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606422BD"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7C958ED0" w14:textId="77777777" w:rsidR="00EB14B0" w:rsidRPr="00035BEB" w:rsidRDefault="00EB14B0">
            <w:pPr>
              <w:widowControl w:val="0"/>
              <w:numPr>
                <w:ilvl w:val="0"/>
                <w:numId w:val="96"/>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should parents be vigilant in their evaluation of childcare services?</w:t>
            </w:r>
          </w:p>
          <w:p w14:paraId="1094BFD2" w14:textId="77777777" w:rsidR="00EB14B0" w:rsidRPr="00035BEB" w:rsidRDefault="00EB14B0">
            <w:pPr>
              <w:widowControl w:val="0"/>
              <w:numPr>
                <w:ilvl w:val="0"/>
                <w:numId w:val="96"/>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important is accreditation to a child</w:t>
            </w:r>
            <w:r>
              <w:rPr>
                <w:rFonts w:ascii="Times New Roman" w:hAnsi="Times New Roman" w:cs="Times New Roman"/>
                <w:sz w:val="24"/>
                <w:szCs w:val="24"/>
              </w:rPr>
              <w:t xml:space="preserve"> day</w:t>
            </w:r>
            <w:r w:rsidRPr="00035BEB">
              <w:rPr>
                <w:rFonts w:ascii="Times New Roman" w:hAnsi="Times New Roman" w:cs="Times New Roman"/>
                <w:sz w:val="24"/>
                <w:szCs w:val="24"/>
              </w:rPr>
              <w:t xml:space="preserve"> </w:t>
            </w:r>
            <w:r>
              <w:rPr>
                <w:rFonts w:ascii="Times New Roman" w:hAnsi="Times New Roman" w:cs="Times New Roman"/>
                <w:sz w:val="24"/>
                <w:szCs w:val="24"/>
              </w:rPr>
              <w:t xml:space="preserve">center </w:t>
            </w:r>
            <w:r w:rsidRPr="00035BEB">
              <w:rPr>
                <w:rFonts w:ascii="Times New Roman" w:hAnsi="Times New Roman" w:cs="Times New Roman"/>
                <w:sz w:val="24"/>
                <w:szCs w:val="24"/>
              </w:rPr>
              <w:t>program?</w:t>
            </w:r>
          </w:p>
          <w:p w14:paraId="358F9150" w14:textId="77777777" w:rsidR="00EB14B0" w:rsidRPr="00035BEB" w:rsidRDefault="00EB14B0">
            <w:pPr>
              <w:widowControl w:val="0"/>
              <w:numPr>
                <w:ilvl w:val="0"/>
                <w:numId w:val="96"/>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benefits and disadvantages of government licensing of child</w:t>
            </w:r>
            <w:r>
              <w:rPr>
                <w:rFonts w:ascii="Times New Roman" w:hAnsi="Times New Roman" w:cs="Times New Roman"/>
                <w:sz w:val="24"/>
                <w:szCs w:val="24"/>
              </w:rPr>
              <w:t xml:space="preserve"> day</w:t>
            </w:r>
            <w:r w:rsidRPr="00035BEB">
              <w:rPr>
                <w:rFonts w:ascii="Times New Roman" w:hAnsi="Times New Roman" w:cs="Times New Roman"/>
                <w:sz w:val="24"/>
                <w:szCs w:val="24"/>
              </w:rPr>
              <w:t xml:space="preserve"> centers?</w:t>
            </w:r>
          </w:p>
          <w:p w14:paraId="5FC6827A" w14:textId="77777777" w:rsidR="00EB14B0" w:rsidRPr="00035BEB" w:rsidRDefault="00EB14B0">
            <w:pPr>
              <w:widowControl w:val="0"/>
              <w:numPr>
                <w:ilvl w:val="0"/>
                <w:numId w:val="96"/>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advantages and disadvantages of being a stay-at-home parent?</w:t>
            </w:r>
          </w:p>
          <w:p w14:paraId="5D88690C"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5532CC52" w14:textId="77777777" w:rsidR="00EB14B0" w:rsidRPr="00035BEB" w:rsidRDefault="00EB14B0">
            <w:pPr>
              <w:widowControl w:val="0"/>
              <w:numPr>
                <w:ilvl w:val="0"/>
                <w:numId w:val="9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primary qualities of a good child</w:t>
            </w:r>
            <w:r>
              <w:rPr>
                <w:rFonts w:ascii="Times New Roman" w:hAnsi="Times New Roman" w:cs="Times New Roman"/>
                <w:sz w:val="24"/>
                <w:szCs w:val="24"/>
              </w:rPr>
              <w:t xml:space="preserve"> day center</w:t>
            </w:r>
            <w:r w:rsidRPr="00035BEB">
              <w:rPr>
                <w:rFonts w:ascii="Times New Roman" w:hAnsi="Times New Roman" w:cs="Times New Roman"/>
                <w:sz w:val="24"/>
                <w:szCs w:val="24"/>
              </w:rPr>
              <w:t xml:space="preserve"> program?</w:t>
            </w:r>
          </w:p>
          <w:p w14:paraId="18D55343" w14:textId="77777777" w:rsidR="00EB14B0" w:rsidRPr="00035BEB" w:rsidRDefault="00EB14B0">
            <w:pPr>
              <w:widowControl w:val="0"/>
              <w:numPr>
                <w:ilvl w:val="0"/>
                <w:numId w:val="9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are the qualities of a </w:t>
            </w:r>
            <w:r w:rsidRPr="00035BEB">
              <w:rPr>
                <w:rFonts w:ascii="Times New Roman" w:hAnsi="Times New Roman" w:cs="Times New Roman"/>
                <w:sz w:val="24"/>
                <w:szCs w:val="24"/>
              </w:rPr>
              <w:lastRenderedPageBreak/>
              <w:t xml:space="preserve">good </w:t>
            </w:r>
            <w:proofErr w:type="gramStart"/>
            <w:r w:rsidRPr="00035BEB">
              <w:rPr>
                <w:rFonts w:ascii="Times New Roman" w:hAnsi="Times New Roman" w:cs="Times New Roman"/>
                <w:sz w:val="24"/>
                <w:szCs w:val="24"/>
              </w:rPr>
              <w:t>child</w:t>
            </w:r>
            <w:proofErr w:type="gramEnd"/>
            <w:r>
              <w:rPr>
                <w:rFonts w:ascii="Times New Roman" w:hAnsi="Times New Roman" w:cs="Times New Roman"/>
                <w:sz w:val="24"/>
                <w:szCs w:val="24"/>
              </w:rPr>
              <w:t xml:space="preserve"> day</w:t>
            </w:r>
            <w:r w:rsidRPr="00035BEB">
              <w:rPr>
                <w:rFonts w:ascii="Times New Roman" w:hAnsi="Times New Roman" w:cs="Times New Roman"/>
                <w:sz w:val="24"/>
                <w:szCs w:val="24"/>
              </w:rPr>
              <w:t xml:space="preserve"> center and a good in-home provider similar? How are they different?</w:t>
            </w:r>
          </w:p>
          <w:p w14:paraId="4AE7F347" w14:textId="77777777" w:rsidR="00EB14B0" w:rsidRPr="00035BEB" w:rsidRDefault="00EB14B0">
            <w:pPr>
              <w:widowControl w:val="0"/>
              <w:numPr>
                <w:ilvl w:val="0"/>
                <w:numId w:val="9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questions </w:t>
            </w:r>
            <w:r>
              <w:rPr>
                <w:rFonts w:ascii="Times New Roman" w:hAnsi="Times New Roman" w:cs="Times New Roman"/>
                <w:sz w:val="24"/>
                <w:szCs w:val="24"/>
              </w:rPr>
              <w:t>should one</w:t>
            </w:r>
            <w:r w:rsidRPr="00035BEB">
              <w:rPr>
                <w:rFonts w:ascii="Times New Roman" w:hAnsi="Times New Roman" w:cs="Times New Roman"/>
                <w:sz w:val="24"/>
                <w:szCs w:val="24"/>
              </w:rPr>
              <w:t xml:space="preserve"> ask a child</w:t>
            </w:r>
            <w:r>
              <w:rPr>
                <w:rFonts w:ascii="Times New Roman" w:hAnsi="Times New Roman" w:cs="Times New Roman"/>
                <w:sz w:val="24"/>
                <w:szCs w:val="24"/>
              </w:rPr>
              <w:t xml:space="preserve"> day</w:t>
            </w:r>
            <w:r w:rsidRPr="00035BEB">
              <w:rPr>
                <w:rFonts w:ascii="Times New Roman" w:hAnsi="Times New Roman" w:cs="Times New Roman"/>
                <w:sz w:val="24"/>
                <w:szCs w:val="24"/>
              </w:rPr>
              <w:t xml:space="preserve"> </w:t>
            </w:r>
            <w:r>
              <w:rPr>
                <w:rFonts w:ascii="Times New Roman" w:hAnsi="Times New Roman" w:cs="Times New Roman"/>
                <w:sz w:val="24"/>
                <w:szCs w:val="24"/>
              </w:rPr>
              <w:t xml:space="preserve">center </w:t>
            </w:r>
            <w:r w:rsidRPr="00035BEB">
              <w:rPr>
                <w:rFonts w:ascii="Times New Roman" w:hAnsi="Times New Roman" w:cs="Times New Roman"/>
                <w:sz w:val="24"/>
                <w:szCs w:val="24"/>
              </w:rPr>
              <w:t>administrator or provider?</w:t>
            </w:r>
          </w:p>
          <w:p w14:paraId="3F6CBEA3" w14:textId="77777777" w:rsidR="00EB14B0" w:rsidRPr="00035BEB" w:rsidRDefault="00EB14B0">
            <w:pPr>
              <w:widowControl w:val="0"/>
              <w:numPr>
                <w:ilvl w:val="0"/>
                <w:numId w:val="9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continual communication between caregivers and parents important?</w:t>
            </w:r>
          </w:p>
          <w:p w14:paraId="49DA56DF" w14:textId="77777777" w:rsidR="00EB14B0" w:rsidRPr="00035BEB" w:rsidRDefault="00EB14B0">
            <w:pPr>
              <w:widowControl w:val="0"/>
              <w:numPr>
                <w:ilvl w:val="0"/>
                <w:numId w:val="9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type of communication should occur between parents and caregivers?</w:t>
            </w:r>
          </w:p>
          <w:p w14:paraId="584372D1"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2E98928B" w14:textId="77777777" w:rsidR="00EB14B0" w:rsidRPr="00035BEB" w:rsidRDefault="00EB14B0">
            <w:pPr>
              <w:widowControl w:val="0"/>
              <w:numPr>
                <w:ilvl w:val="0"/>
                <w:numId w:val="9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factors determine the suitability of a child</w:t>
            </w:r>
            <w:r>
              <w:rPr>
                <w:rFonts w:ascii="Times New Roman" w:hAnsi="Times New Roman" w:cs="Times New Roman"/>
                <w:sz w:val="24"/>
                <w:szCs w:val="24"/>
              </w:rPr>
              <w:t xml:space="preserve"> day center</w:t>
            </w:r>
            <w:r w:rsidRPr="00035BEB">
              <w:rPr>
                <w:rFonts w:ascii="Times New Roman" w:hAnsi="Times New Roman" w:cs="Times New Roman"/>
                <w:sz w:val="24"/>
                <w:szCs w:val="24"/>
              </w:rPr>
              <w:t xml:space="preserve"> program for a particular child?</w:t>
            </w:r>
          </w:p>
          <w:p w14:paraId="2E3AB770" w14:textId="77777777" w:rsidR="00EB14B0" w:rsidRPr="00035BEB" w:rsidRDefault="00EB14B0">
            <w:pPr>
              <w:widowControl w:val="0"/>
              <w:numPr>
                <w:ilvl w:val="0"/>
                <w:numId w:val="9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would an ideal </w:t>
            </w:r>
            <w:proofErr w:type="gramStart"/>
            <w:r w:rsidRPr="00035BEB">
              <w:rPr>
                <w:rFonts w:ascii="Times New Roman" w:hAnsi="Times New Roman" w:cs="Times New Roman"/>
                <w:sz w:val="24"/>
                <w:szCs w:val="24"/>
              </w:rPr>
              <w:t>child</w:t>
            </w:r>
            <w:proofErr w:type="gramEnd"/>
            <w:r>
              <w:rPr>
                <w:rFonts w:ascii="Times New Roman" w:hAnsi="Times New Roman" w:cs="Times New Roman"/>
                <w:sz w:val="24"/>
                <w:szCs w:val="24"/>
              </w:rPr>
              <w:t xml:space="preserve"> day</w:t>
            </w:r>
            <w:r w:rsidRPr="00035BEB">
              <w:rPr>
                <w:rFonts w:ascii="Times New Roman" w:hAnsi="Times New Roman" w:cs="Times New Roman"/>
                <w:sz w:val="24"/>
                <w:szCs w:val="24"/>
              </w:rPr>
              <w:t xml:space="preserve"> center look like? How would it operate?</w:t>
            </w:r>
          </w:p>
          <w:p w14:paraId="1D9C0E7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06E3CFB7" w14:textId="77777777" w:rsidR="00EB14B0" w:rsidRPr="00035BEB" w:rsidRDefault="00EB14B0">
            <w:pPr>
              <w:widowControl w:val="0"/>
              <w:numPr>
                <w:ilvl w:val="0"/>
                <w:numId w:val="9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information </w:t>
            </w:r>
            <w:proofErr w:type="gramStart"/>
            <w:r w:rsidRPr="00035BEB">
              <w:rPr>
                <w:rFonts w:ascii="Times New Roman" w:hAnsi="Times New Roman" w:cs="Times New Roman"/>
                <w:sz w:val="24"/>
                <w:szCs w:val="24"/>
              </w:rPr>
              <w:t>do</w:t>
            </w:r>
            <w:proofErr w:type="gramEnd"/>
            <w:r w:rsidRPr="00035BEB">
              <w:rPr>
                <w:rFonts w:ascii="Times New Roman" w:hAnsi="Times New Roman" w:cs="Times New Roman"/>
                <w:sz w:val="24"/>
                <w:szCs w:val="24"/>
              </w:rPr>
              <w:t xml:space="preserve"> parents need to evaluate childcare options?</w:t>
            </w:r>
          </w:p>
          <w:p w14:paraId="6CA442D8" w14:textId="77777777" w:rsidR="00EB14B0" w:rsidRPr="00035BEB" w:rsidRDefault="00EB14B0">
            <w:pPr>
              <w:widowControl w:val="0"/>
              <w:numPr>
                <w:ilvl w:val="0"/>
                <w:numId w:val="9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steps should parents take to find out the qualifications of childcare providers?</w:t>
            </w:r>
          </w:p>
          <w:p w14:paraId="74A54E7A" w14:textId="77777777" w:rsidR="00EB14B0" w:rsidRPr="00035BEB" w:rsidRDefault="00EB14B0">
            <w:pPr>
              <w:widowControl w:val="0"/>
              <w:numPr>
                <w:ilvl w:val="0"/>
                <w:numId w:val="9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important are references when parents are considering childcare </w:t>
            </w:r>
            <w:r w:rsidRPr="00035BEB">
              <w:rPr>
                <w:rFonts w:ascii="Times New Roman" w:hAnsi="Times New Roman" w:cs="Times New Roman"/>
                <w:sz w:val="24"/>
                <w:szCs w:val="24"/>
              </w:rPr>
              <w:lastRenderedPageBreak/>
              <w:t>options?</w:t>
            </w:r>
          </w:p>
          <w:p w14:paraId="04C0A1D3" w14:textId="77777777" w:rsidR="00EB14B0" w:rsidRPr="00035BEB" w:rsidRDefault="00EB14B0">
            <w:pPr>
              <w:widowControl w:val="0"/>
              <w:numPr>
                <w:ilvl w:val="0"/>
                <w:numId w:val="9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opportunities are available for parents to serve in an advisory capacity to child</w:t>
            </w:r>
            <w:r>
              <w:rPr>
                <w:rFonts w:ascii="Times New Roman" w:hAnsi="Times New Roman" w:cs="Times New Roman"/>
                <w:sz w:val="24"/>
                <w:szCs w:val="24"/>
              </w:rPr>
              <w:t xml:space="preserve"> day </w:t>
            </w:r>
            <w:r w:rsidRPr="00035BEB">
              <w:rPr>
                <w:rFonts w:ascii="Times New Roman" w:hAnsi="Times New Roman" w:cs="Times New Roman"/>
                <w:sz w:val="24"/>
                <w:szCs w:val="24"/>
              </w:rPr>
              <w:t>centers? </w:t>
            </w:r>
          </w:p>
          <w:p w14:paraId="4FD2D95E" w14:textId="77777777" w:rsidR="00EB14B0" w:rsidRPr="00277FE2" w:rsidRDefault="00EB14B0" w:rsidP="00EB14B0">
            <w:pPr>
              <w:rPr>
                <w:rFonts w:ascii="Times New Roman" w:eastAsia="Times New Roman" w:hAnsi="Times New Roman" w:cs="Times New Roman"/>
                <w:b/>
                <w:bCs/>
                <w:sz w:val="24"/>
                <w:szCs w:val="24"/>
              </w:rPr>
            </w:pPr>
          </w:p>
        </w:tc>
        <w:tc>
          <w:tcPr>
            <w:tcW w:w="879" w:type="pct"/>
          </w:tcPr>
          <w:p w14:paraId="6D0CC6BC"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9.LU, 9.C, 10.RV, 10.LU, 10.C, 11.RV, 11.LU, 11.C, 12.RV, 12.LU, 12.C</w:t>
            </w:r>
          </w:p>
          <w:p w14:paraId="66E9C1B0" w14:textId="1E310526"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t>History: WG 17, WHII 8, 14, VUS 8, 14, Govt 9, 14, 15</w:t>
            </w:r>
          </w:p>
        </w:tc>
        <w:tc>
          <w:tcPr>
            <w:tcW w:w="799" w:type="pct"/>
          </w:tcPr>
          <w:p w14:paraId="79A0740A" w14:textId="77777777" w:rsidR="00EB14B0" w:rsidRPr="00E848E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E848E2">
              <w:rPr>
                <w:rFonts w:ascii="Times New Roman" w:eastAsia="Times New Roman" w:hAnsi="Times New Roman" w:cs="Times New Roman"/>
                <w:b/>
                <w:sz w:val="24"/>
                <w:szCs w:val="24"/>
                <w:u w:val="single"/>
              </w:rPr>
              <w:t>Families First</w:t>
            </w:r>
          </w:p>
          <w:p w14:paraId="1B90A809" w14:textId="77777777" w:rsidR="00EB14B0" w:rsidRPr="00E848E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Dynamics</w:t>
            </w:r>
          </w:p>
          <w:p w14:paraId="178B1340" w14:textId="77777777" w:rsidR="00EB14B0" w:rsidRPr="00E848E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Balance</w:t>
            </w:r>
          </w:p>
          <w:p w14:paraId="4D6E37A5" w14:textId="77777777" w:rsidR="00EB14B0" w:rsidRPr="00E848E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Development</w:t>
            </w:r>
          </w:p>
          <w:p w14:paraId="18599407" w14:textId="77777777" w:rsidR="00EB14B0" w:rsidRPr="00E848E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Safety</w:t>
            </w:r>
          </w:p>
          <w:p w14:paraId="3F909747" w14:textId="77777777" w:rsidR="00EB14B0" w:rsidRPr="00E848E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Skills</w:t>
            </w:r>
          </w:p>
          <w:p w14:paraId="29084441" w14:textId="77777777" w:rsidR="00EB14B0" w:rsidRPr="00E848E2"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3D2F33B3" w14:textId="77777777" w:rsidR="00EB14B0" w:rsidRPr="00E848E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E848E2">
              <w:rPr>
                <w:rFonts w:ascii="Times New Roman" w:eastAsia="Times New Roman" w:hAnsi="Times New Roman" w:cs="Times New Roman"/>
                <w:b/>
                <w:sz w:val="24"/>
                <w:szCs w:val="24"/>
                <w:u w:val="single"/>
              </w:rPr>
              <w:t>Power of One</w:t>
            </w:r>
          </w:p>
          <w:p w14:paraId="56DF3BCF" w14:textId="77777777" w:rsidR="00EB14B0" w:rsidRPr="00E848E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A Better You</w:t>
            </w:r>
          </w:p>
          <w:p w14:paraId="4D064F9C" w14:textId="77777777" w:rsidR="00EB14B0" w:rsidRPr="00E848E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Family Ties</w:t>
            </w:r>
          </w:p>
          <w:p w14:paraId="06290498" w14:textId="77777777" w:rsidR="00EB14B0" w:rsidRPr="00E848E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Working on Working</w:t>
            </w:r>
          </w:p>
          <w:p w14:paraId="6EA1E46D" w14:textId="77777777" w:rsidR="00EB14B0" w:rsidRPr="00E848E2" w:rsidRDefault="00EB14B0" w:rsidP="00EB14B0">
            <w:pPr>
              <w:widowControl w:val="0"/>
              <w:autoSpaceDE w:val="0"/>
              <w:autoSpaceDN w:val="0"/>
              <w:adjustRightInd w:val="0"/>
              <w:rPr>
                <w:rFonts w:ascii="Times New Roman" w:eastAsia="Times New Roman" w:hAnsi="Times New Roman" w:cs="Times New Roman"/>
                <w:sz w:val="24"/>
                <w:szCs w:val="24"/>
              </w:rPr>
            </w:pPr>
          </w:p>
          <w:p w14:paraId="53C5260D" w14:textId="77777777" w:rsidR="00EB14B0" w:rsidRPr="00E848E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E848E2">
              <w:rPr>
                <w:rFonts w:ascii="Times New Roman" w:eastAsia="Times New Roman" w:hAnsi="Times New Roman" w:cs="Times New Roman"/>
                <w:b/>
                <w:sz w:val="24"/>
                <w:szCs w:val="24"/>
                <w:u w:val="single"/>
              </w:rPr>
              <w:t>STAND Up</w:t>
            </w:r>
          </w:p>
          <w:p w14:paraId="4D51B5AF" w14:textId="77777777" w:rsidR="00EB14B0" w:rsidRPr="00E848E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E848E2">
              <w:rPr>
                <w:rFonts w:ascii="Times New Roman" w:eastAsia="Times New Roman" w:hAnsi="Times New Roman" w:cs="Times New Roman"/>
                <w:sz w:val="24"/>
                <w:szCs w:val="24"/>
              </w:rPr>
              <w:t>Assess</w:t>
            </w:r>
          </w:p>
          <w:p w14:paraId="52B3E92B" w14:textId="77777777" w:rsidR="00EB14B0" w:rsidRPr="00E848E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E848E2">
              <w:rPr>
                <w:rFonts w:ascii="Times New Roman" w:eastAsia="Times New Roman" w:hAnsi="Times New Roman" w:cs="Times New Roman"/>
                <w:sz w:val="24"/>
                <w:szCs w:val="24"/>
              </w:rPr>
              <w:t>Educate</w:t>
            </w:r>
          </w:p>
          <w:p w14:paraId="5B04F45B" w14:textId="77777777" w:rsidR="00EB14B0" w:rsidRPr="00E848E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E848E2">
              <w:rPr>
                <w:rFonts w:ascii="Times New Roman" w:eastAsia="Times New Roman" w:hAnsi="Times New Roman" w:cs="Times New Roman"/>
                <w:sz w:val="24"/>
                <w:szCs w:val="24"/>
              </w:rPr>
              <w:t>Advocate</w:t>
            </w:r>
          </w:p>
          <w:p w14:paraId="0E93F9D7" w14:textId="77777777" w:rsidR="00EB14B0" w:rsidRPr="00E848E2"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5DE46872" w14:textId="77777777" w:rsidR="00EB14B0" w:rsidRPr="00E848E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E848E2">
              <w:rPr>
                <w:rFonts w:ascii="Times New Roman" w:eastAsia="Times New Roman" w:hAnsi="Times New Roman" w:cs="Times New Roman"/>
                <w:b/>
                <w:sz w:val="24"/>
                <w:szCs w:val="24"/>
                <w:u w:val="single"/>
              </w:rPr>
              <w:t>Competitive Event--STAR Events</w:t>
            </w:r>
          </w:p>
          <w:p w14:paraId="1E87D839" w14:textId="77777777" w:rsidR="00EB14B0" w:rsidRPr="00E848E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lastRenderedPageBreak/>
              <w:t>Interpersonal Communications</w:t>
            </w:r>
          </w:p>
          <w:p w14:paraId="5C7ED161" w14:textId="77777777" w:rsidR="00EB14B0" w:rsidRPr="00E848E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National Programs in Action</w:t>
            </w:r>
          </w:p>
          <w:p w14:paraId="08336BCE" w14:textId="77777777" w:rsidR="00EB14B0" w:rsidRPr="00E848E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Professional Presentation</w:t>
            </w:r>
          </w:p>
          <w:p w14:paraId="37BB7116" w14:textId="77777777" w:rsidR="00EB14B0" w:rsidRPr="00E848E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Public Policy Advocate</w:t>
            </w:r>
          </w:p>
          <w:p w14:paraId="2CEE3C20" w14:textId="77777777" w:rsidR="00EB14B0" w:rsidRPr="00E848E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 xml:space="preserve">Check the national website for </w:t>
            </w:r>
            <w:proofErr w:type="gramStart"/>
            <w:r w:rsidRPr="00E848E2">
              <w:rPr>
                <w:rFonts w:ascii="Times New Roman" w:eastAsia="Times New Roman" w:hAnsi="Times New Roman" w:cs="Times New Roman"/>
                <w:sz w:val="24"/>
                <w:szCs w:val="24"/>
              </w:rPr>
              <w:t>on line</w:t>
            </w:r>
            <w:proofErr w:type="gramEnd"/>
            <w:r w:rsidRPr="00E848E2">
              <w:rPr>
                <w:rFonts w:ascii="Times New Roman" w:eastAsia="Times New Roman" w:hAnsi="Times New Roman" w:cs="Times New Roman"/>
                <w:sz w:val="24"/>
                <w:szCs w:val="24"/>
              </w:rPr>
              <w:t xml:space="preserve"> events</w:t>
            </w:r>
          </w:p>
          <w:p w14:paraId="4A855704" w14:textId="77777777" w:rsidR="00EB14B0" w:rsidRPr="00E848E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E848E2">
              <w:rPr>
                <w:rFonts w:ascii="Times New Roman" w:eastAsia="Times New Roman" w:hAnsi="Times New Roman" w:cs="Times New Roman"/>
                <w:sz w:val="24"/>
                <w:szCs w:val="24"/>
              </w:rPr>
              <w:t>Check the website for Skill Events</w:t>
            </w:r>
          </w:p>
          <w:p w14:paraId="30B87546"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D188387" w14:textId="77777777" w:rsidTr="00EB14B0">
        <w:tc>
          <w:tcPr>
            <w:tcW w:w="197" w:type="pct"/>
            <w:shd w:val="clear" w:color="auto" w:fill="D9D9D9" w:themeFill="background1" w:themeFillShade="D9"/>
          </w:tcPr>
          <w:p w14:paraId="59C9993A" w14:textId="77777777" w:rsidR="00EB14B0" w:rsidRDefault="00EB14B0" w:rsidP="00EB14B0">
            <w:pPr>
              <w:rPr>
                <w:rFonts w:ascii="Times New Roman" w:eastAsia="Times New Roman" w:hAnsi="Times New Roman" w:cs="Times New Roman"/>
                <w:sz w:val="24"/>
                <w:szCs w:val="24"/>
              </w:rPr>
            </w:pPr>
          </w:p>
        </w:tc>
        <w:tc>
          <w:tcPr>
            <w:tcW w:w="899" w:type="pct"/>
            <w:shd w:val="clear" w:color="auto" w:fill="D9D9D9" w:themeFill="background1" w:themeFillShade="D9"/>
            <w:tcMar>
              <w:top w:w="43" w:type="dxa"/>
              <w:left w:w="115" w:type="dxa"/>
              <w:bottom w:w="43" w:type="dxa"/>
              <w:right w:w="115" w:type="dxa"/>
            </w:tcMar>
          </w:tcPr>
          <w:p w14:paraId="260839B0" w14:textId="51A2E144" w:rsidR="00EB14B0" w:rsidRPr="006C2C30" w:rsidRDefault="00EB14B0" w:rsidP="00EB14B0">
            <w:pPr>
              <w:rPr>
                <w:rFonts w:ascii="Times New Roman" w:eastAsia="Times New Roman" w:hAnsi="Times New Roman" w:cs="Times New Roman"/>
                <w:sz w:val="24"/>
                <w:szCs w:val="24"/>
              </w:rPr>
            </w:pPr>
            <w:r w:rsidRPr="00D03E8E">
              <w:rPr>
                <w:rFonts w:ascii="Times New Roman" w:eastAsia="Times New Roman" w:hAnsi="Times New Roman" w:cs="Times New Roman"/>
                <w:b/>
                <w:bCs/>
                <w:sz w:val="24"/>
                <w:szCs w:val="24"/>
              </w:rPr>
              <w:t>Evaluating Employment and Economic Policies that Affect Families</w:t>
            </w:r>
          </w:p>
        </w:tc>
        <w:tc>
          <w:tcPr>
            <w:tcW w:w="1234" w:type="pct"/>
            <w:shd w:val="clear" w:color="auto" w:fill="D9D9D9" w:themeFill="background1" w:themeFillShade="D9"/>
          </w:tcPr>
          <w:p w14:paraId="2499D2D5" w14:textId="77777777" w:rsidR="00EB14B0" w:rsidRPr="00277FE2"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shd w:val="clear" w:color="auto" w:fill="D9D9D9" w:themeFill="background1" w:themeFillShade="D9"/>
          </w:tcPr>
          <w:p w14:paraId="3C39EA34" w14:textId="77777777" w:rsidR="00EB14B0" w:rsidRPr="00277FE2" w:rsidRDefault="00EB14B0" w:rsidP="00EB14B0">
            <w:pPr>
              <w:rPr>
                <w:rFonts w:ascii="Times New Roman" w:eastAsia="Times New Roman" w:hAnsi="Times New Roman" w:cs="Times New Roman"/>
                <w:b/>
                <w:bCs/>
                <w:sz w:val="24"/>
                <w:szCs w:val="24"/>
              </w:rPr>
            </w:pPr>
          </w:p>
        </w:tc>
        <w:tc>
          <w:tcPr>
            <w:tcW w:w="879" w:type="pct"/>
            <w:shd w:val="clear" w:color="auto" w:fill="D9D9D9" w:themeFill="background1" w:themeFillShade="D9"/>
          </w:tcPr>
          <w:p w14:paraId="14DAA8E8" w14:textId="77777777"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shd w:val="clear" w:color="auto" w:fill="D0CECE" w:themeFill="background2" w:themeFillShade="E6"/>
          </w:tcPr>
          <w:p w14:paraId="238E81DB"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51463B79" w14:textId="77777777" w:rsidTr="00EB14B0">
        <w:tc>
          <w:tcPr>
            <w:tcW w:w="197" w:type="pct"/>
          </w:tcPr>
          <w:p w14:paraId="095AE10F" w14:textId="6B96858B"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899" w:type="pct"/>
            <w:shd w:val="clear" w:color="auto" w:fill="FFFFFF" w:themeFill="background1"/>
            <w:tcMar>
              <w:top w:w="43" w:type="dxa"/>
              <w:left w:w="115" w:type="dxa"/>
              <w:bottom w:w="43" w:type="dxa"/>
              <w:right w:w="115" w:type="dxa"/>
            </w:tcMar>
          </w:tcPr>
          <w:p w14:paraId="7E78AB6D" w14:textId="088E03D6" w:rsidR="00EB14B0" w:rsidRPr="006C2C30" w:rsidRDefault="00EB14B0" w:rsidP="00EB14B0">
            <w:pPr>
              <w:rPr>
                <w:rFonts w:ascii="Times New Roman" w:eastAsia="Times New Roman" w:hAnsi="Times New Roman" w:cs="Times New Roman"/>
                <w:sz w:val="24"/>
                <w:szCs w:val="24"/>
              </w:rPr>
            </w:pPr>
            <w:r w:rsidRPr="007E1AC2">
              <w:rPr>
                <w:rFonts w:ascii="Times New Roman" w:eastAsia="Times New Roman" w:hAnsi="Times New Roman" w:cs="Times New Roman"/>
                <w:sz w:val="24"/>
                <w:szCs w:val="24"/>
              </w:rPr>
              <w:t xml:space="preserve">Explain the potential effects of pregnancy complications while on the job. </w:t>
            </w:r>
          </w:p>
        </w:tc>
        <w:tc>
          <w:tcPr>
            <w:tcW w:w="1234" w:type="pct"/>
          </w:tcPr>
          <w:p w14:paraId="4B35D03B" w14:textId="77777777" w:rsidR="00EB14B0" w:rsidRPr="00C12BD4" w:rsidRDefault="00EB14B0" w:rsidP="00EB14B0">
            <w:p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Explanation should include</w:t>
            </w:r>
          </w:p>
          <w:p w14:paraId="6A8236B5"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extended absence options due to medical conditions</w:t>
            </w:r>
          </w:p>
          <w:p w14:paraId="20799E57"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loss of position or seniority</w:t>
            </w:r>
          </w:p>
          <w:p w14:paraId="74BC2840"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loss of income</w:t>
            </w:r>
          </w:p>
          <w:p w14:paraId="71610560" w14:textId="77777777" w:rsidR="00EB14B0" w:rsidRPr="00C12BD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legal implications of family and medical leave</w:t>
            </w:r>
          </w:p>
          <w:p w14:paraId="142F7A13" w14:textId="77777777" w:rsidR="00EB14B0" w:rsidRPr="00BB17F4"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 xml:space="preserve">rights of pregnant women under the </w:t>
            </w:r>
            <w:hyperlink r:id="rId25" w:history="1">
              <w:r w:rsidRPr="000B692A">
                <w:rPr>
                  <w:rStyle w:val="Hyperlink"/>
                  <w:rFonts w:ascii="Times New Roman" w:eastAsia="Times New Roman" w:hAnsi="Times New Roman" w:cs="Times New Roman"/>
                  <w:sz w:val="24"/>
                  <w:szCs w:val="24"/>
                </w:rPr>
                <w:t>Americans with Disabilities Act (ADA)</w:t>
              </w:r>
            </w:hyperlink>
          </w:p>
          <w:p w14:paraId="76557087" w14:textId="7CA6559E" w:rsidR="00EB14B0" w:rsidRPr="00277FE2" w:rsidRDefault="00EB14B0">
            <w:pPr>
              <w:numPr>
                <w:ilvl w:val="0"/>
                <w:numId w:val="200"/>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employee responsibility for insurance costs.</w:t>
            </w:r>
          </w:p>
        </w:tc>
        <w:tc>
          <w:tcPr>
            <w:tcW w:w="992" w:type="pct"/>
          </w:tcPr>
          <w:p w14:paraId="3CCDBC11"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12BD4">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3BB49E16"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p>
          <w:p w14:paraId="1B217787"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Thinking</w:t>
            </w:r>
          </w:p>
          <w:p w14:paraId="6DF33F18" w14:textId="77777777" w:rsidR="00EB14B0" w:rsidRPr="00C12BD4" w:rsidRDefault="00EB14B0">
            <w:pPr>
              <w:widowControl w:val="0"/>
              <w:numPr>
                <w:ilvl w:val="0"/>
                <w:numId w:val="20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are some examples of pregnancy complications that would affect a woman's ability to do her job?</w:t>
            </w:r>
          </w:p>
          <w:p w14:paraId="27C87FBF" w14:textId="77777777" w:rsidR="00EB14B0" w:rsidRPr="00C12BD4" w:rsidRDefault="00EB14B0">
            <w:pPr>
              <w:widowControl w:val="0"/>
              <w:numPr>
                <w:ilvl w:val="0"/>
                <w:numId w:val="201"/>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the employer's responsibility to accommodate employees with pregnancy complications?</w:t>
            </w:r>
          </w:p>
          <w:p w14:paraId="51D977F6"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Communication</w:t>
            </w:r>
          </w:p>
          <w:p w14:paraId="1EDBED57" w14:textId="77777777" w:rsidR="00EB14B0" w:rsidRPr="00C12BD4" w:rsidRDefault="00EB14B0">
            <w:pPr>
              <w:widowControl w:val="0"/>
              <w:numPr>
                <w:ilvl w:val="0"/>
                <w:numId w:val="20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Why should a woman who is experiencing a complicated pregnancy </w:t>
            </w:r>
            <w:r w:rsidRPr="00C12BD4">
              <w:rPr>
                <w:rFonts w:ascii="Times New Roman" w:hAnsi="Times New Roman" w:cs="Times New Roman"/>
                <w:sz w:val="24"/>
                <w:szCs w:val="24"/>
              </w:rPr>
              <w:lastRenderedPageBreak/>
              <w:t>communicate with peers and managers in the workplace?</w:t>
            </w:r>
          </w:p>
          <w:p w14:paraId="762CD554" w14:textId="77777777" w:rsidR="00EB14B0" w:rsidRPr="00C12BD4" w:rsidRDefault="00EB14B0">
            <w:pPr>
              <w:widowControl w:val="0"/>
              <w:numPr>
                <w:ilvl w:val="0"/>
                <w:numId w:val="20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information does a woman need about workplace risks when she is pregnant?</w:t>
            </w:r>
          </w:p>
          <w:p w14:paraId="3100F698" w14:textId="77777777" w:rsidR="00EB14B0" w:rsidRPr="00C12BD4" w:rsidRDefault="00EB14B0">
            <w:pPr>
              <w:widowControl w:val="0"/>
              <w:numPr>
                <w:ilvl w:val="0"/>
                <w:numId w:val="202"/>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resources are available to assist employers and employees dealing with pregnancy complications in the workplace?</w:t>
            </w:r>
          </w:p>
          <w:p w14:paraId="0D010175"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Leadership</w:t>
            </w:r>
          </w:p>
          <w:p w14:paraId="7AA1AFFB" w14:textId="77777777" w:rsidR="00EB14B0" w:rsidRPr="00C12BD4" w:rsidRDefault="00EB14B0">
            <w:pPr>
              <w:widowControl w:val="0"/>
              <w:numPr>
                <w:ilvl w:val="0"/>
                <w:numId w:val="20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strategies can a workplace implement when an employee has a complicated pregnancy?</w:t>
            </w:r>
          </w:p>
          <w:p w14:paraId="27E91F27" w14:textId="77777777" w:rsidR="00EB14B0" w:rsidRPr="00C12BD4" w:rsidRDefault="00EB14B0">
            <w:pPr>
              <w:widowControl w:val="0"/>
              <w:numPr>
                <w:ilvl w:val="0"/>
                <w:numId w:val="20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message does an employer send when it makes workplace accommodations for employees with pregnancy complications?</w:t>
            </w:r>
          </w:p>
          <w:p w14:paraId="355CF575" w14:textId="77777777" w:rsidR="00EB14B0" w:rsidRPr="00C12BD4" w:rsidRDefault="00EB14B0">
            <w:pPr>
              <w:widowControl w:val="0"/>
              <w:numPr>
                <w:ilvl w:val="0"/>
                <w:numId w:val="203"/>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can those workplace accommodations improve cooperation and teamwork?</w:t>
            </w:r>
          </w:p>
          <w:p w14:paraId="4A415E9F"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Management</w:t>
            </w:r>
          </w:p>
          <w:p w14:paraId="48D7E0CA" w14:textId="77777777" w:rsidR="00EB14B0" w:rsidRPr="00C12BD4" w:rsidRDefault="00EB14B0">
            <w:pPr>
              <w:widowControl w:val="0"/>
              <w:numPr>
                <w:ilvl w:val="0"/>
                <w:numId w:val="20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are the possible outcomes if the workplace fails to make accommodations for an employee with pregnancy complications?</w:t>
            </w:r>
          </w:p>
          <w:p w14:paraId="1CD775DC" w14:textId="77777777" w:rsidR="00EB14B0" w:rsidRPr="00C12BD4" w:rsidRDefault="00EB14B0">
            <w:pPr>
              <w:widowControl w:val="0"/>
              <w:numPr>
                <w:ilvl w:val="0"/>
                <w:numId w:val="204"/>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What costs might an employer experience when </w:t>
            </w:r>
            <w:r w:rsidRPr="00C12BD4">
              <w:rPr>
                <w:rFonts w:ascii="Times New Roman" w:hAnsi="Times New Roman" w:cs="Times New Roman"/>
                <w:sz w:val="24"/>
                <w:szCs w:val="24"/>
              </w:rPr>
              <w:lastRenderedPageBreak/>
              <w:t>making workplace accommodations?</w:t>
            </w:r>
          </w:p>
          <w:p w14:paraId="46CAD5AA" w14:textId="77777777" w:rsidR="00EB14B0" w:rsidRPr="00277FE2" w:rsidRDefault="00EB14B0" w:rsidP="00EB14B0">
            <w:pPr>
              <w:rPr>
                <w:rFonts w:ascii="Times New Roman" w:eastAsia="Times New Roman" w:hAnsi="Times New Roman" w:cs="Times New Roman"/>
                <w:b/>
                <w:bCs/>
                <w:sz w:val="24"/>
                <w:szCs w:val="24"/>
              </w:rPr>
            </w:pPr>
          </w:p>
        </w:tc>
        <w:tc>
          <w:tcPr>
            <w:tcW w:w="879" w:type="pct"/>
          </w:tcPr>
          <w:p w14:paraId="6E73C6E0" w14:textId="10D12F8C"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42701F67"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Career Connection</w:t>
            </w:r>
          </w:p>
          <w:p w14:paraId="627193BF"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Skills</w:t>
            </w:r>
          </w:p>
          <w:p w14:paraId="3A3E04B7"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Life</w:t>
            </w:r>
          </w:p>
          <w:p w14:paraId="7847C3C2"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Career</w:t>
            </w:r>
          </w:p>
          <w:p w14:paraId="742DDD2A"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Plan</w:t>
            </w:r>
          </w:p>
          <w:p w14:paraId="1E8A7F7C"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424968D3"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Families First</w:t>
            </w:r>
          </w:p>
          <w:p w14:paraId="15474A03"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Dynamics</w:t>
            </w:r>
          </w:p>
          <w:p w14:paraId="6AEF0305"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Balance</w:t>
            </w:r>
          </w:p>
          <w:p w14:paraId="6E53BDEA"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Development</w:t>
            </w:r>
          </w:p>
          <w:p w14:paraId="1DA9B7D1"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Safety</w:t>
            </w:r>
          </w:p>
          <w:p w14:paraId="12FD7F81"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Skills</w:t>
            </w:r>
          </w:p>
          <w:p w14:paraId="221142A5" w14:textId="77777777" w:rsidR="00EB14B0" w:rsidRPr="0001148E"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0B36720F"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Power of One</w:t>
            </w:r>
          </w:p>
          <w:p w14:paraId="42C2732E"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A Better You</w:t>
            </w:r>
          </w:p>
          <w:p w14:paraId="38C97B5C"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lastRenderedPageBreak/>
              <w:t>Family Ties</w:t>
            </w:r>
          </w:p>
          <w:p w14:paraId="248E557C"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Working on Working</w:t>
            </w:r>
          </w:p>
          <w:p w14:paraId="03724074"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511F63C7"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STAND Up</w:t>
            </w:r>
          </w:p>
          <w:p w14:paraId="3C43A7A1"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Assess</w:t>
            </w:r>
          </w:p>
          <w:p w14:paraId="0A829944"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Educate</w:t>
            </w:r>
          </w:p>
          <w:p w14:paraId="4F3E8E02"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Advocate</w:t>
            </w:r>
          </w:p>
          <w:p w14:paraId="2DDAC76E" w14:textId="77777777" w:rsidR="00EB14B0" w:rsidRPr="0001148E"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4EDAA1DE"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Competitive Event--STAR Events</w:t>
            </w:r>
          </w:p>
          <w:p w14:paraId="34809FD6"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Interpersonal Communications</w:t>
            </w:r>
          </w:p>
          <w:p w14:paraId="45809495"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National Programs in Action</w:t>
            </w:r>
          </w:p>
          <w:p w14:paraId="70D0E8AD"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Professional Presentation</w:t>
            </w:r>
          </w:p>
          <w:p w14:paraId="197B18CE"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Public Policy Advocate</w:t>
            </w:r>
          </w:p>
          <w:p w14:paraId="2273564D"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Repurpose and Redesign</w:t>
            </w:r>
          </w:p>
          <w:p w14:paraId="3DC29C0B" w14:textId="7C6ADF20"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national website for online events</w:t>
            </w:r>
          </w:p>
          <w:p w14:paraId="6DE92431"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website for Skill Events</w:t>
            </w:r>
          </w:p>
          <w:p w14:paraId="6AA183B2"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48DFAD12" w14:textId="77777777" w:rsidTr="00EB14B0">
        <w:tc>
          <w:tcPr>
            <w:tcW w:w="197" w:type="pct"/>
          </w:tcPr>
          <w:p w14:paraId="39F9BC76" w14:textId="565C13F8"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67</w:t>
            </w:r>
          </w:p>
        </w:tc>
        <w:tc>
          <w:tcPr>
            <w:tcW w:w="899" w:type="pct"/>
            <w:shd w:val="clear" w:color="auto" w:fill="FFFFFF" w:themeFill="background1"/>
            <w:tcMar>
              <w:top w:w="43" w:type="dxa"/>
              <w:left w:w="115" w:type="dxa"/>
              <w:bottom w:w="43" w:type="dxa"/>
              <w:right w:w="115" w:type="dxa"/>
            </w:tcMar>
          </w:tcPr>
          <w:p w14:paraId="3CBFD3BC" w14:textId="2576F8A6" w:rsidR="00EB14B0" w:rsidRPr="006C2C30" w:rsidRDefault="00EB14B0" w:rsidP="00EB14B0">
            <w:pPr>
              <w:rPr>
                <w:rFonts w:ascii="Times New Roman" w:eastAsia="Times New Roman" w:hAnsi="Times New Roman" w:cs="Times New Roman"/>
                <w:sz w:val="24"/>
                <w:szCs w:val="24"/>
              </w:rPr>
            </w:pPr>
            <w:r w:rsidRPr="007E1AC2">
              <w:rPr>
                <w:rFonts w:ascii="Times New Roman" w:eastAsia="Times New Roman" w:hAnsi="Times New Roman" w:cs="Times New Roman"/>
                <w:sz w:val="24"/>
                <w:szCs w:val="24"/>
              </w:rPr>
              <w:t xml:space="preserve">Examine insurance costs for families. </w:t>
            </w:r>
          </w:p>
        </w:tc>
        <w:tc>
          <w:tcPr>
            <w:tcW w:w="1234" w:type="pct"/>
          </w:tcPr>
          <w:p w14:paraId="602DACD4" w14:textId="77777777" w:rsidR="00EB14B0" w:rsidRPr="00C12BD4" w:rsidRDefault="00EB14B0" w:rsidP="00EB14B0">
            <w:p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Examination should include</w:t>
            </w:r>
          </w:p>
          <w:p w14:paraId="38ED7D86" w14:textId="77777777" w:rsidR="00EB14B0" w:rsidRDefault="00EB14B0">
            <w:pPr>
              <w:numPr>
                <w:ilvl w:val="0"/>
                <w:numId w:val="20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types of insurance (e.g., health, dental, vision, life, and disability) available to workers and dependents</w:t>
            </w:r>
          </w:p>
          <w:p w14:paraId="262AAE1D" w14:textId="0A09E6F2" w:rsidR="00EB14B0" w:rsidRPr="00277FE2" w:rsidRDefault="00EB14B0">
            <w:pPr>
              <w:numPr>
                <w:ilvl w:val="0"/>
                <w:numId w:val="20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costs (e.g., premiums, copays, deductibles).</w:t>
            </w:r>
          </w:p>
        </w:tc>
        <w:tc>
          <w:tcPr>
            <w:tcW w:w="992" w:type="pct"/>
          </w:tcPr>
          <w:p w14:paraId="094A3959"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12BD4">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7F86CC24"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p>
          <w:p w14:paraId="715285D9"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Thinking</w:t>
            </w:r>
          </w:p>
          <w:p w14:paraId="05E5D0F1" w14:textId="77777777" w:rsidR="00EB14B0" w:rsidRPr="00C12BD4" w:rsidRDefault="00EB14B0">
            <w:pPr>
              <w:widowControl w:val="0"/>
              <w:numPr>
                <w:ilvl w:val="0"/>
                <w:numId w:val="20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types of insurance are typically available to employees and their dependents?</w:t>
            </w:r>
          </w:p>
          <w:p w14:paraId="5C8D71CF" w14:textId="77777777" w:rsidR="00EB14B0" w:rsidRPr="00C12BD4" w:rsidRDefault="00EB14B0">
            <w:pPr>
              <w:widowControl w:val="0"/>
              <w:numPr>
                <w:ilvl w:val="0"/>
                <w:numId w:val="20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What costs can </w:t>
            </w:r>
            <w:r>
              <w:rPr>
                <w:rFonts w:ascii="Times New Roman" w:hAnsi="Times New Roman" w:cs="Times New Roman"/>
                <w:sz w:val="24"/>
                <w:szCs w:val="24"/>
              </w:rPr>
              <w:t>one</w:t>
            </w:r>
            <w:r w:rsidRPr="00C12BD4">
              <w:rPr>
                <w:rFonts w:ascii="Times New Roman" w:hAnsi="Times New Roman" w:cs="Times New Roman"/>
                <w:sz w:val="24"/>
                <w:szCs w:val="24"/>
              </w:rPr>
              <w:t xml:space="preserve"> expect to pay for insurance through </w:t>
            </w:r>
            <w:r>
              <w:rPr>
                <w:rFonts w:ascii="Times New Roman" w:hAnsi="Times New Roman" w:cs="Times New Roman"/>
                <w:sz w:val="24"/>
                <w:szCs w:val="24"/>
              </w:rPr>
              <w:t>one’s</w:t>
            </w:r>
            <w:r w:rsidRPr="00C12BD4">
              <w:rPr>
                <w:rFonts w:ascii="Times New Roman" w:hAnsi="Times New Roman" w:cs="Times New Roman"/>
                <w:sz w:val="24"/>
                <w:szCs w:val="24"/>
              </w:rPr>
              <w:t xml:space="preserve"> employer?</w:t>
            </w:r>
          </w:p>
          <w:p w14:paraId="3953FE3F" w14:textId="77777777" w:rsidR="00EB14B0" w:rsidRPr="00C12BD4" w:rsidRDefault="00EB14B0">
            <w:pPr>
              <w:widowControl w:val="0"/>
              <w:numPr>
                <w:ilvl w:val="0"/>
                <w:numId w:val="20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do those costs compare with insurance obtained independently?</w:t>
            </w:r>
          </w:p>
          <w:p w14:paraId="664D8DE0" w14:textId="77777777" w:rsidR="00EB14B0" w:rsidRPr="00C12BD4" w:rsidRDefault="00EB14B0">
            <w:pPr>
              <w:widowControl w:val="0"/>
              <w:numPr>
                <w:ilvl w:val="0"/>
                <w:numId w:val="20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What copayments can </w:t>
            </w:r>
            <w:r>
              <w:rPr>
                <w:rFonts w:ascii="Times New Roman" w:hAnsi="Times New Roman" w:cs="Times New Roman"/>
                <w:sz w:val="24"/>
                <w:szCs w:val="24"/>
              </w:rPr>
              <w:t>one</w:t>
            </w:r>
            <w:r w:rsidRPr="00C12BD4">
              <w:rPr>
                <w:rFonts w:ascii="Times New Roman" w:hAnsi="Times New Roman" w:cs="Times New Roman"/>
                <w:sz w:val="24"/>
                <w:szCs w:val="24"/>
              </w:rPr>
              <w:t xml:space="preserve"> expect to pay for medical service and prescription drugs?</w:t>
            </w:r>
          </w:p>
          <w:p w14:paraId="4848C628" w14:textId="77777777" w:rsidR="00EB14B0" w:rsidRPr="00C12BD4" w:rsidRDefault="00EB14B0">
            <w:pPr>
              <w:widowControl w:val="0"/>
              <w:numPr>
                <w:ilvl w:val="0"/>
                <w:numId w:val="20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a deductible?</w:t>
            </w:r>
          </w:p>
          <w:p w14:paraId="2AE6C912"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Communication</w:t>
            </w:r>
          </w:p>
          <w:p w14:paraId="72BC7786" w14:textId="77777777" w:rsidR="00EB14B0" w:rsidRPr="00C12BD4" w:rsidRDefault="00EB14B0">
            <w:pPr>
              <w:widowControl w:val="0"/>
              <w:numPr>
                <w:ilvl w:val="0"/>
                <w:numId w:val="207"/>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is information about insurance options shared with employees?</w:t>
            </w:r>
          </w:p>
          <w:p w14:paraId="43425487" w14:textId="77777777" w:rsidR="00EB14B0" w:rsidRPr="00C12BD4" w:rsidRDefault="00EB14B0">
            <w:pPr>
              <w:widowControl w:val="0"/>
              <w:numPr>
                <w:ilvl w:val="0"/>
                <w:numId w:val="207"/>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Why should employees carefully compare insurance options?</w:t>
            </w:r>
          </w:p>
          <w:p w14:paraId="62B19AD4" w14:textId="77777777" w:rsidR="00EB14B0" w:rsidRPr="00C12BD4" w:rsidRDefault="00EB14B0">
            <w:pPr>
              <w:widowControl w:val="0"/>
              <w:numPr>
                <w:ilvl w:val="0"/>
                <w:numId w:val="207"/>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types of information must employees provide to obtain insurance for themselves and their dependents?</w:t>
            </w:r>
          </w:p>
          <w:p w14:paraId="528DA469"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Leadership</w:t>
            </w:r>
          </w:p>
          <w:p w14:paraId="1EE9317B" w14:textId="77777777" w:rsidR="00EB14B0" w:rsidRPr="00C12BD4" w:rsidRDefault="00EB14B0">
            <w:pPr>
              <w:widowControl w:val="0"/>
              <w:numPr>
                <w:ilvl w:val="0"/>
                <w:numId w:val="208"/>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lastRenderedPageBreak/>
              <w:t xml:space="preserve">What criteria should </w:t>
            </w:r>
            <w:r>
              <w:rPr>
                <w:rFonts w:ascii="Times New Roman" w:hAnsi="Times New Roman" w:cs="Times New Roman"/>
                <w:sz w:val="24"/>
                <w:szCs w:val="24"/>
              </w:rPr>
              <w:t>one</w:t>
            </w:r>
            <w:r w:rsidRPr="00C12BD4">
              <w:rPr>
                <w:rFonts w:ascii="Times New Roman" w:hAnsi="Times New Roman" w:cs="Times New Roman"/>
                <w:sz w:val="24"/>
                <w:szCs w:val="24"/>
              </w:rPr>
              <w:t xml:space="preserve"> use to assess insurance options for a family?</w:t>
            </w:r>
          </w:p>
          <w:p w14:paraId="731BED49" w14:textId="77777777" w:rsidR="00EB14B0" w:rsidRPr="00C12BD4" w:rsidRDefault="00EB14B0">
            <w:pPr>
              <w:widowControl w:val="0"/>
              <w:numPr>
                <w:ilvl w:val="0"/>
                <w:numId w:val="208"/>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can personal responsibility keep insurance costs from increasing for a company?</w:t>
            </w:r>
          </w:p>
          <w:p w14:paraId="116AECCD"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Management</w:t>
            </w:r>
          </w:p>
          <w:p w14:paraId="4E0B41E0" w14:textId="77777777" w:rsidR="00EB14B0" w:rsidRPr="00C12BD4" w:rsidRDefault="00EB14B0">
            <w:pPr>
              <w:widowControl w:val="0"/>
              <w:numPr>
                <w:ilvl w:val="0"/>
                <w:numId w:val="209"/>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How can </w:t>
            </w:r>
            <w:r>
              <w:rPr>
                <w:rFonts w:ascii="Times New Roman" w:hAnsi="Times New Roman" w:cs="Times New Roman"/>
                <w:sz w:val="24"/>
                <w:szCs w:val="24"/>
              </w:rPr>
              <w:t>one</w:t>
            </w:r>
            <w:r w:rsidRPr="00C12BD4">
              <w:rPr>
                <w:rFonts w:ascii="Times New Roman" w:hAnsi="Times New Roman" w:cs="Times New Roman"/>
                <w:sz w:val="24"/>
                <w:szCs w:val="24"/>
              </w:rPr>
              <w:t xml:space="preserve"> develop a plan for meeting family insurance needs?</w:t>
            </w:r>
          </w:p>
          <w:p w14:paraId="20EAFA34" w14:textId="77777777" w:rsidR="00EB14B0" w:rsidRPr="00C12BD4" w:rsidRDefault="00EB14B0">
            <w:pPr>
              <w:widowControl w:val="0"/>
              <w:numPr>
                <w:ilvl w:val="0"/>
                <w:numId w:val="209"/>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 xml:space="preserve">What strategies can help </w:t>
            </w:r>
            <w:r>
              <w:rPr>
                <w:rFonts w:ascii="Times New Roman" w:hAnsi="Times New Roman" w:cs="Times New Roman"/>
                <w:sz w:val="24"/>
                <w:szCs w:val="24"/>
              </w:rPr>
              <w:t>r</w:t>
            </w:r>
            <w:r w:rsidRPr="00C12BD4">
              <w:rPr>
                <w:rFonts w:ascii="Times New Roman" w:hAnsi="Times New Roman" w:cs="Times New Roman"/>
                <w:sz w:val="24"/>
                <w:szCs w:val="24"/>
              </w:rPr>
              <w:t xml:space="preserve">educe </w:t>
            </w:r>
            <w:r>
              <w:rPr>
                <w:rFonts w:ascii="Times New Roman" w:hAnsi="Times New Roman" w:cs="Times New Roman"/>
                <w:sz w:val="24"/>
                <w:szCs w:val="24"/>
              </w:rPr>
              <w:t>one’s</w:t>
            </w:r>
            <w:r w:rsidRPr="00C12BD4">
              <w:rPr>
                <w:rFonts w:ascii="Times New Roman" w:hAnsi="Times New Roman" w:cs="Times New Roman"/>
                <w:sz w:val="24"/>
                <w:szCs w:val="24"/>
              </w:rPr>
              <w:t xml:space="preserve"> insurance costs?</w:t>
            </w:r>
          </w:p>
          <w:p w14:paraId="718D6FD5" w14:textId="77777777" w:rsidR="00EB14B0" w:rsidRPr="00C12BD4" w:rsidRDefault="00EB14B0">
            <w:pPr>
              <w:widowControl w:val="0"/>
              <w:numPr>
                <w:ilvl w:val="0"/>
                <w:numId w:val="209"/>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are the risks of not having insurance?</w:t>
            </w:r>
          </w:p>
          <w:p w14:paraId="4E6647B4" w14:textId="77777777" w:rsidR="00EB14B0" w:rsidRPr="00277FE2" w:rsidRDefault="00EB14B0" w:rsidP="00EB14B0">
            <w:pPr>
              <w:rPr>
                <w:rFonts w:ascii="Times New Roman" w:eastAsia="Times New Roman" w:hAnsi="Times New Roman" w:cs="Times New Roman"/>
                <w:b/>
                <w:bCs/>
                <w:sz w:val="24"/>
                <w:szCs w:val="24"/>
              </w:rPr>
            </w:pPr>
          </w:p>
        </w:tc>
        <w:tc>
          <w:tcPr>
            <w:tcW w:w="879" w:type="pct"/>
          </w:tcPr>
          <w:p w14:paraId="44D9B4EF" w14:textId="5A084181"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10.RV, 10.RI, 10.LU, 11.DSR, 11.RV, 11.RI, 11.LU, 12.RV, 12.RI, 12.LU</w:t>
            </w:r>
          </w:p>
        </w:tc>
        <w:tc>
          <w:tcPr>
            <w:tcW w:w="799" w:type="pct"/>
          </w:tcPr>
          <w:p w14:paraId="2D89B85F"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Career Connection</w:t>
            </w:r>
          </w:p>
          <w:p w14:paraId="1772E536"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Skills</w:t>
            </w:r>
          </w:p>
          <w:p w14:paraId="2DD01425"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Life</w:t>
            </w:r>
          </w:p>
          <w:p w14:paraId="22A1ACE1"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Career</w:t>
            </w:r>
          </w:p>
          <w:p w14:paraId="2F71FA9F"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Plan</w:t>
            </w:r>
          </w:p>
          <w:p w14:paraId="42A87928"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543CD3BD"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Families First</w:t>
            </w:r>
          </w:p>
          <w:p w14:paraId="3C93DC31"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Dynamics</w:t>
            </w:r>
          </w:p>
          <w:p w14:paraId="0F73182C"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Balance</w:t>
            </w:r>
          </w:p>
          <w:p w14:paraId="4D7317B1"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Development</w:t>
            </w:r>
          </w:p>
          <w:p w14:paraId="5360B49F"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Safety</w:t>
            </w:r>
          </w:p>
          <w:p w14:paraId="3FFE1100"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Skills</w:t>
            </w:r>
          </w:p>
          <w:p w14:paraId="10DF13A8"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Financial Fitness</w:t>
            </w:r>
          </w:p>
          <w:p w14:paraId="5901C1A9"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Earning</w:t>
            </w:r>
          </w:p>
          <w:p w14:paraId="336F61FD"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Spending</w:t>
            </w:r>
          </w:p>
          <w:p w14:paraId="530EE879"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Saving</w:t>
            </w:r>
          </w:p>
          <w:p w14:paraId="7DF94152"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Protecting</w:t>
            </w:r>
          </w:p>
          <w:p w14:paraId="5E4BDF0C" w14:textId="77777777" w:rsidR="00EB14B0" w:rsidRPr="0001148E"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FB8BDBB"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Power of One</w:t>
            </w:r>
          </w:p>
          <w:p w14:paraId="0D5377C4"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A Better You</w:t>
            </w:r>
          </w:p>
          <w:p w14:paraId="562662F5"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Family Ties</w:t>
            </w:r>
          </w:p>
          <w:p w14:paraId="19AF3928"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Working on Working</w:t>
            </w:r>
          </w:p>
          <w:p w14:paraId="72307970" w14:textId="77777777" w:rsidR="00EB14B0" w:rsidRPr="0001148E"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48AFA996"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609A88D"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Competitive Event--STAR Events</w:t>
            </w:r>
          </w:p>
          <w:p w14:paraId="0B93E086"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Interpersonal Communications</w:t>
            </w:r>
          </w:p>
          <w:p w14:paraId="43192A1B"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 xml:space="preserve">National Programs </w:t>
            </w:r>
            <w:r w:rsidRPr="0001148E">
              <w:rPr>
                <w:rFonts w:ascii="Times New Roman" w:eastAsia="Times New Roman" w:hAnsi="Times New Roman" w:cs="Times New Roman"/>
                <w:sz w:val="24"/>
                <w:szCs w:val="24"/>
              </w:rPr>
              <w:lastRenderedPageBreak/>
              <w:t>in Action</w:t>
            </w:r>
          </w:p>
          <w:p w14:paraId="377114D7"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Professional Presentation</w:t>
            </w:r>
          </w:p>
          <w:p w14:paraId="08395D71" w14:textId="09F54C95"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national website for online events</w:t>
            </w:r>
          </w:p>
          <w:p w14:paraId="1BC269A8"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website for Skill Events</w:t>
            </w:r>
          </w:p>
          <w:p w14:paraId="6EFF07EB"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34A6A118" w14:textId="77777777" w:rsidTr="00EB14B0">
        <w:tc>
          <w:tcPr>
            <w:tcW w:w="197" w:type="pct"/>
          </w:tcPr>
          <w:p w14:paraId="1E6222A5" w14:textId="241B934F"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68</w:t>
            </w:r>
          </w:p>
        </w:tc>
        <w:tc>
          <w:tcPr>
            <w:tcW w:w="899" w:type="pct"/>
            <w:shd w:val="clear" w:color="auto" w:fill="FFFFFF" w:themeFill="background1"/>
            <w:tcMar>
              <w:top w:w="43" w:type="dxa"/>
              <w:left w:w="115" w:type="dxa"/>
              <w:bottom w:w="43" w:type="dxa"/>
              <w:right w:w="115" w:type="dxa"/>
            </w:tcMar>
          </w:tcPr>
          <w:p w14:paraId="35D7CDDD" w14:textId="50EEF36C" w:rsidR="00EB14B0" w:rsidRPr="006C2C30" w:rsidRDefault="00EB14B0" w:rsidP="00EB14B0">
            <w:pPr>
              <w:rPr>
                <w:rFonts w:ascii="Times New Roman" w:eastAsia="Times New Roman" w:hAnsi="Times New Roman" w:cs="Times New Roman"/>
                <w:sz w:val="24"/>
                <w:szCs w:val="24"/>
              </w:rPr>
            </w:pPr>
            <w:r w:rsidRPr="007E1AC2">
              <w:rPr>
                <w:rFonts w:ascii="Times New Roman" w:eastAsia="Times New Roman" w:hAnsi="Times New Roman" w:cs="Times New Roman"/>
                <w:sz w:val="24"/>
                <w:szCs w:val="24"/>
              </w:rPr>
              <w:t xml:space="preserve">Define </w:t>
            </w:r>
            <w:r w:rsidRPr="005E77A9">
              <w:rPr>
                <w:rFonts w:ascii="Times New Roman" w:eastAsia="Times New Roman" w:hAnsi="Times New Roman" w:cs="Times New Roman"/>
                <w:i/>
                <w:iCs/>
                <w:sz w:val="24"/>
                <w:szCs w:val="24"/>
              </w:rPr>
              <w:t>wage garnishment</w:t>
            </w:r>
            <w:r w:rsidRPr="007E1AC2">
              <w:rPr>
                <w:rFonts w:ascii="Times New Roman" w:eastAsia="Times New Roman" w:hAnsi="Times New Roman" w:cs="Times New Roman"/>
                <w:sz w:val="24"/>
                <w:szCs w:val="24"/>
              </w:rPr>
              <w:t xml:space="preserve">. </w:t>
            </w:r>
          </w:p>
        </w:tc>
        <w:tc>
          <w:tcPr>
            <w:tcW w:w="1234" w:type="pct"/>
          </w:tcPr>
          <w:p w14:paraId="79FD5923" w14:textId="77777777" w:rsidR="00EB14B0" w:rsidRPr="00C12BD4" w:rsidRDefault="00EB14B0" w:rsidP="00EB14B0">
            <w:p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Definition should include</w:t>
            </w:r>
          </w:p>
          <w:p w14:paraId="07518AEE" w14:textId="77777777" w:rsidR="00EB14B0" w:rsidRPr="00C12BD4" w:rsidRDefault="00EB14B0">
            <w:pPr>
              <w:numPr>
                <w:ilvl w:val="0"/>
                <w:numId w:val="19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reasons for wage garnishment</w:t>
            </w:r>
          </w:p>
          <w:p w14:paraId="5E4B7FA3" w14:textId="77777777" w:rsidR="00EB14B0" w:rsidRPr="00C12BD4" w:rsidRDefault="00EB14B0">
            <w:pPr>
              <w:numPr>
                <w:ilvl w:val="0"/>
                <w:numId w:val="19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process</w:t>
            </w:r>
            <w:r>
              <w:rPr>
                <w:rFonts w:ascii="Times New Roman" w:eastAsia="Times New Roman" w:hAnsi="Times New Roman" w:cs="Times New Roman"/>
                <w:sz w:val="24"/>
                <w:szCs w:val="24"/>
              </w:rPr>
              <w:t>es</w:t>
            </w:r>
            <w:r w:rsidRPr="00C12BD4">
              <w:rPr>
                <w:rFonts w:ascii="Times New Roman" w:eastAsia="Times New Roman" w:hAnsi="Times New Roman" w:cs="Times New Roman"/>
                <w:sz w:val="24"/>
                <w:szCs w:val="24"/>
              </w:rPr>
              <w:t xml:space="preserve"> for wage garnishment</w:t>
            </w:r>
          </w:p>
          <w:p w14:paraId="116C6C61" w14:textId="77777777" w:rsidR="00EB14B0" w:rsidRPr="00C12BD4" w:rsidRDefault="00EB14B0">
            <w:pPr>
              <w:numPr>
                <w:ilvl w:val="0"/>
                <w:numId w:val="19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implication</w:t>
            </w:r>
            <w:r>
              <w:rPr>
                <w:rFonts w:ascii="Times New Roman" w:eastAsia="Times New Roman" w:hAnsi="Times New Roman" w:cs="Times New Roman"/>
                <w:sz w:val="24"/>
                <w:szCs w:val="24"/>
              </w:rPr>
              <w:t>s</w:t>
            </w:r>
            <w:r w:rsidRPr="00C12BD4">
              <w:rPr>
                <w:rFonts w:ascii="Times New Roman" w:eastAsia="Times New Roman" w:hAnsi="Times New Roman" w:cs="Times New Roman"/>
                <w:sz w:val="24"/>
                <w:szCs w:val="24"/>
              </w:rPr>
              <w:t xml:space="preserve"> for employee</w:t>
            </w:r>
          </w:p>
          <w:p w14:paraId="31711B98" w14:textId="77777777" w:rsidR="00EB14B0" w:rsidRDefault="00EB14B0">
            <w:pPr>
              <w:numPr>
                <w:ilvl w:val="0"/>
                <w:numId w:val="19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responsibilit</w:t>
            </w:r>
            <w:r>
              <w:rPr>
                <w:rFonts w:ascii="Times New Roman" w:eastAsia="Times New Roman" w:hAnsi="Times New Roman" w:cs="Times New Roman"/>
                <w:sz w:val="24"/>
                <w:szCs w:val="24"/>
              </w:rPr>
              <w:t>ies</w:t>
            </w:r>
            <w:r w:rsidRPr="00C12BD4">
              <w:rPr>
                <w:rFonts w:ascii="Times New Roman" w:eastAsia="Times New Roman" w:hAnsi="Times New Roman" w:cs="Times New Roman"/>
                <w:sz w:val="24"/>
                <w:szCs w:val="24"/>
              </w:rPr>
              <w:t xml:space="preserve"> of employer</w:t>
            </w:r>
          </w:p>
          <w:p w14:paraId="33015A6C" w14:textId="4A261143" w:rsidR="00EB14B0" w:rsidRPr="00277FE2" w:rsidRDefault="00EB14B0">
            <w:pPr>
              <w:numPr>
                <w:ilvl w:val="0"/>
                <w:numId w:val="195"/>
              </w:numPr>
              <w:spacing w:before="100" w:beforeAutospacing="1" w:after="100" w:afterAutospacing="1"/>
              <w:rPr>
                <w:rFonts w:ascii="Times New Roman" w:eastAsia="Times New Roman" w:hAnsi="Times New Roman" w:cs="Times New Roman"/>
                <w:sz w:val="24"/>
                <w:szCs w:val="24"/>
              </w:rPr>
            </w:pPr>
            <w:r w:rsidRPr="00C12BD4">
              <w:rPr>
                <w:rFonts w:ascii="Times New Roman" w:eastAsia="Times New Roman" w:hAnsi="Times New Roman" w:cs="Times New Roman"/>
                <w:sz w:val="24"/>
                <w:szCs w:val="24"/>
              </w:rPr>
              <w:t>identification of government oversight agencies.</w:t>
            </w:r>
          </w:p>
        </w:tc>
        <w:tc>
          <w:tcPr>
            <w:tcW w:w="992" w:type="pct"/>
          </w:tcPr>
          <w:p w14:paraId="57EDF428"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12BD4">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5EBC9A91"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p>
          <w:p w14:paraId="04828612"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Thinking</w:t>
            </w:r>
          </w:p>
          <w:p w14:paraId="1E5E0867" w14:textId="77777777" w:rsidR="00EB14B0" w:rsidRPr="00C12BD4" w:rsidRDefault="00EB14B0">
            <w:pPr>
              <w:widowControl w:val="0"/>
              <w:numPr>
                <w:ilvl w:val="0"/>
                <w:numId w:val="19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Who are the winners and losers in the garnishment process?</w:t>
            </w:r>
          </w:p>
          <w:p w14:paraId="1875232C" w14:textId="77777777" w:rsidR="00EB14B0" w:rsidRPr="00C12BD4" w:rsidRDefault="00EB14B0">
            <w:pPr>
              <w:widowControl w:val="0"/>
              <w:numPr>
                <w:ilvl w:val="0"/>
                <w:numId w:val="196"/>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the maximum percentage of an employee's income that may be garnished?</w:t>
            </w:r>
          </w:p>
          <w:p w14:paraId="60D31AF6"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Communication</w:t>
            </w:r>
          </w:p>
          <w:p w14:paraId="1DBE3040" w14:textId="77777777" w:rsidR="00EB14B0" w:rsidRPr="00C12BD4" w:rsidRDefault="00EB14B0">
            <w:pPr>
              <w:widowControl w:val="0"/>
              <w:numPr>
                <w:ilvl w:val="0"/>
                <w:numId w:val="197"/>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How can communication help avoid the garnishment process?</w:t>
            </w:r>
          </w:p>
          <w:p w14:paraId="244DDBC5" w14:textId="77777777" w:rsidR="00EB14B0" w:rsidRPr="00C12BD4" w:rsidRDefault="00EB14B0">
            <w:pPr>
              <w:widowControl w:val="0"/>
              <w:numPr>
                <w:ilvl w:val="0"/>
                <w:numId w:val="197"/>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the parent communicating to the child in the garnishment process?</w:t>
            </w:r>
          </w:p>
          <w:p w14:paraId="59F4EA35" w14:textId="77777777" w:rsidR="00EB14B0" w:rsidRPr="00C12BD4" w:rsidRDefault="00EB14B0">
            <w:pPr>
              <w:widowControl w:val="0"/>
              <w:numPr>
                <w:ilvl w:val="0"/>
                <w:numId w:val="197"/>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lastRenderedPageBreak/>
              <w:t>What information will the courts need to initiate the garnishment process?</w:t>
            </w:r>
          </w:p>
          <w:p w14:paraId="23C9E4B3"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Leadership</w:t>
            </w:r>
          </w:p>
          <w:p w14:paraId="13575AA8" w14:textId="77777777" w:rsidR="00EB14B0" w:rsidRPr="00C12BD4" w:rsidRDefault="00EB14B0">
            <w:pPr>
              <w:widowControl w:val="0"/>
              <w:numPr>
                <w:ilvl w:val="0"/>
                <w:numId w:val="198"/>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Who should initiate the garnishment process?</w:t>
            </w:r>
          </w:p>
          <w:p w14:paraId="193D9847" w14:textId="77777777" w:rsidR="00EB14B0" w:rsidRPr="00C12BD4" w:rsidRDefault="00EB14B0">
            <w:pPr>
              <w:widowControl w:val="0"/>
              <w:numPr>
                <w:ilvl w:val="0"/>
                <w:numId w:val="198"/>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the role of the courts in the garnishment process?</w:t>
            </w:r>
          </w:p>
          <w:p w14:paraId="6B07ACF0" w14:textId="77777777" w:rsidR="00EB14B0" w:rsidRPr="00C12BD4" w:rsidRDefault="00EB14B0">
            <w:pPr>
              <w:widowControl w:val="0"/>
              <w:numPr>
                <w:ilvl w:val="0"/>
                <w:numId w:val="198"/>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is the role of the employer in the garnishment process?</w:t>
            </w:r>
          </w:p>
          <w:p w14:paraId="20826887" w14:textId="77777777" w:rsidR="00EB14B0" w:rsidRPr="00C12BD4" w:rsidRDefault="00EB14B0" w:rsidP="00EB14B0">
            <w:pPr>
              <w:widowControl w:val="0"/>
              <w:autoSpaceDE w:val="0"/>
              <w:autoSpaceDN w:val="0"/>
              <w:adjustRightInd w:val="0"/>
              <w:rPr>
                <w:rFonts w:ascii="Times New Roman" w:hAnsi="Times New Roman" w:cs="Times New Roman"/>
                <w:sz w:val="24"/>
                <w:szCs w:val="24"/>
              </w:rPr>
            </w:pPr>
            <w:r w:rsidRPr="00C12BD4">
              <w:rPr>
                <w:rFonts w:ascii="Times New Roman" w:hAnsi="Times New Roman" w:cs="Times New Roman"/>
                <w:b/>
                <w:bCs/>
                <w:sz w:val="24"/>
                <w:szCs w:val="24"/>
              </w:rPr>
              <w:t>Management</w:t>
            </w:r>
          </w:p>
          <w:p w14:paraId="45F0C7E7" w14:textId="77777777" w:rsidR="00EB14B0" w:rsidRPr="00C12BD4" w:rsidRDefault="00EB14B0">
            <w:pPr>
              <w:widowControl w:val="0"/>
              <w:numPr>
                <w:ilvl w:val="0"/>
                <w:numId w:val="199"/>
              </w:numPr>
              <w:autoSpaceDE w:val="0"/>
              <w:autoSpaceDN w:val="0"/>
              <w:adjustRightInd w:val="0"/>
              <w:rPr>
                <w:rFonts w:ascii="Times New Roman" w:hAnsi="Times New Roman" w:cs="Times New Roman"/>
                <w:sz w:val="24"/>
                <w:szCs w:val="24"/>
              </w:rPr>
            </w:pPr>
            <w:r w:rsidRPr="00C12BD4">
              <w:rPr>
                <w:rFonts w:ascii="Times New Roman" w:hAnsi="Times New Roman" w:cs="Times New Roman"/>
                <w:sz w:val="24"/>
                <w:szCs w:val="24"/>
              </w:rPr>
              <w:t>What state and federal agencies oversee the wage garnishment process?</w:t>
            </w:r>
          </w:p>
          <w:p w14:paraId="3E280DAF" w14:textId="77777777" w:rsidR="00EB14B0" w:rsidRPr="00BB17F4" w:rsidRDefault="00EB14B0">
            <w:pPr>
              <w:widowControl w:val="0"/>
              <w:numPr>
                <w:ilvl w:val="0"/>
                <w:numId w:val="199"/>
              </w:numPr>
              <w:autoSpaceDE w:val="0"/>
              <w:autoSpaceDN w:val="0"/>
              <w:adjustRightInd w:val="0"/>
              <w:rPr>
                <w:rFonts w:ascii="Times New Roman" w:eastAsia="Times New Roman" w:hAnsi="Times New Roman" w:cs="Times New Roman"/>
                <w:b/>
                <w:bCs/>
                <w:sz w:val="24"/>
                <w:szCs w:val="24"/>
              </w:rPr>
            </w:pPr>
            <w:r w:rsidRPr="00C12BD4">
              <w:rPr>
                <w:rFonts w:ascii="Times New Roman" w:hAnsi="Times New Roman" w:cs="Times New Roman"/>
                <w:sz w:val="24"/>
                <w:szCs w:val="24"/>
              </w:rPr>
              <w:t>What are some consequences to consider if wages are garnished?</w:t>
            </w:r>
          </w:p>
          <w:p w14:paraId="55F6B17B" w14:textId="38D77ECB" w:rsidR="00EB14B0" w:rsidRPr="00277FE2" w:rsidRDefault="00EB14B0">
            <w:pPr>
              <w:widowControl w:val="0"/>
              <w:numPr>
                <w:ilvl w:val="0"/>
                <w:numId w:val="199"/>
              </w:numPr>
              <w:autoSpaceDE w:val="0"/>
              <w:autoSpaceDN w:val="0"/>
              <w:adjustRightInd w:val="0"/>
              <w:rPr>
                <w:rFonts w:ascii="Times New Roman" w:eastAsia="Times New Roman" w:hAnsi="Times New Roman" w:cs="Times New Roman"/>
                <w:b/>
                <w:bCs/>
                <w:sz w:val="24"/>
                <w:szCs w:val="24"/>
              </w:rPr>
            </w:pPr>
            <w:r w:rsidRPr="00C12BD4">
              <w:rPr>
                <w:rFonts w:ascii="Times New Roman" w:hAnsi="Times New Roman" w:cs="Times New Roman"/>
                <w:sz w:val="24"/>
                <w:szCs w:val="24"/>
              </w:rPr>
              <w:t>What are the limitations of wage garnishment?</w:t>
            </w:r>
          </w:p>
        </w:tc>
        <w:tc>
          <w:tcPr>
            <w:tcW w:w="879" w:type="pct"/>
          </w:tcPr>
          <w:p w14:paraId="7403AA20" w14:textId="6B40633D"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10.RV, 10.RI, 11.DSR, 11.RV, 11.RI, 12.RV, 12.R</w:t>
            </w:r>
          </w:p>
        </w:tc>
        <w:tc>
          <w:tcPr>
            <w:tcW w:w="799" w:type="pct"/>
          </w:tcPr>
          <w:p w14:paraId="49329105"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Career Connection</w:t>
            </w:r>
          </w:p>
          <w:p w14:paraId="33F23E31"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Skills</w:t>
            </w:r>
          </w:p>
          <w:p w14:paraId="6F489B50"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Life</w:t>
            </w:r>
          </w:p>
          <w:p w14:paraId="4F7B5122"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Career</w:t>
            </w:r>
          </w:p>
          <w:p w14:paraId="48E475F8"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Plan</w:t>
            </w:r>
          </w:p>
          <w:p w14:paraId="7F8E8527"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1997361C"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Families First</w:t>
            </w:r>
          </w:p>
          <w:p w14:paraId="59039D46"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Dynamics</w:t>
            </w:r>
          </w:p>
          <w:p w14:paraId="7AB55CBE"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Balance</w:t>
            </w:r>
          </w:p>
          <w:p w14:paraId="1AB3EED2"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Development</w:t>
            </w:r>
          </w:p>
          <w:p w14:paraId="03DDA344"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Safety</w:t>
            </w:r>
          </w:p>
          <w:p w14:paraId="68CD2B49"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Skills</w:t>
            </w:r>
          </w:p>
          <w:p w14:paraId="22028994" w14:textId="77777777" w:rsidR="00EB14B0" w:rsidRPr="0001148E"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664C87C"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Power of One</w:t>
            </w:r>
          </w:p>
          <w:p w14:paraId="736C0F17"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A Better You</w:t>
            </w:r>
          </w:p>
          <w:p w14:paraId="138BE197"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Family Ties</w:t>
            </w:r>
          </w:p>
          <w:p w14:paraId="785A179F"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lastRenderedPageBreak/>
              <w:t>Working on Working</w:t>
            </w:r>
          </w:p>
          <w:p w14:paraId="334930B0"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19DDA895"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STAND Up</w:t>
            </w:r>
          </w:p>
          <w:p w14:paraId="67990B08"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Assess</w:t>
            </w:r>
          </w:p>
          <w:p w14:paraId="754926DE"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Educate</w:t>
            </w:r>
          </w:p>
          <w:p w14:paraId="1265013F"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Advocate</w:t>
            </w:r>
          </w:p>
          <w:p w14:paraId="47ED8542" w14:textId="77777777" w:rsidR="00EB14B0" w:rsidRPr="0001148E"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63814A35"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Competitive Event--STAR Events</w:t>
            </w:r>
          </w:p>
          <w:p w14:paraId="7208B508"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Interpersonal Communications</w:t>
            </w:r>
          </w:p>
          <w:p w14:paraId="5315F5AE"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National Programs in Action</w:t>
            </w:r>
          </w:p>
          <w:p w14:paraId="0C7F0522"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Professional Presentation</w:t>
            </w:r>
          </w:p>
          <w:p w14:paraId="7FF4928F"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Promote and Publicize FCCLA</w:t>
            </w:r>
          </w:p>
          <w:p w14:paraId="64A77467" w14:textId="21A1C78C"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national website for online events</w:t>
            </w:r>
          </w:p>
          <w:p w14:paraId="07298863"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website for Skill Events</w:t>
            </w:r>
          </w:p>
          <w:p w14:paraId="4BA283C9"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3F3EC315" w14:textId="77777777" w:rsidTr="00EB14B0">
        <w:tc>
          <w:tcPr>
            <w:tcW w:w="197" w:type="pct"/>
            <w:shd w:val="clear" w:color="auto" w:fill="FFFFFF" w:themeFill="background1"/>
          </w:tcPr>
          <w:p w14:paraId="5541FC9A" w14:textId="08D3F23B"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899" w:type="pct"/>
            <w:shd w:val="clear" w:color="auto" w:fill="FFFFFF" w:themeFill="background1"/>
            <w:tcMar>
              <w:top w:w="43" w:type="dxa"/>
              <w:left w:w="115" w:type="dxa"/>
              <w:bottom w:w="43" w:type="dxa"/>
              <w:right w:w="115" w:type="dxa"/>
            </w:tcMar>
          </w:tcPr>
          <w:p w14:paraId="5F849009" w14:textId="46006A1F"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Summarize current laws and policies related to parenting. </w:t>
            </w:r>
          </w:p>
        </w:tc>
        <w:tc>
          <w:tcPr>
            <w:tcW w:w="1234" w:type="pct"/>
          </w:tcPr>
          <w:p w14:paraId="18F3F2F1"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Summary should include laws and policies concerned with</w:t>
            </w:r>
          </w:p>
          <w:p w14:paraId="61BBCC8F" w14:textId="77777777" w:rsidR="00EB14B0" w:rsidRDefault="00EB14B0">
            <w:pPr>
              <w:numPr>
                <w:ilvl w:val="0"/>
                <w:numId w:val="7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child support, </w:t>
            </w:r>
            <w:r>
              <w:rPr>
                <w:rFonts w:ascii="Times New Roman" w:eastAsia="Times New Roman" w:hAnsi="Times New Roman" w:cs="Times New Roman"/>
                <w:sz w:val="24"/>
                <w:szCs w:val="24"/>
              </w:rPr>
              <w:t>paternity, parental rights</w:t>
            </w:r>
            <w:r w:rsidRPr="00CE6E89">
              <w:rPr>
                <w:rFonts w:ascii="Times New Roman" w:eastAsia="Times New Roman" w:hAnsi="Times New Roman" w:cs="Times New Roman"/>
                <w:sz w:val="24"/>
                <w:szCs w:val="24"/>
              </w:rPr>
              <w:t>, visitation</w:t>
            </w:r>
            <w:r>
              <w:rPr>
                <w:rFonts w:ascii="Times New Roman" w:eastAsia="Times New Roman" w:hAnsi="Times New Roman" w:cs="Times New Roman"/>
                <w:sz w:val="24"/>
                <w:szCs w:val="24"/>
              </w:rPr>
              <w:t>,</w:t>
            </w:r>
            <w:r w:rsidRPr="00CE6E89">
              <w:rPr>
                <w:rFonts w:ascii="Times New Roman" w:eastAsia="Times New Roman" w:hAnsi="Times New Roman" w:cs="Times New Roman"/>
                <w:sz w:val="24"/>
                <w:szCs w:val="24"/>
              </w:rPr>
              <w:t xml:space="preserve"> custody, and </w:t>
            </w:r>
            <w:r>
              <w:rPr>
                <w:rFonts w:ascii="Times New Roman" w:eastAsia="Times New Roman" w:hAnsi="Times New Roman" w:cs="Times New Roman"/>
                <w:sz w:val="24"/>
                <w:szCs w:val="24"/>
              </w:rPr>
              <w:t>challenges</w:t>
            </w:r>
            <w:r w:rsidRPr="00CE6E89">
              <w:rPr>
                <w:rFonts w:ascii="Times New Roman" w:eastAsia="Times New Roman" w:hAnsi="Times New Roman" w:cs="Times New Roman"/>
                <w:sz w:val="24"/>
                <w:szCs w:val="24"/>
              </w:rPr>
              <w:t xml:space="preserve"> involving extended family</w:t>
            </w:r>
          </w:p>
          <w:p w14:paraId="7CA36EF3" w14:textId="77777777" w:rsidR="00EB14B0" w:rsidRDefault="00EB14B0">
            <w:pPr>
              <w:numPr>
                <w:ilvl w:val="0"/>
                <w:numId w:val="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employment </w:t>
            </w:r>
          </w:p>
          <w:p w14:paraId="24E45AC9" w14:textId="77777777" w:rsidR="00EB14B0"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paid </w:t>
            </w:r>
            <w:r w:rsidRPr="00CE6E89">
              <w:rPr>
                <w:rFonts w:ascii="Times New Roman" w:eastAsia="Times New Roman" w:hAnsi="Times New Roman" w:cs="Times New Roman"/>
                <w:sz w:val="24"/>
                <w:szCs w:val="24"/>
              </w:rPr>
              <w:t>family leave</w:t>
            </w:r>
          </w:p>
          <w:p w14:paraId="677BAA42" w14:textId="77777777" w:rsidR="00EB14B0"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paternity leave</w:t>
            </w:r>
          </w:p>
          <w:p w14:paraId="0E3F8CA2" w14:textId="77777777" w:rsidR="00EB14B0"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Family Medical Leave Act (FMLA)</w:t>
            </w:r>
          </w:p>
          <w:p w14:paraId="3702D07C" w14:textId="77777777" w:rsidR="00EB14B0" w:rsidRDefault="00EB14B0">
            <w:pPr>
              <w:numPr>
                <w:ilvl w:val="0"/>
                <w:numId w:val="77"/>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public assistance </w:t>
            </w:r>
            <w:r>
              <w:rPr>
                <w:rFonts w:ascii="Times New Roman" w:eastAsia="Times New Roman" w:hAnsi="Times New Roman" w:cs="Times New Roman"/>
                <w:sz w:val="24"/>
                <w:szCs w:val="24"/>
              </w:rPr>
              <w:t xml:space="preserve">programs </w:t>
            </w:r>
            <w:r w:rsidRPr="00CE6E89">
              <w:rPr>
                <w:rFonts w:ascii="Times New Roman" w:eastAsia="Times New Roman" w:hAnsi="Times New Roman" w:cs="Times New Roman"/>
                <w:sz w:val="24"/>
                <w:szCs w:val="24"/>
              </w:rPr>
              <w:t>for the basic needs of children</w:t>
            </w:r>
            <w:r>
              <w:rPr>
                <w:rFonts w:ascii="Times New Roman" w:eastAsia="Times New Roman" w:hAnsi="Times New Roman" w:cs="Times New Roman"/>
                <w:sz w:val="24"/>
                <w:szCs w:val="24"/>
              </w:rPr>
              <w:t xml:space="preserve">, </w:t>
            </w:r>
            <w:r w:rsidRPr="00CE6E89">
              <w:rPr>
                <w:rFonts w:ascii="Times New Roman" w:eastAsia="Times New Roman" w:hAnsi="Times New Roman" w:cs="Times New Roman"/>
                <w:sz w:val="24"/>
                <w:szCs w:val="24"/>
              </w:rPr>
              <w:t xml:space="preserve">such as </w:t>
            </w:r>
          </w:p>
          <w:p w14:paraId="0204F047" w14:textId="77777777" w:rsidR="00EB14B0" w:rsidRPr="00CE6E89"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home visits (e.g., visits made by nurses, social workers, family support specialists)</w:t>
            </w:r>
          </w:p>
          <w:p w14:paraId="1282955C" w14:textId="77777777" w:rsidR="00EB14B0" w:rsidRDefault="00EB14B0">
            <w:pPr>
              <w:numPr>
                <w:ilvl w:val="1"/>
                <w:numId w:val="77"/>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Social Security</w:t>
            </w:r>
          </w:p>
          <w:p w14:paraId="36A89B6E" w14:textId="77777777" w:rsidR="00EB14B0" w:rsidRDefault="00EB14B0">
            <w:pPr>
              <w:numPr>
                <w:ilvl w:val="1"/>
                <w:numId w:val="77"/>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Medicaid</w:t>
            </w:r>
          </w:p>
          <w:p w14:paraId="7D5F8D7E" w14:textId="77777777" w:rsidR="00EB14B0"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Family Access to Medical Insurance Security (FAMIS)</w:t>
            </w:r>
          </w:p>
          <w:p w14:paraId="55C4265D" w14:textId="77777777" w:rsidR="00EB14B0"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Temporary Assistance for Needy Families (TANF)</w:t>
            </w:r>
          </w:p>
          <w:p w14:paraId="6100A6E8" w14:textId="77777777" w:rsidR="00EB14B0" w:rsidRDefault="00EB14B0">
            <w:pPr>
              <w:numPr>
                <w:ilvl w:val="1"/>
                <w:numId w:val="77"/>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subsidized housing</w:t>
            </w:r>
          </w:p>
          <w:p w14:paraId="71100C69" w14:textId="77777777" w:rsidR="00EB14B0" w:rsidRDefault="00EB14B0">
            <w:pPr>
              <w:numPr>
                <w:ilvl w:val="1"/>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nutrition assistance (e.g., </w:t>
            </w:r>
            <w:r w:rsidRPr="000D17D1">
              <w:rPr>
                <w:rFonts w:ascii="Times New Roman" w:eastAsia="Times New Roman" w:hAnsi="Times New Roman" w:cs="Times New Roman"/>
                <w:sz w:val="24"/>
                <w:szCs w:val="24"/>
              </w:rPr>
              <w:t>Women, Infant, and Children</w:t>
            </w:r>
            <w:r>
              <w:rPr>
                <w:rFonts w:ascii="Times New Roman" w:eastAsia="Times New Roman" w:hAnsi="Times New Roman" w:cs="Times New Roman"/>
                <w:sz w:val="24"/>
                <w:szCs w:val="24"/>
              </w:rPr>
              <w:t xml:space="preserve"> [WIC], Supplemental Nutrition Assistance Program [SNAP]) and early intervention programs (e.g., </w:t>
            </w:r>
            <w:hyperlink r:id="rId26" w:history="1">
              <w:r w:rsidRPr="00AF1DFE">
                <w:rPr>
                  <w:rStyle w:val="Hyperlink"/>
                  <w:rFonts w:ascii="Times New Roman" w:eastAsia="Times New Roman" w:hAnsi="Times New Roman" w:cs="Times New Roman"/>
                  <w:sz w:val="24"/>
                  <w:szCs w:val="24"/>
                </w:rPr>
                <w:t xml:space="preserve">Infant </w:t>
              </w:r>
              <w:r>
                <w:rPr>
                  <w:rStyle w:val="Hyperlink"/>
                  <w:rFonts w:ascii="Times New Roman" w:eastAsia="Times New Roman" w:hAnsi="Times New Roman" w:cs="Times New Roman"/>
                  <w:sz w:val="24"/>
                  <w:szCs w:val="24"/>
                </w:rPr>
                <w:t>&amp;</w:t>
              </w:r>
              <w:r w:rsidRPr="00AF1DFE">
                <w:rPr>
                  <w:rStyle w:val="Hyperlink"/>
                  <w:rFonts w:ascii="Times New Roman" w:eastAsia="Times New Roman" w:hAnsi="Times New Roman" w:cs="Times New Roman"/>
                  <w:sz w:val="24"/>
                  <w:szCs w:val="24"/>
                </w:rPr>
                <w:t xml:space="preserve"> Toddler Connection of Virginia</w:t>
              </w:r>
            </w:hyperlink>
            <w:r>
              <w:rPr>
                <w:rFonts w:ascii="Times New Roman" w:eastAsia="Times New Roman" w:hAnsi="Times New Roman" w:cs="Times New Roman"/>
                <w:sz w:val="24"/>
                <w:szCs w:val="24"/>
              </w:rPr>
              <w:t>, Child Find)</w:t>
            </w:r>
          </w:p>
          <w:p w14:paraId="0FB91B33" w14:textId="77777777" w:rsidR="00EB14B0" w:rsidRPr="00AF1DFE" w:rsidRDefault="00EB14B0">
            <w:pPr>
              <w:numPr>
                <w:ilvl w:val="1"/>
                <w:numId w:val="77"/>
              </w:num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child care</w:t>
            </w:r>
            <w:proofErr w:type="gramEnd"/>
            <w:r>
              <w:rPr>
                <w:rFonts w:ascii="Times New Roman" w:eastAsia="Times New Roman" w:hAnsi="Times New Roman" w:cs="Times New Roman"/>
                <w:sz w:val="24"/>
                <w:szCs w:val="24"/>
              </w:rPr>
              <w:t xml:space="preserve"> subsidies</w:t>
            </w:r>
          </w:p>
          <w:p w14:paraId="4B551B2A" w14:textId="77777777" w:rsidR="00EB14B0" w:rsidRPr="00DC7F06" w:rsidRDefault="00EB14B0">
            <w:pPr>
              <w:numPr>
                <w:ilvl w:val="1"/>
                <w:numId w:val="77"/>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their eligibility features and limitations</w:t>
            </w:r>
            <w:r>
              <w:rPr>
                <w:rFonts w:ascii="Times New Roman" w:eastAsia="Times New Roman" w:hAnsi="Times New Roman" w:cs="Times New Roman"/>
                <w:sz w:val="24"/>
                <w:szCs w:val="24"/>
              </w:rPr>
              <w:t xml:space="preserve"> </w:t>
            </w:r>
            <w:r w:rsidRPr="000D17D1">
              <w:rPr>
                <w:rFonts w:ascii="Times New Roman" w:eastAsia="Times New Roman" w:hAnsi="Times New Roman" w:cs="Times New Roman"/>
                <w:sz w:val="24"/>
                <w:szCs w:val="24"/>
              </w:rPr>
              <w:t>(e.g.,</w:t>
            </w:r>
            <w:r>
              <w:rPr>
                <w:rFonts w:ascii="Times New Roman" w:eastAsia="Times New Roman" w:hAnsi="Times New Roman" w:cs="Times New Roman"/>
                <w:sz w:val="24"/>
                <w:szCs w:val="24"/>
              </w:rPr>
              <w:t xml:space="preserve"> income and assets thresholds, work requirements, length of benefits)</w:t>
            </w:r>
            <w:r w:rsidRPr="000D17D1">
              <w:rPr>
                <w:rFonts w:ascii="Times New Roman" w:eastAsia="Times New Roman" w:hAnsi="Times New Roman" w:cs="Times New Roman"/>
                <w:sz w:val="24"/>
                <w:szCs w:val="24"/>
              </w:rPr>
              <w:t xml:space="preserve"> </w:t>
            </w:r>
          </w:p>
          <w:p w14:paraId="1AFFF779" w14:textId="77777777" w:rsidR="00EB14B0" w:rsidRPr="00CE6E89" w:rsidRDefault="00EB14B0">
            <w:pPr>
              <w:numPr>
                <w:ilvl w:val="0"/>
                <w:numId w:val="7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employment conditions</w:t>
            </w:r>
            <w:r>
              <w:rPr>
                <w:rFonts w:ascii="Times New Roman" w:eastAsia="Times New Roman" w:hAnsi="Times New Roman" w:cs="Times New Roman"/>
                <w:sz w:val="24"/>
                <w:szCs w:val="24"/>
              </w:rPr>
              <w:t xml:space="preserve"> (e.g., </w:t>
            </w:r>
            <w:r w:rsidRPr="00CE6E89">
              <w:rPr>
                <w:rFonts w:ascii="Times New Roman" w:eastAsia="Times New Roman" w:hAnsi="Times New Roman" w:cs="Times New Roman"/>
                <w:sz w:val="24"/>
                <w:szCs w:val="24"/>
              </w:rPr>
              <w:t>flexible working hours, on-site childcare, childcare vouchers</w:t>
            </w:r>
            <w:r>
              <w:rPr>
                <w:rFonts w:ascii="Times New Roman" w:eastAsia="Times New Roman" w:hAnsi="Times New Roman" w:cs="Times New Roman"/>
                <w:sz w:val="24"/>
                <w:szCs w:val="24"/>
              </w:rPr>
              <w:t>)</w:t>
            </w:r>
          </w:p>
          <w:p w14:paraId="0306AC7F" w14:textId="77777777" w:rsidR="00EB14B0" w:rsidRDefault="00EB14B0">
            <w:pPr>
              <w:numPr>
                <w:ilvl w:val="0"/>
                <w:numId w:val="7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community initiatives</w:t>
            </w:r>
            <w:r>
              <w:rPr>
                <w:rFonts w:ascii="Times New Roman" w:eastAsia="Times New Roman" w:hAnsi="Times New Roman" w:cs="Times New Roman"/>
                <w:sz w:val="24"/>
                <w:szCs w:val="24"/>
              </w:rPr>
              <w:t xml:space="preserve"> (e.g., </w:t>
            </w:r>
            <w:r w:rsidRPr="00CE6E89">
              <w:rPr>
                <w:rFonts w:ascii="Times New Roman" w:eastAsia="Times New Roman" w:hAnsi="Times New Roman" w:cs="Times New Roman"/>
                <w:sz w:val="24"/>
                <w:szCs w:val="24"/>
              </w:rPr>
              <w:t xml:space="preserve">neighborhood crime watch, childcare </w:t>
            </w:r>
            <w:r w:rsidRPr="00CE6E89">
              <w:rPr>
                <w:rFonts w:ascii="Times New Roman" w:eastAsia="Times New Roman" w:hAnsi="Times New Roman" w:cs="Times New Roman"/>
                <w:sz w:val="24"/>
                <w:szCs w:val="24"/>
              </w:rPr>
              <w:lastRenderedPageBreak/>
              <w:t>cooperatives, home improvement cooperatives</w:t>
            </w:r>
            <w:r>
              <w:rPr>
                <w:rFonts w:ascii="Times New Roman" w:eastAsia="Times New Roman" w:hAnsi="Times New Roman" w:cs="Times New Roman"/>
                <w:sz w:val="24"/>
                <w:szCs w:val="24"/>
              </w:rPr>
              <w:t>)</w:t>
            </w:r>
          </w:p>
          <w:p w14:paraId="7B969F47" w14:textId="46FD6B35" w:rsidR="00EB14B0" w:rsidRPr="00277FE2" w:rsidRDefault="00EB14B0">
            <w:pPr>
              <w:numPr>
                <w:ilvl w:val="0"/>
                <w:numId w:val="77"/>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input of parent-driven organizations into legislation and public policy. </w:t>
            </w:r>
          </w:p>
        </w:tc>
        <w:tc>
          <w:tcPr>
            <w:tcW w:w="992" w:type="pct"/>
          </w:tcPr>
          <w:p w14:paraId="44E5A137"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386681CA"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Thinking</w:t>
            </w:r>
          </w:p>
          <w:p w14:paraId="4F8DEECF" w14:textId="77777777" w:rsidR="00EB14B0" w:rsidRPr="00CE6E89" w:rsidRDefault="00EB14B0">
            <w:pPr>
              <w:numPr>
                <w:ilvl w:val="0"/>
                <w:numId w:val="78"/>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Why should parents work for change in the way families and society care for children?</w:t>
            </w:r>
          </w:p>
          <w:p w14:paraId="130F5F88" w14:textId="77777777" w:rsidR="00EB14B0" w:rsidRPr="00CE6E89" w:rsidRDefault="00EB14B0">
            <w:pPr>
              <w:numPr>
                <w:ilvl w:val="0"/>
                <w:numId w:val="78"/>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What are some reasons grandparents raise their grandchildren?</w:t>
            </w:r>
          </w:p>
          <w:p w14:paraId="4FD0A033" w14:textId="77777777" w:rsidR="00EB14B0" w:rsidRPr="00CE6E89" w:rsidRDefault="00EB14B0">
            <w:pPr>
              <w:numPr>
                <w:ilvl w:val="0"/>
                <w:numId w:val="78"/>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are some rewards and challenges associated with grandparents raising their grandchildren?</w:t>
            </w:r>
          </w:p>
          <w:p w14:paraId="119E9C6C" w14:textId="77777777" w:rsidR="00EB14B0" w:rsidRPr="00CE6E89" w:rsidRDefault="00EB14B0">
            <w:pPr>
              <w:numPr>
                <w:ilvl w:val="0"/>
                <w:numId w:val="78"/>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What will the future look like if society attacks </w:t>
            </w:r>
            <w:r>
              <w:rPr>
                <w:rFonts w:ascii="Times New Roman" w:eastAsia="Times New Roman" w:hAnsi="Times New Roman" w:cs="Times New Roman"/>
                <w:sz w:val="24"/>
                <w:szCs w:val="24"/>
              </w:rPr>
              <w:t>the challeng</w:t>
            </w:r>
            <w:r w:rsidRPr="00CE6E89">
              <w:rPr>
                <w:rFonts w:ascii="Times New Roman" w:eastAsia="Times New Roman" w:hAnsi="Times New Roman" w:cs="Times New Roman"/>
                <w:sz w:val="24"/>
                <w:szCs w:val="24"/>
              </w:rPr>
              <w:t>es of child poverty, abuse and neglect, and educational alternatives for children with special needs? What will the future look like if society does not?</w:t>
            </w:r>
          </w:p>
          <w:p w14:paraId="0CE39130" w14:textId="77777777" w:rsidR="00EB14B0" w:rsidRPr="00CE6E89" w:rsidRDefault="00EB14B0">
            <w:pPr>
              <w:numPr>
                <w:ilvl w:val="0"/>
                <w:numId w:val="78"/>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are the benefits and disadvantages of joining or forming groups to voice opinions on public and private policy?</w:t>
            </w:r>
          </w:p>
          <w:p w14:paraId="11458986"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Communication</w:t>
            </w:r>
          </w:p>
          <w:p w14:paraId="33B99E2A" w14:textId="77777777" w:rsidR="00EB14B0" w:rsidRPr="00CE6E89" w:rsidRDefault="00EB14B0">
            <w:pPr>
              <w:numPr>
                <w:ilvl w:val="0"/>
                <w:numId w:val="79"/>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is the role of technology in improving the efficiency of agencies that collect child support?</w:t>
            </w:r>
          </w:p>
          <w:p w14:paraId="72F58BD8" w14:textId="77777777" w:rsidR="00EB14B0" w:rsidRPr="00CE6E89" w:rsidRDefault="00EB14B0">
            <w:pPr>
              <w:numPr>
                <w:ilvl w:val="0"/>
                <w:numId w:val="79"/>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is the goal of laws that regulate economic assistance to parents and children?</w:t>
            </w:r>
          </w:p>
          <w:p w14:paraId="5102CE76" w14:textId="77777777" w:rsidR="00EB14B0" w:rsidRPr="00CE6E89" w:rsidRDefault="00EB14B0">
            <w:pPr>
              <w:numPr>
                <w:ilvl w:val="0"/>
                <w:numId w:val="79"/>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laws and policies are needed to support grandparents who are parenting their grandchildren?</w:t>
            </w:r>
          </w:p>
          <w:p w14:paraId="73B75B68"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lastRenderedPageBreak/>
              <w:t>Leadership</w:t>
            </w:r>
          </w:p>
          <w:p w14:paraId="5C3A9D1D" w14:textId="77777777" w:rsidR="00EB14B0" w:rsidRPr="00CE6E89" w:rsidRDefault="00EB14B0">
            <w:pPr>
              <w:numPr>
                <w:ilvl w:val="0"/>
                <w:numId w:val="80"/>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leadership skills can be used to persuade employers, school boards, and community leaders to initiate change that benefits parents and children?</w:t>
            </w:r>
          </w:p>
          <w:p w14:paraId="4FAA56F2" w14:textId="77777777" w:rsidR="00EB14B0" w:rsidRPr="00CE6E89" w:rsidRDefault="00EB14B0">
            <w:pPr>
              <w:numPr>
                <w:ilvl w:val="0"/>
                <w:numId w:val="80"/>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is the role of licensing and regulation in the fields of early childhood education and services?</w:t>
            </w:r>
          </w:p>
          <w:p w14:paraId="54D673F4" w14:textId="77777777" w:rsidR="00EB14B0" w:rsidRPr="00CE6E89" w:rsidRDefault="00EB14B0">
            <w:pPr>
              <w:numPr>
                <w:ilvl w:val="0"/>
                <w:numId w:val="80"/>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action can be taken to reduce poverty among single-female headed families?</w:t>
            </w:r>
          </w:p>
          <w:p w14:paraId="422B4303"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Management</w:t>
            </w:r>
          </w:p>
          <w:p w14:paraId="55836B8F" w14:textId="77777777" w:rsidR="00EB14B0" w:rsidRPr="00BB17F4" w:rsidRDefault="00EB14B0">
            <w:pPr>
              <w:numPr>
                <w:ilvl w:val="0"/>
                <w:numId w:val="81"/>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How can parents take political action to benefit children and families?</w:t>
            </w:r>
          </w:p>
          <w:p w14:paraId="5C696A37" w14:textId="4A590E39" w:rsidR="00EB14B0" w:rsidRPr="00277FE2" w:rsidRDefault="00EB14B0">
            <w:pPr>
              <w:numPr>
                <w:ilvl w:val="0"/>
                <w:numId w:val="81"/>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What are some reliable sources of information about public and private policies and their influence on parenting? </w:t>
            </w:r>
          </w:p>
        </w:tc>
        <w:tc>
          <w:tcPr>
            <w:tcW w:w="879" w:type="pct"/>
          </w:tcPr>
          <w:p w14:paraId="6FCF9A72"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11.RV, 11.RI, 11.LU, 11.C, 12.RV, 12.RI, 12.LU, 12.C</w:t>
            </w:r>
          </w:p>
          <w:p w14:paraId="531CB0E6" w14:textId="0A650D77"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t>History: WG 17, WHII 8, 14, VUS 8, 14, Govt 9, 14, 15</w:t>
            </w:r>
          </w:p>
        </w:tc>
        <w:tc>
          <w:tcPr>
            <w:tcW w:w="799" w:type="pct"/>
          </w:tcPr>
          <w:p w14:paraId="752EAFC4"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Career Connection</w:t>
            </w:r>
          </w:p>
          <w:p w14:paraId="1B19EBD0"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Skills</w:t>
            </w:r>
          </w:p>
          <w:p w14:paraId="4C785CE9"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Life</w:t>
            </w:r>
          </w:p>
          <w:p w14:paraId="40912206"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Career</w:t>
            </w:r>
          </w:p>
          <w:p w14:paraId="1AD30FAE" w14:textId="77777777" w:rsidR="00EB14B0" w:rsidRPr="0001148E"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My Plan</w:t>
            </w:r>
          </w:p>
          <w:p w14:paraId="2E0D5556"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508F96E3"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Families First</w:t>
            </w:r>
          </w:p>
          <w:p w14:paraId="2F9C69B8"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Dynamics</w:t>
            </w:r>
          </w:p>
          <w:p w14:paraId="1E9076DC"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lastRenderedPageBreak/>
              <w:t>Balance</w:t>
            </w:r>
          </w:p>
          <w:p w14:paraId="272CA68C"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Development</w:t>
            </w:r>
          </w:p>
          <w:p w14:paraId="76FE0D6A"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Safety</w:t>
            </w:r>
          </w:p>
          <w:p w14:paraId="0B55A36E"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Skills</w:t>
            </w:r>
          </w:p>
          <w:p w14:paraId="6F6B799E" w14:textId="77777777" w:rsidR="00EB14B0" w:rsidRPr="0001148E"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09258741"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FACTS (Families Acting for Community Traffic Safety)</w:t>
            </w:r>
          </w:p>
          <w:p w14:paraId="7FC28EF8" w14:textId="77777777" w:rsidR="00EB14B0" w:rsidRPr="0001148E" w:rsidRDefault="00EB14B0">
            <w:pPr>
              <w:widowControl w:val="0"/>
              <w:numPr>
                <w:ilvl w:val="0"/>
                <w:numId w:val="243"/>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People</w:t>
            </w:r>
          </w:p>
          <w:p w14:paraId="65F3AF6F" w14:textId="77777777" w:rsidR="00EB14B0" w:rsidRPr="0001148E" w:rsidRDefault="00EB14B0">
            <w:pPr>
              <w:widowControl w:val="0"/>
              <w:numPr>
                <w:ilvl w:val="0"/>
                <w:numId w:val="243"/>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Vehicle</w:t>
            </w:r>
          </w:p>
          <w:p w14:paraId="509E3287" w14:textId="77777777" w:rsidR="00EB14B0" w:rsidRPr="0001148E" w:rsidRDefault="00EB14B0">
            <w:pPr>
              <w:widowControl w:val="0"/>
              <w:numPr>
                <w:ilvl w:val="0"/>
                <w:numId w:val="243"/>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Roads</w:t>
            </w:r>
          </w:p>
          <w:p w14:paraId="600552E3"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4749B33E"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Financial Fitness</w:t>
            </w:r>
          </w:p>
          <w:p w14:paraId="716E3720"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Earning</w:t>
            </w:r>
          </w:p>
          <w:p w14:paraId="2C45AC28"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Spending</w:t>
            </w:r>
          </w:p>
          <w:p w14:paraId="07EA32CE"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Saving</w:t>
            </w:r>
          </w:p>
          <w:p w14:paraId="3EABCC1F" w14:textId="77777777" w:rsidR="00EB14B0" w:rsidRPr="0001148E" w:rsidRDefault="00EB14B0">
            <w:pPr>
              <w:widowControl w:val="0"/>
              <w:numPr>
                <w:ilvl w:val="0"/>
                <w:numId w:val="240"/>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Protecting</w:t>
            </w:r>
          </w:p>
          <w:p w14:paraId="5FC29F72" w14:textId="77777777" w:rsidR="00EB14B0" w:rsidRPr="0001148E"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486BBE9E"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Power of One</w:t>
            </w:r>
          </w:p>
          <w:p w14:paraId="687C83F2"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A Better You</w:t>
            </w:r>
          </w:p>
          <w:p w14:paraId="0BDEBEDF"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Family Ties</w:t>
            </w:r>
          </w:p>
          <w:p w14:paraId="7B4D3053"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Working on Working</w:t>
            </w:r>
          </w:p>
          <w:p w14:paraId="5B43CCA6"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530ED6BE"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STAND Up</w:t>
            </w:r>
          </w:p>
          <w:p w14:paraId="7B511A13"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Assess</w:t>
            </w:r>
          </w:p>
          <w:p w14:paraId="7162500C"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Educate</w:t>
            </w:r>
          </w:p>
          <w:p w14:paraId="63A5D405"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Advocate</w:t>
            </w:r>
          </w:p>
          <w:p w14:paraId="6BC3A0CD"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AFCC245"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Competitive Event--STAR Events</w:t>
            </w:r>
          </w:p>
          <w:p w14:paraId="5DB5BD30"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Interpersonal Communications</w:t>
            </w:r>
          </w:p>
          <w:p w14:paraId="2027B866"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lastRenderedPageBreak/>
              <w:t>National Programs in Action</w:t>
            </w:r>
          </w:p>
          <w:p w14:paraId="2ED9F25A"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Professional Presentation</w:t>
            </w:r>
          </w:p>
          <w:p w14:paraId="7A33439A"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Public Policy Advocate</w:t>
            </w:r>
          </w:p>
          <w:p w14:paraId="1BB57424" w14:textId="2DC23866"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national website for online events</w:t>
            </w:r>
          </w:p>
          <w:p w14:paraId="1B355309"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website for Skill Events</w:t>
            </w:r>
          </w:p>
          <w:p w14:paraId="0EBB3722"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4BBCC30" w14:textId="77777777" w:rsidTr="00EB14B0">
        <w:tc>
          <w:tcPr>
            <w:tcW w:w="197" w:type="pct"/>
            <w:shd w:val="clear" w:color="auto" w:fill="FFFFFF" w:themeFill="background1"/>
          </w:tcPr>
          <w:p w14:paraId="7E6892B4" w14:textId="22E6AAD9"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70 (O)</w:t>
            </w:r>
          </w:p>
        </w:tc>
        <w:tc>
          <w:tcPr>
            <w:tcW w:w="899" w:type="pct"/>
            <w:shd w:val="clear" w:color="auto" w:fill="FFFFFF" w:themeFill="background1"/>
            <w:tcMar>
              <w:top w:w="43" w:type="dxa"/>
              <w:left w:w="115" w:type="dxa"/>
              <w:bottom w:w="43" w:type="dxa"/>
              <w:right w:w="115" w:type="dxa"/>
            </w:tcMar>
          </w:tcPr>
          <w:p w14:paraId="063514B0" w14:textId="77777777"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6C2C30">
              <w:rPr>
                <w:rFonts w:ascii="Times New Roman" w:eastAsia="Times New Roman" w:hAnsi="Times New Roman" w:cs="Times New Roman"/>
                <w:sz w:val="24"/>
                <w:szCs w:val="24"/>
              </w:rPr>
              <w:t xml:space="preserve"> strategies </w:t>
            </w:r>
            <w:r>
              <w:rPr>
                <w:rFonts w:ascii="Times New Roman" w:eastAsia="Times New Roman" w:hAnsi="Times New Roman" w:cs="Times New Roman"/>
                <w:sz w:val="24"/>
                <w:szCs w:val="24"/>
              </w:rPr>
              <w:t>to advocate for</w:t>
            </w:r>
            <w:r w:rsidRPr="006C2C30">
              <w:rPr>
                <w:rFonts w:ascii="Times New Roman" w:eastAsia="Times New Roman" w:hAnsi="Times New Roman" w:cs="Times New Roman"/>
                <w:sz w:val="24"/>
                <w:szCs w:val="24"/>
              </w:rPr>
              <w:t xml:space="preserve"> policies and laws for the benefit of families and children. </w:t>
            </w:r>
          </w:p>
          <w:p w14:paraId="3D674CD9" w14:textId="77777777" w:rsidR="00EB14B0" w:rsidRDefault="00EB14B0" w:rsidP="00EB14B0">
            <w:pPr>
              <w:rPr>
                <w:rFonts w:ascii="Times New Roman" w:eastAsia="Times New Roman" w:hAnsi="Times New Roman" w:cs="Times New Roman"/>
                <w:sz w:val="24"/>
                <w:szCs w:val="24"/>
              </w:rPr>
            </w:pPr>
          </w:p>
          <w:p w14:paraId="0CD0F6B5" w14:textId="77777777" w:rsidR="00EB14B0" w:rsidRPr="006C2C30" w:rsidRDefault="00EB14B0" w:rsidP="00EB14B0">
            <w:pPr>
              <w:rPr>
                <w:rFonts w:ascii="Times New Roman" w:eastAsia="Times New Roman" w:hAnsi="Times New Roman" w:cs="Times New Roman"/>
                <w:sz w:val="24"/>
                <w:szCs w:val="24"/>
              </w:rPr>
            </w:pPr>
          </w:p>
        </w:tc>
        <w:tc>
          <w:tcPr>
            <w:tcW w:w="1234" w:type="pct"/>
          </w:tcPr>
          <w:p w14:paraId="3EFC016A"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Identification </w:t>
            </w:r>
            <w:r w:rsidRPr="00CE6E89">
              <w:rPr>
                <w:rFonts w:ascii="Times New Roman" w:eastAsia="Times New Roman" w:hAnsi="Times New Roman" w:cs="Times New Roman"/>
                <w:sz w:val="24"/>
                <w:szCs w:val="24"/>
              </w:rPr>
              <w:t>of strategies should include choosing a</w:t>
            </w:r>
            <w:r>
              <w:rPr>
                <w:rFonts w:ascii="Times New Roman" w:eastAsia="Times New Roman" w:hAnsi="Times New Roman" w:cs="Times New Roman"/>
                <w:sz w:val="24"/>
                <w:szCs w:val="24"/>
              </w:rPr>
              <w:t xml:space="preserve"> concern</w:t>
            </w:r>
            <w:r w:rsidRPr="00CE6E89">
              <w:rPr>
                <w:rFonts w:ascii="Times New Roman" w:eastAsia="Times New Roman" w:hAnsi="Times New Roman" w:cs="Times New Roman"/>
                <w:sz w:val="24"/>
                <w:szCs w:val="24"/>
              </w:rPr>
              <w:t>, such as</w:t>
            </w:r>
          </w:p>
          <w:p w14:paraId="64CF1E84" w14:textId="77777777" w:rsidR="00EB14B0" w:rsidRPr="00CE6E89" w:rsidRDefault="00EB14B0">
            <w:pPr>
              <w:numPr>
                <w:ilvl w:val="0"/>
                <w:numId w:val="8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existing laws, policies, and regulations that affect the chosen moral, ethical, or social issue</w:t>
            </w:r>
          </w:p>
          <w:p w14:paraId="78D29414" w14:textId="77777777" w:rsidR="00EB14B0" w:rsidRPr="00CE6E89" w:rsidRDefault="00EB14B0">
            <w:pPr>
              <w:numPr>
                <w:ilvl w:val="0"/>
                <w:numId w:val="8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any legislative action or other decisions pending</w:t>
            </w:r>
          </w:p>
          <w:p w14:paraId="4187B335" w14:textId="77777777" w:rsidR="00EB14B0" w:rsidRPr="00CE6E89" w:rsidRDefault="00EB14B0">
            <w:pPr>
              <w:numPr>
                <w:ilvl w:val="0"/>
                <w:numId w:val="8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recommended changes to laws, policies, and regulations</w:t>
            </w:r>
          </w:p>
          <w:p w14:paraId="0DF2E07C" w14:textId="77777777" w:rsidR="00EB14B0" w:rsidRPr="00CE6E89" w:rsidRDefault="00EB14B0">
            <w:pPr>
              <w:numPr>
                <w:ilvl w:val="0"/>
                <w:numId w:val="8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ways to garner public support for change</w:t>
            </w:r>
          </w:p>
          <w:p w14:paraId="399A9B90" w14:textId="77777777" w:rsidR="00EB14B0" w:rsidRDefault="00EB14B0">
            <w:pPr>
              <w:numPr>
                <w:ilvl w:val="0"/>
                <w:numId w:val="82"/>
              </w:num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ways to affect legislation. </w:t>
            </w:r>
          </w:p>
          <w:p w14:paraId="7B4EA4B9" w14:textId="77777777" w:rsidR="00EB14B0" w:rsidRPr="006C4579" w:rsidRDefault="00EB14B0" w:rsidP="00EB14B0">
            <w:pPr>
              <w:rPr>
                <w:rFonts w:ascii="Times New Roman" w:eastAsia="Times New Roman" w:hAnsi="Times New Roman" w:cs="Times New Roman"/>
                <w:b/>
                <w:bCs/>
                <w:sz w:val="24"/>
                <w:szCs w:val="24"/>
              </w:rPr>
            </w:pPr>
            <w:r w:rsidRPr="006C4579">
              <w:rPr>
                <w:rFonts w:ascii="Times New Roman" w:eastAsia="Times New Roman" w:hAnsi="Times New Roman" w:cs="Times New Roman"/>
                <w:b/>
                <w:bCs/>
                <w:sz w:val="24"/>
                <w:szCs w:val="24"/>
              </w:rPr>
              <w:t>Teacher Resources:</w:t>
            </w:r>
          </w:p>
          <w:p w14:paraId="13123D01" w14:textId="77777777" w:rsidR="00EB14B0" w:rsidRPr="00A00EA8" w:rsidRDefault="00EB14B0">
            <w:pPr>
              <w:pStyle w:val="ListParagraph"/>
              <w:numPr>
                <w:ilvl w:val="0"/>
                <w:numId w:val="228"/>
              </w:numPr>
              <w:rPr>
                <w:rFonts w:ascii="Times New Roman" w:eastAsia="Times New Roman" w:hAnsi="Times New Roman" w:cs="Times New Roman"/>
                <w:sz w:val="24"/>
                <w:szCs w:val="24"/>
              </w:rPr>
            </w:pPr>
            <w:hyperlink r:id="rId27" w:history="1">
              <w:r w:rsidRPr="00A00EA8">
                <w:rPr>
                  <w:rStyle w:val="Hyperlink"/>
                  <w:rFonts w:ascii="Times New Roman" w:eastAsia="Times New Roman" w:hAnsi="Times New Roman" w:cs="Times New Roman"/>
                  <w:sz w:val="24"/>
                  <w:szCs w:val="24"/>
                </w:rPr>
                <w:t>Capitol Classroom</w:t>
              </w:r>
            </w:hyperlink>
            <w:r w:rsidRPr="00A00EA8">
              <w:rPr>
                <w:rStyle w:val="Hyperlink"/>
                <w:rFonts w:ascii="Times New Roman" w:eastAsia="Times New Roman" w:hAnsi="Times New Roman" w:cs="Times New Roman"/>
                <w:sz w:val="24"/>
                <w:szCs w:val="24"/>
              </w:rPr>
              <w:t>,</w:t>
            </w:r>
            <w:r w:rsidRPr="00965666">
              <w:rPr>
                <w:rStyle w:val="Hyperlink"/>
                <w:rFonts w:ascii="Times New Roman" w:hAnsi="Times New Roman" w:cs="Times New Roman"/>
                <w:sz w:val="24"/>
                <w:szCs w:val="24"/>
              </w:rPr>
              <w:t xml:space="preserve"> Virginia General Assembly</w:t>
            </w:r>
            <w:r w:rsidRPr="00A00EA8">
              <w:rPr>
                <w:rFonts w:ascii="Times New Roman" w:eastAsia="Times New Roman" w:hAnsi="Times New Roman" w:cs="Times New Roman"/>
                <w:sz w:val="24"/>
                <w:szCs w:val="24"/>
              </w:rPr>
              <w:t xml:space="preserve"> </w:t>
            </w:r>
          </w:p>
          <w:p w14:paraId="3DBB0324" w14:textId="77777777" w:rsidR="00EB14B0" w:rsidRPr="00A00EA8" w:rsidRDefault="00EB14B0">
            <w:pPr>
              <w:pStyle w:val="ListParagraph"/>
              <w:numPr>
                <w:ilvl w:val="0"/>
                <w:numId w:val="228"/>
              </w:numPr>
              <w:rPr>
                <w:rFonts w:ascii="Times New Roman" w:eastAsia="Times New Roman" w:hAnsi="Times New Roman" w:cs="Times New Roman"/>
                <w:sz w:val="24"/>
                <w:szCs w:val="24"/>
              </w:rPr>
            </w:pPr>
            <w:hyperlink r:id="rId28" w:history="1">
              <w:r w:rsidRPr="00A00EA8">
                <w:rPr>
                  <w:rStyle w:val="Hyperlink"/>
                  <w:rFonts w:ascii="Times New Roman" w:eastAsia="Times New Roman" w:hAnsi="Times New Roman" w:cs="Times New Roman"/>
                  <w:sz w:val="24"/>
                  <w:szCs w:val="24"/>
                </w:rPr>
                <w:t>How a Bill Becomes a Law in Virginia</w:t>
              </w:r>
            </w:hyperlink>
            <w:r w:rsidRPr="00A00EA8">
              <w:rPr>
                <w:rFonts w:ascii="Times New Roman" w:eastAsia="Times New Roman" w:hAnsi="Times New Roman" w:cs="Times New Roman"/>
                <w:sz w:val="24"/>
                <w:szCs w:val="24"/>
              </w:rPr>
              <w:t>, Virginia General Assembly Publications</w:t>
            </w:r>
          </w:p>
          <w:p w14:paraId="4A744342" w14:textId="77777777" w:rsidR="00EB14B0" w:rsidRPr="00A00EA8" w:rsidRDefault="00EB14B0">
            <w:pPr>
              <w:pStyle w:val="ListParagraph"/>
              <w:numPr>
                <w:ilvl w:val="0"/>
                <w:numId w:val="228"/>
              </w:numPr>
              <w:rPr>
                <w:rFonts w:ascii="Times New Roman" w:eastAsia="Times New Roman" w:hAnsi="Times New Roman" w:cs="Times New Roman"/>
                <w:sz w:val="24"/>
                <w:szCs w:val="24"/>
              </w:rPr>
            </w:pPr>
            <w:hyperlink r:id="rId29" w:history="1">
              <w:r w:rsidRPr="00965666">
                <w:rPr>
                  <w:rStyle w:val="Hyperlink"/>
                  <w:rFonts w:ascii="Times New Roman" w:hAnsi="Times New Roman" w:cs="Times New Roman"/>
                  <w:sz w:val="24"/>
                  <w:szCs w:val="24"/>
                </w:rPr>
                <w:t>The Legislative Process: Overview</w:t>
              </w:r>
            </w:hyperlink>
            <w:r w:rsidRPr="00965666">
              <w:rPr>
                <w:rFonts w:ascii="Times New Roman" w:hAnsi="Times New Roman" w:cs="Times New Roman"/>
                <w:sz w:val="24"/>
                <w:szCs w:val="24"/>
              </w:rPr>
              <w:t>, Library of Congress</w:t>
            </w:r>
          </w:p>
          <w:p w14:paraId="69452A3E" w14:textId="77777777" w:rsidR="00EB14B0" w:rsidRPr="00A00EA8" w:rsidRDefault="00EB14B0">
            <w:pPr>
              <w:pStyle w:val="ListParagraph"/>
              <w:numPr>
                <w:ilvl w:val="0"/>
                <w:numId w:val="228"/>
              </w:numPr>
              <w:rPr>
                <w:rFonts w:ascii="Times New Roman" w:eastAsia="Times New Roman" w:hAnsi="Times New Roman" w:cs="Times New Roman"/>
                <w:sz w:val="24"/>
                <w:szCs w:val="24"/>
              </w:rPr>
            </w:pPr>
            <w:hyperlink r:id="rId30" w:history="1">
              <w:r w:rsidRPr="00A00EA8">
                <w:rPr>
                  <w:rStyle w:val="Hyperlink"/>
                  <w:rFonts w:ascii="Times New Roman" w:eastAsia="Times New Roman" w:hAnsi="Times New Roman" w:cs="Times New Roman"/>
                  <w:sz w:val="24"/>
                  <w:szCs w:val="24"/>
                </w:rPr>
                <w:t>Stand Up</w:t>
              </w:r>
            </w:hyperlink>
            <w:r w:rsidRPr="00A00EA8">
              <w:rPr>
                <w:rStyle w:val="Hyperlink"/>
                <w:rFonts w:ascii="Times New Roman" w:eastAsia="Times New Roman" w:hAnsi="Times New Roman" w:cs="Times New Roman"/>
                <w:sz w:val="24"/>
                <w:szCs w:val="24"/>
              </w:rPr>
              <w:t>,</w:t>
            </w:r>
            <w:r w:rsidRPr="00965666">
              <w:rPr>
                <w:rStyle w:val="Hyperlink"/>
                <w:rFonts w:ascii="Times New Roman" w:hAnsi="Times New Roman" w:cs="Times New Roman"/>
                <w:sz w:val="24"/>
                <w:szCs w:val="24"/>
              </w:rPr>
              <w:t xml:space="preserve"> FCCLA National Program</w:t>
            </w:r>
            <w:r w:rsidRPr="00A00EA8">
              <w:rPr>
                <w:rFonts w:ascii="Times New Roman" w:eastAsia="Times New Roman" w:hAnsi="Times New Roman" w:cs="Times New Roman"/>
                <w:sz w:val="24"/>
                <w:szCs w:val="24"/>
              </w:rPr>
              <w:t xml:space="preserve"> (available in FCCLA portal)</w:t>
            </w:r>
          </w:p>
          <w:p w14:paraId="1D72829D" w14:textId="77777777" w:rsidR="00EB14B0" w:rsidRPr="00A00EA8" w:rsidRDefault="00EB14B0">
            <w:pPr>
              <w:pStyle w:val="ListParagraph"/>
              <w:numPr>
                <w:ilvl w:val="0"/>
                <w:numId w:val="228"/>
              </w:numPr>
              <w:rPr>
                <w:rFonts w:ascii="Times New Roman" w:eastAsia="Times New Roman" w:hAnsi="Times New Roman" w:cs="Times New Roman"/>
                <w:sz w:val="24"/>
                <w:szCs w:val="24"/>
              </w:rPr>
            </w:pPr>
            <w:hyperlink r:id="rId31" w:history="1">
              <w:r w:rsidRPr="00A00EA8">
                <w:rPr>
                  <w:rStyle w:val="Hyperlink"/>
                  <w:rFonts w:ascii="Times New Roman" w:eastAsia="Times New Roman" w:hAnsi="Times New Roman" w:cs="Times New Roman"/>
                  <w:sz w:val="24"/>
                  <w:szCs w:val="24"/>
                </w:rPr>
                <w:t>American Association of Family and Consumer Sciences</w:t>
              </w:r>
              <w:r w:rsidRPr="00A00EA8">
                <w:rPr>
                  <w:rStyle w:val="Hyperlink"/>
                  <w:rFonts w:ascii="Times New Roman" w:hAnsi="Times New Roman" w:cs="Times New Roman"/>
                  <w:sz w:val="24"/>
                  <w:szCs w:val="24"/>
                </w:rPr>
                <w:t xml:space="preserve"> </w:t>
              </w:r>
              <w:r w:rsidRPr="00A00EA8">
                <w:rPr>
                  <w:rStyle w:val="Hyperlink"/>
                  <w:rFonts w:ascii="Times New Roman" w:eastAsia="Times New Roman" w:hAnsi="Times New Roman" w:cs="Times New Roman"/>
                  <w:sz w:val="24"/>
                  <w:szCs w:val="24"/>
                </w:rPr>
                <w:t>(</w:t>
              </w:r>
              <w:r w:rsidRPr="00A00EA8">
                <w:rPr>
                  <w:rStyle w:val="Hyperlink"/>
                  <w:rFonts w:ascii="Times New Roman" w:hAnsi="Times New Roman" w:cs="Times New Roman"/>
                  <w:sz w:val="24"/>
                  <w:szCs w:val="24"/>
                </w:rPr>
                <w:t xml:space="preserve">AAFCS) </w:t>
              </w:r>
              <w:r w:rsidRPr="00A00EA8">
                <w:rPr>
                  <w:rStyle w:val="Hyperlink"/>
                  <w:rFonts w:ascii="Times New Roman" w:eastAsia="Times New Roman" w:hAnsi="Times New Roman" w:cs="Times New Roman"/>
                  <w:sz w:val="24"/>
                  <w:szCs w:val="24"/>
                </w:rPr>
                <w:t>Advocacy</w:t>
              </w:r>
            </w:hyperlink>
          </w:p>
          <w:p w14:paraId="4D097EB3" w14:textId="77777777" w:rsidR="00EB14B0" w:rsidRPr="00965666" w:rsidRDefault="00EB14B0">
            <w:pPr>
              <w:pStyle w:val="ListParagraph"/>
              <w:numPr>
                <w:ilvl w:val="0"/>
                <w:numId w:val="228"/>
              </w:numPr>
              <w:rPr>
                <w:rFonts w:ascii="Times New Roman" w:eastAsia="Times New Roman" w:hAnsi="Times New Roman" w:cs="Times New Roman"/>
                <w:sz w:val="24"/>
                <w:szCs w:val="24"/>
              </w:rPr>
            </w:pPr>
            <w:hyperlink r:id="rId32" w:history="1">
              <w:r w:rsidRPr="00965666">
                <w:rPr>
                  <w:rStyle w:val="Hyperlink"/>
                  <w:rFonts w:ascii="Times New Roman" w:hAnsi="Times New Roman" w:cs="Times New Roman"/>
                  <w:sz w:val="24"/>
                  <w:szCs w:val="24"/>
                </w:rPr>
                <w:t>Policy Advocacy Toolkit</w:t>
              </w:r>
            </w:hyperlink>
            <w:r w:rsidRPr="00965666">
              <w:rPr>
                <w:rFonts w:ascii="Times New Roman" w:eastAsia="Times New Roman" w:hAnsi="Times New Roman" w:cs="Times New Roman"/>
                <w:sz w:val="24"/>
                <w:szCs w:val="24"/>
              </w:rPr>
              <w:t>, National Council on Family Relations (NCFR)</w:t>
            </w:r>
            <w:r w:rsidRPr="00965666">
              <w:rPr>
                <w:rFonts w:ascii="Times New Roman" w:hAnsi="Times New Roman" w:cs="Times New Roman"/>
                <w:sz w:val="24"/>
                <w:szCs w:val="24"/>
              </w:rPr>
              <w:t xml:space="preserve"> </w:t>
            </w:r>
          </w:p>
          <w:p w14:paraId="47954636" w14:textId="77777777" w:rsidR="00EB14B0" w:rsidRPr="00277FE2"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tcPr>
          <w:p w14:paraId="004E85AD" w14:textId="77777777" w:rsidR="00EB14B0" w:rsidRPr="00CE6E89" w:rsidRDefault="00EB14B0" w:rsidP="00EB14B0">
            <w:pPr>
              <w:spacing w:before="100" w:beforeAutospacing="1" w:after="100" w:afterAutospacing="1"/>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5F6AFFDC"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Thinking</w:t>
            </w:r>
          </w:p>
          <w:p w14:paraId="26E675BD" w14:textId="77777777" w:rsidR="00EB14B0" w:rsidRPr="00CE6E89" w:rsidRDefault="00EB14B0">
            <w:pPr>
              <w:numPr>
                <w:ilvl w:val="0"/>
                <w:numId w:val="8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Why should individuals be aware of legislation affecting families?</w:t>
            </w:r>
          </w:p>
          <w:p w14:paraId="723F9B37" w14:textId="77777777" w:rsidR="00EB14B0" w:rsidRPr="00CE6E89" w:rsidRDefault="00EB14B0">
            <w:pPr>
              <w:numPr>
                <w:ilvl w:val="0"/>
                <w:numId w:val="8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What would happen if citizens were not allowed to effect changes in society? What would happen if no </w:t>
            </w:r>
            <w:r w:rsidRPr="00CE6E89">
              <w:rPr>
                <w:rFonts w:ascii="Times New Roman" w:eastAsia="Times New Roman" w:hAnsi="Times New Roman" w:cs="Times New Roman"/>
                <w:sz w:val="24"/>
                <w:szCs w:val="24"/>
              </w:rPr>
              <w:lastRenderedPageBreak/>
              <w:t>one had the interest or energy to try to make changes?</w:t>
            </w:r>
          </w:p>
          <w:p w14:paraId="0D3278BB" w14:textId="77777777" w:rsidR="00EB14B0" w:rsidRDefault="00EB14B0">
            <w:pPr>
              <w:numPr>
                <w:ilvl w:val="0"/>
                <w:numId w:val="83"/>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can individuals do to ensure that policymaking in the future will support families?</w:t>
            </w:r>
          </w:p>
          <w:p w14:paraId="644E5933" w14:textId="77777777" w:rsidR="00EB14B0" w:rsidRPr="00CE6E89" w:rsidRDefault="00EB14B0">
            <w:pPr>
              <w:numPr>
                <w:ilvl w:val="0"/>
                <w:numId w:val="83"/>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some laws or policies that should be changed or modified? How do those laws or policies compare to those in other countries?</w:t>
            </w:r>
          </w:p>
          <w:p w14:paraId="2CC0ED5E"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Communication</w:t>
            </w:r>
          </w:p>
          <w:p w14:paraId="005F01F3" w14:textId="77777777" w:rsidR="00EB14B0" w:rsidRPr="00CE6E89" w:rsidRDefault="00EB14B0">
            <w:pPr>
              <w:numPr>
                <w:ilvl w:val="0"/>
                <w:numId w:val="8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 xml:space="preserve">Where do individuals acquire </w:t>
            </w:r>
            <w:r>
              <w:rPr>
                <w:rFonts w:ascii="Times New Roman" w:eastAsia="Times New Roman" w:hAnsi="Times New Roman" w:cs="Times New Roman"/>
                <w:sz w:val="24"/>
                <w:szCs w:val="24"/>
              </w:rPr>
              <w:t>their</w:t>
            </w:r>
            <w:r w:rsidRPr="00CE6E89">
              <w:rPr>
                <w:rFonts w:ascii="Times New Roman" w:eastAsia="Times New Roman" w:hAnsi="Times New Roman" w:cs="Times New Roman"/>
                <w:sz w:val="24"/>
                <w:szCs w:val="24"/>
              </w:rPr>
              <w:t xml:space="preserve"> beliefs and attitudes about legislation and government support of families?</w:t>
            </w:r>
          </w:p>
          <w:p w14:paraId="57DA6FBD" w14:textId="77777777" w:rsidR="00EB14B0" w:rsidRPr="00CE6E89" w:rsidRDefault="00EB14B0">
            <w:pPr>
              <w:numPr>
                <w:ilvl w:val="0"/>
                <w:numId w:val="8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communication skills and strategies do individuals need to convince people (including politicians) of the benefits of change?</w:t>
            </w:r>
          </w:p>
          <w:p w14:paraId="71FD82CB" w14:textId="77777777" w:rsidR="00EB14B0" w:rsidRPr="00CE6E89" w:rsidRDefault="00EB14B0">
            <w:pPr>
              <w:numPr>
                <w:ilvl w:val="0"/>
                <w:numId w:val="84"/>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is the role of technology in improving the efficiency of agencies that collect child support?</w:t>
            </w:r>
          </w:p>
          <w:p w14:paraId="258FABDF"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Leadership</w:t>
            </w:r>
          </w:p>
          <w:p w14:paraId="13C142E3" w14:textId="77777777" w:rsidR="00EB14B0" w:rsidRPr="00CE6E89" w:rsidRDefault="00EB14B0">
            <w:pPr>
              <w:numPr>
                <w:ilvl w:val="0"/>
                <w:numId w:val="85"/>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Why is it important to be aware of how an individual can affect the legislative process?</w:t>
            </w:r>
          </w:p>
          <w:p w14:paraId="782FACC4" w14:textId="77777777" w:rsidR="00EB14B0" w:rsidRPr="00CE6E89" w:rsidRDefault="00EB14B0">
            <w:pPr>
              <w:numPr>
                <w:ilvl w:val="0"/>
                <w:numId w:val="85"/>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lastRenderedPageBreak/>
              <w:t>What are the most important facts to know about the local, state, and federal legislative processes?</w:t>
            </w:r>
          </w:p>
          <w:p w14:paraId="5803E525" w14:textId="77777777" w:rsidR="00EB14B0" w:rsidRPr="00CE6E89" w:rsidRDefault="00EB14B0">
            <w:pPr>
              <w:numPr>
                <w:ilvl w:val="0"/>
                <w:numId w:val="85"/>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social change could strengthen families and protect the rights of children?</w:t>
            </w:r>
          </w:p>
          <w:p w14:paraId="287AA5B8" w14:textId="77777777" w:rsidR="00EB14B0" w:rsidRPr="00CE6E89" w:rsidRDefault="00EB14B0">
            <w:pPr>
              <w:numPr>
                <w:ilvl w:val="0"/>
                <w:numId w:val="85"/>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leadership skills would one need to present an idea for change?</w:t>
            </w:r>
          </w:p>
          <w:p w14:paraId="04343F31" w14:textId="77777777" w:rsidR="00EB14B0" w:rsidRPr="00CE6E89" w:rsidRDefault="00EB14B0" w:rsidP="00EB14B0">
            <w:pPr>
              <w:rPr>
                <w:rFonts w:ascii="Times New Roman" w:eastAsia="Times New Roman" w:hAnsi="Times New Roman" w:cs="Times New Roman"/>
                <w:sz w:val="24"/>
                <w:szCs w:val="24"/>
              </w:rPr>
            </w:pPr>
            <w:r w:rsidRPr="00CE6E89">
              <w:rPr>
                <w:rFonts w:ascii="Times New Roman" w:eastAsia="Times New Roman" w:hAnsi="Times New Roman" w:cs="Times New Roman"/>
                <w:b/>
                <w:bCs/>
                <w:sz w:val="24"/>
                <w:szCs w:val="24"/>
              </w:rPr>
              <w:t>Management</w:t>
            </w:r>
          </w:p>
          <w:p w14:paraId="6368E8E1" w14:textId="77777777" w:rsidR="00EB14B0" w:rsidRPr="00CE6E89" w:rsidRDefault="00EB14B0">
            <w:pPr>
              <w:numPr>
                <w:ilvl w:val="0"/>
                <w:numId w:val="86"/>
              </w:numPr>
              <w:rPr>
                <w:rFonts w:ascii="Times New Roman" w:eastAsia="Times New Roman" w:hAnsi="Times New Roman" w:cs="Times New Roman"/>
                <w:sz w:val="24"/>
                <w:szCs w:val="24"/>
              </w:rPr>
            </w:pPr>
            <w:r w:rsidRPr="00CE6E89">
              <w:rPr>
                <w:rFonts w:ascii="Times New Roman" w:eastAsia="Times New Roman" w:hAnsi="Times New Roman" w:cs="Times New Roman"/>
                <w:sz w:val="24"/>
                <w:szCs w:val="24"/>
              </w:rPr>
              <w:t>What information is needed to begin the process of making changes?</w:t>
            </w:r>
          </w:p>
          <w:p w14:paraId="60D16D32" w14:textId="77777777" w:rsidR="00EB14B0" w:rsidRPr="00BB17F4" w:rsidRDefault="00EB14B0">
            <w:pPr>
              <w:numPr>
                <w:ilvl w:val="0"/>
                <w:numId w:val="86"/>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 xml:space="preserve">What are some reliable sources of information about </w:t>
            </w:r>
            <w:r>
              <w:rPr>
                <w:rFonts w:ascii="Times New Roman" w:eastAsia="Times New Roman" w:hAnsi="Times New Roman" w:cs="Times New Roman"/>
                <w:sz w:val="24"/>
                <w:szCs w:val="24"/>
              </w:rPr>
              <w:t>a</w:t>
            </w:r>
            <w:r w:rsidRPr="00CE6E89">
              <w:rPr>
                <w:rFonts w:ascii="Times New Roman" w:eastAsia="Times New Roman" w:hAnsi="Times New Roman" w:cs="Times New Roman"/>
                <w:sz w:val="24"/>
                <w:szCs w:val="24"/>
              </w:rPr>
              <w:t xml:space="preserve"> selected issue, the legislative process, and the challenges of and strategies for affecting change?</w:t>
            </w:r>
          </w:p>
          <w:p w14:paraId="44B351E5" w14:textId="374157C8" w:rsidR="00EB14B0" w:rsidRPr="00277FE2" w:rsidRDefault="00EB14B0">
            <w:pPr>
              <w:numPr>
                <w:ilvl w:val="0"/>
                <w:numId w:val="86"/>
              </w:numPr>
              <w:rPr>
                <w:rFonts w:ascii="Times New Roman" w:eastAsia="Times New Roman" w:hAnsi="Times New Roman" w:cs="Times New Roman"/>
                <w:b/>
                <w:bCs/>
                <w:sz w:val="24"/>
                <w:szCs w:val="24"/>
              </w:rPr>
            </w:pPr>
            <w:r w:rsidRPr="00CE6E89">
              <w:rPr>
                <w:rFonts w:ascii="Times New Roman" w:eastAsia="Times New Roman" w:hAnsi="Times New Roman" w:cs="Times New Roman"/>
                <w:sz w:val="24"/>
                <w:szCs w:val="24"/>
              </w:rPr>
              <w:t xml:space="preserve">What steps </w:t>
            </w:r>
            <w:r>
              <w:rPr>
                <w:rFonts w:ascii="Times New Roman" w:eastAsia="Times New Roman" w:hAnsi="Times New Roman" w:cs="Times New Roman"/>
                <w:sz w:val="24"/>
                <w:szCs w:val="24"/>
              </w:rPr>
              <w:t xml:space="preserve">should one </w:t>
            </w:r>
            <w:r w:rsidRPr="00CE6E89">
              <w:rPr>
                <w:rFonts w:ascii="Times New Roman" w:eastAsia="Times New Roman" w:hAnsi="Times New Roman" w:cs="Times New Roman"/>
                <w:sz w:val="24"/>
                <w:szCs w:val="24"/>
              </w:rPr>
              <w:t xml:space="preserve">take to bring an issue to the attention of student council, </w:t>
            </w:r>
            <w:r>
              <w:rPr>
                <w:rFonts w:ascii="Times New Roman" w:eastAsia="Times New Roman" w:hAnsi="Times New Roman" w:cs="Times New Roman"/>
                <w:sz w:val="24"/>
                <w:szCs w:val="24"/>
              </w:rPr>
              <w:t>s</w:t>
            </w:r>
            <w:r w:rsidRPr="00CE6E89">
              <w:rPr>
                <w:rFonts w:ascii="Times New Roman" w:eastAsia="Times New Roman" w:hAnsi="Times New Roman" w:cs="Times New Roman"/>
                <w:sz w:val="24"/>
                <w:szCs w:val="24"/>
              </w:rPr>
              <w:t>chool administration, local government administration, and state legislature?</w:t>
            </w:r>
          </w:p>
        </w:tc>
        <w:tc>
          <w:tcPr>
            <w:tcW w:w="879" w:type="pct"/>
          </w:tcPr>
          <w:p w14:paraId="0C6FCC64"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9.LU, 9.C, 10.RV, 10.LU, 10.C, 11.DSR, 11.RV, 11.LU, 11.C, 12.RV, 12.LU, 12.C</w:t>
            </w:r>
          </w:p>
          <w:p w14:paraId="2E599496" w14:textId="3800D519"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t>History: WG 17, WHII 8, 14, VUS 8, 14, Govt 9, 14, 15</w:t>
            </w:r>
          </w:p>
        </w:tc>
        <w:tc>
          <w:tcPr>
            <w:tcW w:w="799" w:type="pct"/>
          </w:tcPr>
          <w:p w14:paraId="48FDC17F"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Families First</w:t>
            </w:r>
          </w:p>
          <w:p w14:paraId="49F50678"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Dynamics</w:t>
            </w:r>
          </w:p>
          <w:p w14:paraId="5806018F"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Balance</w:t>
            </w:r>
          </w:p>
          <w:p w14:paraId="7976AE3A"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Development</w:t>
            </w:r>
          </w:p>
          <w:p w14:paraId="5906DAC2"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Safety</w:t>
            </w:r>
          </w:p>
          <w:p w14:paraId="77032FB2" w14:textId="77777777" w:rsidR="00EB14B0" w:rsidRPr="0001148E"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Skills</w:t>
            </w:r>
          </w:p>
          <w:p w14:paraId="37E81E42" w14:textId="77777777" w:rsidR="00EB14B0" w:rsidRPr="0001148E"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EDD89F7"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Power of One</w:t>
            </w:r>
          </w:p>
          <w:p w14:paraId="7402A736"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A Better You</w:t>
            </w:r>
          </w:p>
          <w:p w14:paraId="24D5C4B2"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lastRenderedPageBreak/>
              <w:t>Family Ties</w:t>
            </w:r>
          </w:p>
          <w:p w14:paraId="37E7A0BB"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Working on Working</w:t>
            </w:r>
          </w:p>
          <w:p w14:paraId="4C0DE506" w14:textId="77777777" w:rsidR="00EB14B0" w:rsidRPr="0001148E"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Take the Lead</w:t>
            </w:r>
          </w:p>
          <w:p w14:paraId="4C17EEC5" w14:textId="77777777" w:rsidR="00EB14B0" w:rsidRPr="0001148E" w:rsidRDefault="00EB14B0" w:rsidP="00EB14B0">
            <w:pPr>
              <w:widowControl w:val="0"/>
              <w:autoSpaceDE w:val="0"/>
              <w:autoSpaceDN w:val="0"/>
              <w:adjustRightInd w:val="0"/>
              <w:rPr>
                <w:rFonts w:ascii="Times New Roman" w:eastAsia="Times New Roman" w:hAnsi="Times New Roman" w:cs="Times New Roman"/>
                <w:sz w:val="24"/>
                <w:szCs w:val="24"/>
              </w:rPr>
            </w:pPr>
          </w:p>
          <w:p w14:paraId="4D2FE25E"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STAND Up</w:t>
            </w:r>
          </w:p>
          <w:p w14:paraId="410C1214"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Assess</w:t>
            </w:r>
          </w:p>
          <w:p w14:paraId="071E729E"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Educate</w:t>
            </w:r>
          </w:p>
          <w:p w14:paraId="361FD9B6" w14:textId="77777777" w:rsidR="00EB14B0" w:rsidRPr="0001148E"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01148E">
              <w:rPr>
                <w:rFonts w:ascii="Times New Roman" w:eastAsia="Times New Roman" w:hAnsi="Times New Roman" w:cs="Times New Roman"/>
                <w:sz w:val="24"/>
                <w:szCs w:val="24"/>
              </w:rPr>
              <w:t>Advocate</w:t>
            </w:r>
          </w:p>
          <w:p w14:paraId="7EEFEB70" w14:textId="77777777" w:rsidR="00EB14B0" w:rsidRPr="0001148E"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7EF13A32" w14:textId="77777777" w:rsidR="00EB14B0" w:rsidRPr="0001148E"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01148E">
              <w:rPr>
                <w:rFonts w:ascii="Times New Roman" w:eastAsia="Times New Roman" w:hAnsi="Times New Roman" w:cs="Times New Roman"/>
                <w:b/>
                <w:sz w:val="24"/>
                <w:szCs w:val="24"/>
                <w:u w:val="single"/>
              </w:rPr>
              <w:t>Competitive Event--STAR Events</w:t>
            </w:r>
          </w:p>
          <w:p w14:paraId="07528282"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Interpersonal Communications</w:t>
            </w:r>
          </w:p>
          <w:p w14:paraId="03656FE6"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National Programs in Action</w:t>
            </w:r>
          </w:p>
          <w:p w14:paraId="658286A5"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Professional Presentation</w:t>
            </w:r>
          </w:p>
          <w:p w14:paraId="5B745BB4"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Public Policy Advocate</w:t>
            </w:r>
          </w:p>
          <w:p w14:paraId="19EEFA96"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Repurpose and Redesign</w:t>
            </w:r>
          </w:p>
          <w:p w14:paraId="000FF914" w14:textId="5D56F353"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national website for online events</w:t>
            </w:r>
          </w:p>
          <w:p w14:paraId="7FD32AA9" w14:textId="77777777" w:rsidR="00EB14B0" w:rsidRPr="0001148E"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01148E">
              <w:rPr>
                <w:rFonts w:ascii="Times New Roman" w:eastAsia="Times New Roman" w:hAnsi="Times New Roman" w:cs="Times New Roman"/>
                <w:sz w:val="24"/>
                <w:szCs w:val="24"/>
              </w:rPr>
              <w:t>Check the website for Skill Events</w:t>
            </w:r>
          </w:p>
          <w:p w14:paraId="3DA60287"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0DE7A894" w14:textId="77777777" w:rsidTr="00EB14B0">
        <w:tc>
          <w:tcPr>
            <w:tcW w:w="197" w:type="pct"/>
            <w:shd w:val="clear" w:color="auto" w:fill="FFFFFF" w:themeFill="background1"/>
          </w:tcPr>
          <w:p w14:paraId="5BBB4FBA" w14:textId="723F09B9"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 (O)</w:t>
            </w:r>
          </w:p>
        </w:tc>
        <w:tc>
          <w:tcPr>
            <w:tcW w:w="899" w:type="pct"/>
            <w:shd w:val="clear" w:color="auto" w:fill="FFFFFF" w:themeFill="background1"/>
            <w:tcMar>
              <w:top w:w="43" w:type="dxa"/>
              <w:left w:w="115" w:type="dxa"/>
              <w:bottom w:w="43" w:type="dxa"/>
              <w:right w:w="115" w:type="dxa"/>
            </w:tcMar>
          </w:tcPr>
          <w:p w14:paraId="3BEE6751" w14:textId="77650141"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Adv</w:t>
            </w:r>
            <w:r w:rsidRPr="006C2C30">
              <w:rPr>
                <w:rFonts w:ascii="Times New Roman" w:eastAsia="Times New Roman" w:hAnsi="Times New Roman" w:cs="Times New Roman"/>
                <w:sz w:val="24"/>
                <w:szCs w:val="24"/>
              </w:rPr>
              <w:t>oca</w:t>
            </w:r>
            <w:r>
              <w:rPr>
                <w:rFonts w:ascii="Times New Roman" w:eastAsia="Times New Roman" w:hAnsi="Times New Roman" w:cs="Times New Roman"/>
                <w:sz w:val="24"/>
                <w:szCs w:val="24"/>
              </w:rPr>
              <w:t>te</w:t>
            </w:r>
            <w:r w:rsidRPr="006C2C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for</w:t>
            </w:r>
            <w:r w:rsidRPr="006C2C30">
              <w:rPr>
                <w:rFonts w:ascii="Times New Roman" w:eastAsia="Times New Roman" w:hAnsi="Times New Roman" w:cs="Times New Roman"/>
                <w:sz w:val="24"/>
                <w:szCs w:val="24"/>
              </w:rPr>
              <w:t xml:space="preserve"> policies and laws </w:t>
            </w:r>
            <w:r>
              <w:rPr>
                <w:rFonts w:ascii="Times New Roman" w:eastAsia="Times New Roman" w:hAnsi="Times New Roman" w:cs="Times New Roman"/>
                <w:sz w:val="24"/>
                <w:szCs w:val="24"/>
              </w:rPr>
              <w:t>that</w:t>
            </w:r>
            <w:r w:rsidRPr="006C2C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benefit </w:t>
            </w:r>
            <w:r w:rsidRPr="006C2C30">
              <w:rPr>
                <w:rFonts w:ascii="Times New Roman" w:eastAsia="Times New Roman" w:hAnsi="Times New Roman" w:cs="Times New Roman"/>
                <w:sz w:val="24"/>
                <w:szCs w:val="24"/>
              </w:rPr>
              <w:t>families and children.</w:t>
            </w:r>
          </w:p>
        </w:tc>
        <w:tc>
          <w:tcPr>
            <w:tcW w:w="1234" w:type="pct"/>
          </w:tcPr>
          <w:p w14:paraId="78EE0EF9"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Advocacy </w:t>
            </w:r>
            <w:r w:rsidRPr="00CE6E89">
              <w:rPr>
                <w:rFonts w:ascii="Times New Roman" w:eastAsia="Times New Roman" w:hAnsi="Times New Roman" w:cs="Times New Roman"/>
                <w:sz w:val="24"/>
                <w:szCs w:val="24"/>
              </w:rPr>
              <w:t xml:space="preserve">could include </w:t>
            </w:r>
            <w:r>
              <w:rPr>
                <w:rFonts w:ascii="Times New Roman" w:eastAsia="Times New Roman" w:hAnsi="Times New Roman" w:cs="Times New Roman"/>
                <w:sz w:val="24"/>
                <w:szCs w:val="24"/>
              </w:rPr>
              <w:t xml:space="preserve">participating in </w:t>
            </w:r>
            <w:r w:rsidRPr="00CE6E89">
              <w:rPr>
                <w:rFonts w:ascii="Times New Roman" w:eastAsia="Times New Roman" w:hAnsi="Times New Roman" w:cs="Times New Roman"/>
                <w:sz w:val="24"/>
                <w:szCs w:val="24"/>
              </w:rPr>
              <w:t xml:space="preserve">national or local activities, such as </w:t>
            </w:r>
          </w:p>
          <w:p w14:paraId="5FC16A1B" w14:textId="77777777" w:rsidR="00EB14B0"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Adoption Month</w:t>
            </w:r>
          </w:p>
          <w:p w14:paraId="1A106D32" w14:textId="77777777" w:rsidR="00EB14B0"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sidRPr="001B13DB">
              <w:rPr>
                <w:rFonts w:ascii="Times New Roman" w:eastAsia="Times New Roman" w:hAnsi="Times New Roman" w:cs="Times New Roman"/>
                <w:sz w:val="24"/>
                <w:szCs w:val="24"/>
              </w:rPr>
              <w:t>Child Abuse Prevention Month</w:t>
            </w:r>
          </w:p>
          <w:p w14:paraId="0339D369" w14:textId="77777777" w:rsidR="00EB14B0"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sidRPr="001B13DB">
              <w:rPr>
                <w:rFonts w:ascii="Times New Roman" w:eastAsia="Times New Roman" w:hAnsi="Times New Roman" w:cs="Times New Roman"/>
                <w:sz w:val="24"/>
                <w:szCs w:val="24"/>
              </w:rPr>
              <w:t>Domestic Violence Awareness Month</w:t>
            </w:r>
          </w:p>
          <w:p w14:paraId="5C70181E" w14:textId="77777777" w:rsidR="00EB14B0"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sidRPr="001B13DB">
              <w:rPr>
                <w:rFonts w:ascii="Times New Roman" w:eastAsia="Times New Roman" w:hAnsi="Times New Roman" w:cs="Times New Roman"/>
                <w:sz w:val="24"/>
                <w:szCs w:val="24"/>
              </w:rPr>
              <w:lastRenderedPageBreak/>
              <w:t>FCCLA</w:t>
            </w:r>
            <w:r>
              <w:rPr>
                <w:rFonts w:ascii="Times New Roman" w:eastAsia="Times New Roman" w:hAnsi="Times New Roman" w:cs="Times New Roman"/>
                <w:sz w:val="24"/>
                <w:szCs w:val="24"/>
              </w:rPr>
              <w:t>’s Stand Up National Program</w:t>
            </w:r>
          </w:p>
          <w:p w14:paraId="535A20D9" w14:textId="77777777" w:rsidR="00EB14B0"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Foster Care Month</w:t>
            </w:r>
          </w:p>
          <w:p w14:paraId="2B396EE8" w14:textId="77777777" w:rsidR="00EB14B0"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sidRPr="001B13DB">
              <w:rPr>
                <w:rFonts w:ascii="Times New Roman" w:eastAsia="Times New Roman" w:hAnsi="Times New Roman" w:cs="Times New Roman"/>
                <w:sz w:val="24"/>
                <w:szCs w:val="24"/>
              </w:rPr>
              <w:t>Week of the Young Child</w:t>
            </w:r>
          </w:p>
          <w:p w14:paraId="43FE529C" w14:textId="7E4B5644" w:rsidR="00EB14B0" w:rsidRPr="00277FE2" w:rsidRDefault="00EB14B0">
            <w:pPr>
              <w:pStyle w:val="ListParagraph"/>
              <w:numPr>
                <w:ilvl w:val="0"/>
                <w:numId w:val="220"/>
              </w:numPr>
              <w:spacing w:before="100" w:beforeAutospacing="1" w:after="100" w:afterAutospacing="1"/>
              <w:rPr>
                <w:rFonts w:ascii="Times New Roman" w:eastAsia="Times New Roman" w:hAnsi="Times New Roman" w:cs="Times New Roman"/>
                <w:sz w:val="24"/>
                <w:szCs w:val="24"/>
              </w:rPr>
            </w:pPr>
            <w:r w:rsidRPr="001B13DB">
              <w:rPr>
                <w:rFonts w:ascii="Times New Roman" w:eastAsia="Times New Roman" w:hAnsi="Times New Roman" w:cs="Times New Roman"/>
                <w:sz w:val="24"/>
                <w:szCs w:val="24"/>
              </w:rPr>
              <w:t>Dating Violence Prevention Month.</w:t>
            </w:r>
          </w:p>
        </w:tc>
        <w:tc>
          <w:tcPr>
            <w:tcW w:w="992" w:type="pct"/>
          </w:tcPr>
          <w:p w14:paraId="7F528F51"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CE6E89">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1D511296"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p>
          <w:p w14:paraId="4A42B738"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Thinking</w:t>
            </w:r>
          </w:p>
          <w:p w14:paraId="7C7BB80E" w14:textId="77777777" w:rsidR="00EB14B0" w:rsidRPr="00CE6E89" w:rsidRDefault="00EB14B0">
            <w:pPr>
              <w:widowControl w:val="0"/>
              <w:numPr>
                <w:ilvl w:val="0"/>
                <w:numId w:val="87"/>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How can parents advocate for their child’s needs?</w:t>
            </w:r>
          </w:p>
          <w:p w14:paraId="3150F3B0" w14:textId="77777777" w:rsidR="00EB14B0" w:rsidRPr="00CE6E89" w:rsidRDefault="00EB14B0">
            <w:pPr>
              <w:widowControl w:val="0"/>
              <w:numPr>
                <w:ilvl w:val="0"/>
                <w:numId w:val="87"/>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 xml:space="preserve">What are different ways to create a supportive learning </w:t>
            </w:r>
            <w:r w:rsidRPr="00CE6E89">
              <w:rPr>
                <w:rFonts w:ascii="Times New Roman" w:hAnsi="Times New Roman" w:cs="Times New Roman"/>
                <w:sz w:val="24"/>
                <w:szCs w:val="24"/>
              </w:rPr>
              <w:lastRenderedPageBreak/>
              <w:t>environment?</w:t>
            </w:r>
          </w:p>
          <w:p w14:paraId="09A1717F"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Communication</w:t>
            </w:r>
          </w:p>
          <w:p w14:paraId="118BBE5A" w14:textId="77777777" w:rsidR="00EB14B0" w:rsidRPr="00CE6E89" w:rsidRDefault="00EB14B0">
            <w:pPr>
              <w:widowControl w:val="0"/>
              <w:numPr>
                <w:ilvl w:val="0"/>
                <w:numId w:val="88"/>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Why is it important for child welfare systems to consider more sustainable ways to support families?</w:t>
            </w:r>
          </w:p>
          <w:p w14:paraId="3912326D" w14:textId="77777777" w:rsidR="00EB14B0" w:rsidRPr="00CE6E89" w:rsidRDefault="00EB14B0">
            <w:pPr>
              <w:widowControl w:val="0"/>
              <w:numPr>
                <w:ilvl w:val="0"/>
                <w:numId w:val="88"/>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How can parents advocate for change within a business, school, or other community institution?</w:t>
            </w:r>
          </w:p>
          <w:p w14:paraId="0A254E20"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Leadership</w:t>
            </w:r>
          </w:p>
          <w:p w14:paraId="5432E2E3" w14:textId="77777777" w:rsidR="00EB14B0" w:rsidRPr="00CE6E89" w:rsidRDefault="00EB14B0">
            <w:pPr>
              <w:widowControl w:val="0"/>
              <w:numPr>
                <w:ilvl w:val="0"/>
                <w:numId w:val="89"/>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What programs are designed to enhance family and child services and bridge communication between the state and local communities?</w:t>
            </w:r>
          </w:p>
          <w:p w14:paraId="3F370052" w14:textId="77777777" w:rsidR="00EB14B0" w:rsidRPr="00CE6E89" w:rsidRDefault="00EB14B0">
            <w:pPr>
              <w:widowControl w:val="0"/>
              <w:numPr>
                <w:ilvl w:val="0"/>
                <w:numId w:val="89"/>
              </w:numPr>
              <w:autoSpaceDE w:val="0"/>
              <w:autoSpaceDN w:val="0"/>
              <w:adjustRightInd w:val="0"/>
              <w:rPr>
                <w:rFonts w:ascii="Times New Roman" w:hAnsi="Times New Roman" w:cs="Times New Roman"/>
                <w:sz w:val="24"/>
                <w:szCs w:val="24"/>
              </w:rPr>
            </w:pPr>
            <w:r w:rsidRPr="00CE6E89">
              <w:rPr>
                <w:rFonts w:ascii="Times New Roman" w:hAnsi="Times New Roman" w:cs="Times New Roman"/>
                <w:sz w:val="24"/>
                <w:szCs w:val="24"/>
              </w:rPr>
              <w:t>How do families influence children’s health?</w:t>
            </w:r>
          </w:p>
          <w:p w14:paraId="3C142C2C" w14:textId="77777777" w:rsidR="00EB14B0" w:rsidRPr="00CE6E89" w:rsidRDefault="00EB14B0" w:rsidP="00EB14B0">
            <w:pPr>
              <w:widowControl w:val="0"/>
              <w:autoSpaceDE w:val="0"/>
              <w:autoSpaceDN w:val="0"/>
              <w:adjustRightInd w:val="0"/>
              <w:rPr>
                <w:rFonts w:ascii="Times New Roman" w:hAnsi="Times New Roman" w:cs="Times New Roman"/>
                <w:sz w:val="24"/>
                <w:szCs w:val="24"/>
              </w:rPr>
            </w:pPr>
            <w:r w:rsidRPr="00CE6E89">
              <w:rPr>
                <w:rFonts w:ascii="Times New Roman" w:hAnsi="Times New Roman" w:cs="Times New Roman"/>
                <w:b/>
                <w:bCs/>
                <w:sz w:val="24"/>
                <w:szCs w:val="24"/>
              </w:rPr>
              <w:t>Management</w:t>
            </w:r>
          </w:p>
          <w:p w14:paraId="0EB40FC1" w14:textId="6CEF5A6A" w:rsidR="00EB14B0" w:rsidRPr="00BB17F4" w:rsidRDefault="00EB14B0">
            <w:pPr>
              <w:pStyle w:val="ListParagraph"/>
              <w:numPr>
                <w:ilvl w:val="0"/>
                <w:numId w:val="244"/>
              </w:numPr>
              <w:rPr>
                <w:rFonts w:ascii="Times New Roman" w:eastAsia="Times New Roman" w:hAnsi="Times New Roman" w:cs="Times New Roman"/>
                <w:b/>
                <w:bCs/>
                <w:sz w:val="24"/>
                <w:szCs w:val="24"/>
              </w:rPr>
            </w:pPr>
            <w:r w:rsidRPr="00BB17F4">
              <w:rPr>
                <w:rFonts w:ascii="Times New Roman" w:hAnsi="Times New Roman" w:cs="Times New Roman"/>
                <w:sz w:val="24"/>
                <w:szCs w:val="24"/>
              </w:rPr>
              <w:t>What benefits do partnerships among family, community, and schools provide?</w:t>
            </w:r>
          </w:p>
        </w:tc>
        <w:tc>
          <w:tcPr>
            <w:tcW w:w="879" w:type="pct"/>
          </w:tcPr>
          <w:p w14:paraId="356C8AD2" w14:textId="77777777" w:rsidR="00EB14B0" w:rsidRDefault="00EB14B0" w:rsidP="00EB14B0">
            <w:pPr>
              <w:spacing w:before="100" w:beforeAutospacing="1" w:after="100" w:afterAutospacing="1"/>
              <w:rPr>
                <w:rFonts w:ascii="Times New Roman" w:eastAsia="Times New Roman" w:hAnsi="Times New Roman" w:cs="Times New Roman"/>
                <w:sz w:val="24"/>
                <w:szCs w:val="24"/>
                <w:lang w:val="fr-FR"/>
              </w:rPr>
            </w:pPr>
            <w:r w:rsidRPr="00DC5E13">
              <w:rPr>
                <w:rFonts w:ascii="Times New Roman" w:eastAsia="Times New Roman" w:hAnsi="Times New Roman" w:cs="Times New Roman"/>
                <w:sz w:val="24"/>
                <w:szCs w:val="24"/>
                <w:lang w:val="fr-FR"/>
              </w:rPr>
              <w:lastRenderedPageBreak/>
              <w:t>English: 9.RI, 9.LU, 9.C, 10.RI, 10.LU, 10.C, 11.RI, 11.LU, 11.C, 12.RI, 12.LU, 12.C</w:t>
            </w:r>
          </w:p>
          <w:p w14:paraId="2CCD13DD" w14:textId="20166CF0"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t>History: WG 17, WHII 8, 14, VUS 8, 14, Govt 9, 14, 15</w:t>
            </w:r>
          </w:p>
        </w:tc>
        <w:tc>
          <w:tcPr>
            <w:tcW w:w="799" w:type="pct"/>
          </w:tcPr>
          <w:p w14:paraId="7FC18485" w14:textId="77777777" w:rsidR="00EB14B0" w:rsidRPr="004D4F5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D4F5B">
              <w:rPr>
                <w:rFonts w:ascii="Times New Roman" w:eastAsia="Times New Roman" w:hAnsi="Times New Roman" w:cs="Times New Roman"/>
                <w:b/>
                <w:sz w:val="24"/>
                <w:szCs w:val="24"/>
                <w:u w:val="single"/>
              </w:rPr>
              <w:t>Community Service</w:t>
            </w:r>
          </w:p>
          <w:p w14:paraId="3E05D58E" w14:textId="77777777" w:rsidR="00EB14B0" w:rsidRPr="004D4F5B"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Learn</w:t>
            </w:r>
          </w:p>
          <w:p w14:paraId="00DE9084" w14:textId="77777777" w:rsidR="00EB14B0" w:rsidRPr="004D4F5B"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Serve</w:t>
            </w:r>
          </w:p>
          <w:p w14:paraId="755AC8F4" w14:textId="77777777" w:rsidR="00EB14B0" w:rsidRPr="004D4F5B"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Lead</w:t>
            </w:r>
          </w:p>
          <w:p w14:paraId="36DC30E7" w14:textId="77777777" w:rsidR="00EB14B0" w:rsidRPr="004D4F5B" w:rsidRDefault="00EB14B0" w:rsidP="00EB14B0">
            <w:pPr>
              <w:widowControl w:val="0"/>
              <w:autoSpaceDE w:val="0"/>
              <w:autoSpaceDN w:val="0"/>
              <w:adjustRightInd w:val="0"/>
              <w:rPr>
                <w:rFonts w:ascii="Times New Roman" w:eastAsia="Times New Roman" w:hAnsi="Times New Roman" w:cs="Times New Roman"/>
                <w:sz w:val="24"/>
                <w:szCs w:val="24"/>
              </w:rPr>
            </w:pPr>
          </w:p>
          <w:p w14:paraId="384CE177" w14:textId="77777777" w:rsidR="00EB14B0" w:rsidRPr="004D4F5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D4F5B">
              <w:rPr>
                <w:rFonts w:ascii="Times New Roman" w:eastAsia="Times New Roman" w:hAnsi="Times New Roman" w:cs="Times New Roman"/>
                <w:b/>
                <w:sz w:val="24"/>
                <w:szCs w:val="24"/>
                <w:u w:val="single"/>
              </w:rPr>
              <w:t>Families First</w:t>
            </w:r>
          </w:p>
          <w:p w14:paraId="78725A02" w14:textId="77777777" w:rsidR="00EB14B0" w:rsidRPr="004D4F5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lastRenderedPageBreak/>
              <w:t>Dynamics</w:t>
            </w:r>
          </w:p>
          <w:p w14:paraId="55F3FF61" w14:textId="77777777" w:rsidR="00EB14B0" w:rsidRPr="004D4F5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Balance</w:t>
            </w:r>
          </w:p>
          <w:p w14:paraId="0C99016F" w14:textId="77777777" w:rsidR="00EB14B0" w:rsidRPr="004D4F5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Development</w:t>
            </w:r>
          </w:p>
          <w:p w14:paraId="64D8C6F4" w14:textId="77777777" w:rsidR="00EB14B0" w:rsidRPr="004D4F5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Safety</w:t>
            </w:r>
          </w:p>
          <w:p w14:paraId="6B55715B" w14:textId="77777777" w:rsidR="00EB14B0" w:rsidRPr="00334738"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Skills</w:t>
            </w:r>
          </w:p>
          <w:p w14:paraId="47EA8D6B" w14:textId="77777777" w:rsidR="00EB14B0" w:rsidRPr="004D4F5B"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0C40284D" w14:textId="77777777" w:rsidR="00EB14B0" w:rsidRPr="004D4F5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D4F5B">
              <w:rPr>
                <w:rFonts w:ascii="Times New Roman" w:eastAsia="Times New Roman" w:hAnsi="Times New Roman" w:cs="Times New Roman"/>
                <w:b/>
                <w:sz w:val="24"/>
                <w:szCs w:val="24"/>
                <w:u w:val="single"/>
              </w:rPr>
              <w:t>Power of One</w:t>
            </w:r>
          </w:p>
          <w:p w14:paraId="1456D111" w14:textId="77777777" w:rsidR="00EB14B0" w:rsidRPr="004D4F5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A Better You</w:t>
            </w:r>
          </w:p>
          <w:p w14:paraId="619F2A67" w14:textId="77777777" w:rsidR="00EB14B0" w:rsidRPr="004D4F5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Family Ties</w:t>
            </w:r>
          </w:p>
          <w:p w14:paraId="322A9839" w14:textId="77777777" w:rsidR="00EB14B0" w:rsidRPr="004D4F5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Working on Working</w:t>
            </w:r>
          </w:p>
          <w:p w14:paraId="271E7E47" w14:textId="77777777" w:rsidR="00EB14B0" w:rsidRPr="004D4F5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Take the Lead</w:t>
            </w:r>
          </w:p>
          <w:p w14:paraId="57DF2CC7" w14:textId="77777777" w:rsidR="00EB14B0" w:rsidRPr="004D4F5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Speak out for FCCLA</w:t>
            </w:r>
          </w:p>
          <w:p w14:paraId="27C5B6F8" w14:textId="77777777" w:rsidR="00EB14B0" w:rsidRPr="004D4F5B" w:rsidRDefault="00EB14B0" w:rsidP="00EB14B0">
            <w:pPr>
              <w:widowControl w:val="0"/>
              <w:autoSpaceDE w:val="0"/>
              <w:autoSpaceDN w:val="0"/>
              <w:adjustRightInd w:val="0"/>
              <w:rPr>
                <w:rFonts w:ascii="Times New Roman" w:eastAsia="Times New Roman" w:hAnsi="Times New Roman" w:cs="Times New Roman"/>
                <w:sz w:val="24"/>
                <w:szCs w:val="24"/>
              </w:rPr>
            </w:pPr>
          </w:p>
          <w:p w14:paraId="6709186A" w14:textId="77777777" w:rsidR="00EB14B0" w:rsidRPr="004D4F5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D4F5B">
              <w:rPr>
                <w:rFonts w:ascii="Times New Roman" w:eastAsia="Times New Roman" w:hAnsi="Times New Roman" w:cs="Times New Roman"/>
                <w:b/>
                <w:sz w:val="24"/>
                <w:szCs w:val="24"/>
                <w:u w:val="single"/>
              </w:rPr>
              <w:t>STAND Up</w:t>
            </w:r>
          </w:p>
          <w:p w14:paraId="62FA8FEB" w14:textId="77777777" w:rsidR="00EB14B0" w:rsidRPr="004D4F5B"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4D4F5B">
              <w:rPr>
                <w:rFonts w:ascii="Times New Roman" w:eastAsia="Times New Roman" w:hAnsi="Times New Roman" w:cs="Times New Roman"/>
                <w:sz w:val="24"/>
                <w:szCs w:val="24"/>
              </w:rPr>
              <w:t>Assess</w:t>
            </w:r>
          </w:p>
          <w:p w14:paraId="41701C6A" w14:textId="77777777" w:rsidR="00EB14B0" w:rsidRPr="004D4F5B"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4D4F5B">
              <w:rPr>
                <w:rFonts w:ascii="Times New Roman" w:eastAsia="Times New Roman" w:hAnsi="Times New Roman" w:cs="Times New Roman"/>
                <w:sz w:val="24"/>
                <w:szCs w:val="24"/>
              </w:rPr>
              <w:t>Educate</w:t>
            </w:r>
          </w:p>
          <w:p w14:paraId="04FED385" w14:textId="77777777" w:rsidR="00EB14B0" w:rsidRPr="00981A51"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4D4F5B">
              <w:rPr>
                <w:rFonts w:ascii="Times New Roman" w:eastAsia="Times New Roman" w:hAnsi="Times New Roman" w:cs="Times New Roman"/>
                <w:sz w:val="24"/>
                <w:szCs w:val="24"/>
              </w:rPr>
              <w:t>Advocate</w:t>
            </w:r>
          </w:p>
          <w:p w14:paraId="3F0553F5" w14:textId="77777777" w:rsidR="00EB14B0" w:rsidRPr="004D4F5B"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A72B226" w14:textId="77777777" w:rsidR="00EB14B0" w:rsidRPr="004D4F5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D4F5B">
              <w:rPr>
                <w:rFonts w:ascii="Times New Roman" w:eastAsia="Times New Roman" w:hAnsi="Times New Roman" w:cs="Times New Roman"/>
                <w:b/>
                <w:sz w:val="24"/>
                <w:szCs w:val="24"/>
                <w:u w:val="single"/>
              </w:rPr>
              <w:t>Competitive Event--STAR Events</w:t>
            </w:r>
          </w:p>
          <w:p w14:paraId="2D2934F9" w14:textId="77777777"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Interpersonal Communications</w:t>
            </w:r>
          </w:p>
          <w:p w14:paraId="20E1EDC8" w14:textId="77777777"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National Programs in Action</w:t>
            </w:r>
          </w:p>
          <w:p w14:paraId="166BC369" w14:textId="77777777"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Professional Presentation</w:t>
            </w:r>
          </w:p>
          <w:p w14:paraId="3F345E00" w14:textId="77777777"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Promote and Publicize FCCLA</w:t>
            </w:r>
          </w:p>
          <w:p w14:paraId="5706EB15" w14:textId="77777777"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Public Policy Advocate</w:t>
            </w:r>
          </w:p>
          <w:p w14:paraId="3F75709A" w14:textId="08D24D62"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 xml:space="preserve">Check the national </w:t>
            </w:r>
            <w:r w:rsidRPr="004D4F5B">
              <w:rPr>
                <w:rFonts w:ascii="Times New Roman" w:eastAsia="Times New Roman" w:hAnsi="Times New Roman" w:cs="Times New Roman"/>
                <w:sz w:val="24"/>
                <w:szCs w:val="24"/>
              </w:rPr>
              <w:lastRenderedPageBreak/>
              <w:t>website for online events</w:t>
            </w:r>
          </w:p>
          <w:p w14:paraId="176D93F9" w14:textId="77777777" w:rsidR="00EB14B0" w:rsidRPr="004D4F5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D4F5B">
              <w:rPr>
                <w:rFonts w:ascii="Times New Roman" w:eastAsia="Times New Roman" w:hAnsi="Times New Roman" w:cs="Times New Roman"/>
                <w:sz w:val="24"/>
                <w:szCs w:val="24"/>
              </w:rPr>
              <w:t>Check the website for Skill Events</w:t>
            </w:r>
          </w:p>
          <w:p w14:paraId="527FDA54"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6E7CEC77" w14:textId="77777777" w:rsidTr="00EB14B0">
        <w:tc>
          <w:tcPr>
            <w:tcW w:w="197" w:type="pct"/>
            <w:shd w:val="clear" w:color="auto" w:fill="D0CECE" w:themeFill="background2" w:themeFillShade="E6"/>
          </w:tcPr>
          <w:p w14:paraId="12EBF4B2" w14:textId="77777777" w:rsidR="00EB14B0" w:rsidRDefault="00EB14B0" w:rsidP="00EB14B0">
            <w:pPr>
              <w:rPr>
                <w:rFonts w:ascii="Times New Roman" w:eastAsia="Times New Roman" w:hAnsi="Times New Roman" w:cs="Times New Roman"/>
                <w:sz w:val="24"/>
                <w:szCs w:val="24"/>
              </w:rPr>
            </w:pPr>
          </w:p>
        </w:tc>
        <w:tc>
          <w:tcPr>
            <w:tcW w:w="899" w:type="pct"/>
            <w:shd w:val="clear" w:color="auto" w:fill="D0CECE" w:themeFill="background2" w:themeFillShade="E6"/>
            <w:tcMar>
              <w:top w:w="43" w:type="dxa"/>
              <w:left w:w="115" w:type="dxa"/>
              <w:bottom w:w="43" w:type="dxa"/>
              <w:right w:w="115" w:type="dxa"/>
            </w:tcMar>
          </w:tcPr>
          <w:p w14:paraId="0117003F" w14:textId="50C0B33D" w:rsidR="00EB14B0" w:rsidRPr="006C2C30" w:rsidRDefault="00EB14B0" w:rsidP="00EB14B0">
            <w:pPr>
              <w:rPr>
                <w:rFonts w:ascii="Times New Roman" w:eastAsia="Times New Roman" w:hAnsi="Times New Roman" w:cs="Times New Roman"/>
                <w:sz w:val="24"/>
                <w:szCs w:val="24"/>
              </w:rPr>
            </w:pPr>
            <w:r w:rsidRPr="00A01F38">
              <w:rPr>
                <w:rFonts w:ascii="Times New Roman" w:hAnsi="Times New Roman" w:cs="Times New Roman"/>
                <w:b/>
                <w:bCs/>
                <w:sz w:val="24"/>
                <w:szCs w:val="24"/>
              </w:rPr>
              <w:t>Evaluating Parenting Practices that Maximize Human Growth and Development</w:t>
            </w:r>
          </w:p>
        </w:tc>
        <w:tc>
          <w:tcPr>
            <w:tcW w:w="1234" w:type="pct"/>
            <w:shd w:val="clear" w:color="auto" w:fill="D0CECE" w:themeFill="background2" w:themeFillShade="E6"/>
          </w:tcPr>
          <w:p w14:paraId="6A713179" w14:textId="77777777" w:rsidR="00EB14B0" w:rsidRPr="00277FE2"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shd w:val="clear" w:color="auto" w:fill="D0CECE" w:themeFill="background2" w:themeFillShade="E6"/>
          </w:tcPr>
          <w:p w14:paraId="1383DED4" w14:textId="77777777" w:rsidR="00EB14B0" w:rsidRPr="00277FE2" w:rsidRDefault="00EB14B0" w:rsidP="00EB14B0">
            <w:pPr>
              <w:rPr>
                <w:rFonts w:ascii="Times New Roman" w:eastAsia="Times New Roman" w:hAnsi="Times New Roman" w:cs="Times New Roman"/>
                <w:b/>
                <w:bCs/>
                <w:sz w:val="24"/>
                <w:szCs w:val="24"/>
              </w:rPr>
            </w:pPr>
          </w:p>
        </w:tc>
        <w:tc>
          <w:tcPr>
            <w:tcW w:w="879" w:type="pct"/>
            <w:shd w:val="clear" w:color="auto" w:fill="D0CECE" w:themeFill="background2" w:themeFillShade="E6"/>
          </w:tcPr>
          <w:p w14:paraId="45083139" w14:textId="77777777"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shd w:val="clear" w:color="auto" w:fill="D0CECE" w:themeFill="background2" w:themeFillShade="E6"/>
          </w:tcPr>
          <w:p w14:paraId="6655391D"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0096B66F" w14:textId="77777777" w:rsidTr="00EB14B0">
        <w:tc>
          <w:tcPr>
            <w:tcW w:w="197" w:type="pct"/>
            <w:shd w:val="clear" w:color="auto" w:fill="FFFFFF" w:themeFill="background1"/>
          </w:tcPr>
          <w:p w14:paraId="406CFB1E" w14:textId="4BE0CA37"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899" w:type="pct"/>
            <w:shd w:val="clear" w:color="auto" w:fill="FFFFFF" w:themeFill="background1"/>
            <w:tcMar>
              <w:top w:w="43" w:type="dxa"/>
              <w:left w:w="115" w:type="dxa"/>
              <w:bottom w:w="43" w:type="dxa"/>
              <w:right w:w="115" w:type="dxa"/>
            </w:tcMar>
          </w:tcPr>
          <w:p w14:paraId="2FEA8CFC" w14:textId="09BA7E05"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Describe developmental stages and their characteristics.</w:t>
            </w:r>
          </w:p>
        </w:tc>
        <w:tc>
          <w:tcPr>
            <w:tcW w:w="1234" w:type="pct"/>
          </w:tcPr>
          <w:p w14:paraId="528137B8"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Description should include</w:t>
            </w:r>
          </w:p>
          <w:p w14:paraId="424366A2" w14:textId="77777777" w:rsidR="00EB14B0" w:rsidRDefault="00EB14B0">
            <w:pPr>
              <w:numPr>
                <w:ilvl w:val="0"/>
                <w:numId w:val="100"/>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listing the developmental stages</w:t>
            </w:r>
          </w:p>
          <w:p w14:paraId="2EC5380F" w14:textId="77777777" w:rsidR="00EB14B0"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infant</w:t>
            </w:r>
          </w:p>
          <w:p w14:paraId="5F045DCE" w14:textId="77777777" w:rsidR="00EB14B0"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toddler</w:t>
            </w:r>
          </w:p>
          <w:p w14:paraId="458F972E" w14:textId="77777777" w:rsidR="00EB14B0" w:rsidRDefault="00EB14B0">
            <w:pPr>
              <w:numPr>
                <w:ilvl w:val="1"/>
                <w:numId w:val="10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035BEB">
              <w:rPr>
                <w:rFonts w:ascii="Times New Roman" w:eastAsia="Times New Roman" w:hAnsi="Times New Roman" w:cs="Times New Roman"/>
                <w:sz w:val="24"/>
                <w:szCs w:val="24"/>
              </w:rPr>
              <w:t>reschooler</w:t>
            </w:r>
          </w:p>
          <w:p w14:paraId="30A79667" w14:textId="77777777" w:rsidR="00EB14B0"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school-age child</w:t>
            </w:r>
          </w:p>
          <w:p w14:paraId="2841CD54" w14:textId="77777777" w:rsidR="00EB14B0" w:rsidRPr="00035BEB"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adolescent</w:t>
            </w:r>
          </w:p>
          <w:p w14:paraId="7F6ED62B" w14:textId="77777777" w:rsidR="00EB14B0" w:rsidRDefault="00EB14B0">
            <w:pPr>
              <w:numPr>
                <w:ilvl w:val="0"/>
                <w:numId w:val="100"/>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explaining the characteristics of physical, emotional, social, intellectual, and creative development at each stage (e.g., completing a developmental timeline for growth patterns and needs)</w:t>
            </w:r>
          </w:p>
          <w:p w14:paraId="5A1B3AD6" w14:textId="77777777" w:rsidR="00EB14B0" w:rsidRDefault="00EB14B0">
            <w:pPr>
              <w:numPr>
                <w:ilvl w:val="0"/>
                <w:numId w:val="10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knowing the work of developmental theorists, such as </w:t>
            </w:r>
          </w:p>
          <w:p w14:paraId="61AD1076" w14:textId="77777777" w:rsidR="00EB14B0" w:rsidRPr="00B24408"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B24408">
              <w:rPr>
                <w:rFonts w:ascii="Times New Roman" w:eastAsia="Times New Roman" w:hAnsi="Times New Roman" w:cs="Times New Roman"/>
                <w:sz w:val="24"/>
                <w:szCs w:val="24"/>
              </w:rPr>
              <w:t>Piaget</w:t>
            </w:r>
          </w:p>
          <w:p w14:paraId="475D6E36" w14:textId="77777777" w:rsidR="00EB14B0" w:rsidRPr="00B24408"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B24408">
              <w:rPr>
                <w:rFonts w:ascii="Times New Roman" w:eastAsia="Times New Roman" w:hAnsi="Times New Roman" w:cs="Times New Roman"/>
                <w:sz w:val="24"/>
                <w:szCs w:val="24"/>
              </w:rPr>
              <w:t>Vygotsky</w:t>
            </w:r>
          </w:p>
          <w:p w14:paraId="6659E44F" w14:textId="77777777" w:rsidR="00EB14B0" w:rsidRPr="00B24408"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B24408">
              <w:rPr>
                <w:rFonts w:ascii="Times New Roman" w:eastAsia="Times New Roman" w:hAnsi="Times New Roman" w:cs="Times New Roman"/>
                <w:sz w:val="24"/>
                <w:szCs w:val="24"/>
              </w:rPr>
              <w:t>Maslow</w:t>
            </w:r>
          </w:p>
          <w:p w14:paraId="21988A9C" w14:textId="77777777" w:rsidR="00EB14B0" w:rsidRPr="00B24408"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B24408">
              <w:rPr>
                <w:rFonts w:ascii="Times New Roman" w:eastAsia="Times New Roman" w:hAnsi="Times New Roman" w:cs="Times New Roman"/>
                <w:sz w:val="24"/>
                <w:szCs w:val="24"/>
              </w:rPr>
              <w:t>Erikson</w:t>
            </w:r>
          </w:p>
          <w:p w14:paraId="740A4954" w14:textId="77777777" w:rsidR="00EB14B0" w:rsidRPr="00B24408"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B24408">
              <w:rPr>
                <w:rFonts w:ascii="Times New Roman" w:eastAsia="Times New Roman" w:hAnsi="Times New Roman" w:cs="Times New Roman"/>
                <w:sz w:val="24"/>
                <w:szCs w:val="24"/>
              </w:rPr>
              <w:t>Bowlby/Ainsworth</w:t>
            </w:r>
          </w:p>
          <w:p w14:paraId="49AC005E" w14:textId="77777777" w:rsidR="00EB14B0" w:rsidRPr="00B24408" w:rsidRDefault="00EB14B0">
            <w:pPr>
              <w:numPr>
                <w:ilvl w:val="1"/>
                <w:numId w:val="100"/>
              </w:numPr>
              <w:spacing w:before="100" w:beforeAutospacing="1" w:after="100" w:afterAutospacing="1"/>
              <w:rPr>
                <w:rFonts w:ascii="Times New Roman" w:eastAsia="Times New Roman" w:hAnsi="Times New Roman" w:cs="Times New Roman"/>
                <w:sz w:val="24"/>
                <w:szCs w:val="24"/>
              </w:rPr>
            </w:pPr>
            <w:r w:rsidRPr="00B24408">
              <w:rPr>
                <w:rFonts w:ascii="Times New Roman" w:eastAsia="Times New Roman" w:hAnsi="Times New Roman" w:cs="Times New Roman"/>
                <w:sz w:val="24"/>
                <w:szCs w:val="24"/>
              </w:rPr>
              <w:t>Kohlberg</w:t>
            </w:r>
          </w:p>
          <w:p w14:paraId="669702DE" w14:textId="77777777" w:rsidR="00EB14B0" w:rsidRDefault="00EB14B0">
            <w:pPr>
              <w:numPr>
                <w:ilvl w:val="0"/>
                <w:numId w:val="10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knowing the </w:t>
            </w:r>
            <w:hyperlink r:id="rId33" w:history="1">
              <w:r w:rsidRPr="00946811">
                <w:rPr>
                  <w:rStyle w:val="Hyperlink"/>
                  <w:rFonts w:ascii="Times New Roman" w:eastAsia="Times New Roman" w:hAnsi="Times New Roman" w:cs="Times New Roman"/>
                  <w:sz w:val="24"/>
                  <w:szCs w:val="24"/>
                </w:rPr>
                <w:t xml:space="preserve">Center for Disease Control’s (CDC) </w:t>
              </w:r>
              <w:r>
                <w:rPr>
                  <w:rStyle w:val="Hyperlink"/>
                  <w:rFonts w:ascii="Times New Roman" w:eastAsia="Times New Roman" w:hAnsi="Times New Roman" w:cs="Times New Roman"/>
                  <w:sz w:val="24"/>
                  <w:szCs w:val="24"/>
                </w:rPr>
                <w:t>D</w:t>
              </w:r>
              <w:r w:rsidRPr="00946811">
                <w:rPr>
                  <w:rStyle w:val="Hyperlink"/>
                  <w:rFonts w:ascii="Times New Roman" w:eastAsia="Times New Roman" w:hAnsi="Times New Roman" w:cs="Times New Roman"/>
                  <w:sz w:val="24"/>
                  <w:szCs w:val="24"/>
                </w:rPr>
                <w:t xml:space="preserve">evelopmental </w:t>
              </w:r>
              <w:r>
                <w:rPr>
                  <w:rStyle w:val="Hyperlink"/>
                  <w:rFonts w:ascii="Times New Roman" w:eastAsia="Times New Roman" w:hAnsi="Times New Roman" w:cs="Times New Roman"/>
                  <w:sz w:val="24"/>
                  <w:szCs w:val="24"/>
                </w:rPr>
                <w:t>M</w:t>
              </w:r>
              <w:r w:rsidRPr="00946811">
                <w:rPr>
                  <w:rStyle w:val="Hyperlink"/>
                  <w:rFonts w:ascii="Times New Roman" w:eastAsia="Times New Roman" w:hAnsi="Times New Roman" w:cs="Times New Roman"/>
                  <w:sz w:val="24"/>
                  <w:szCs w:val="24"/>
                </w:rPr>
                <w:t>ilestones</w:t>
              </w:r>
            </w:hyperlink>
            <w:r>
              <w:rPr>
                <w:rFonts w:ascii="Times New Roman" w:eastAsia="Times New Roman" w:hAnsi="Times New Roman" w:cs="Times New Roman"/>
                <w:sz w:val="24"/>
                <w:szCs w:val="24"/>
              </w:rPr>
              <w:t xml:space="preserve"> (e.g., social, emotional, cognitive, physical, language)</w:t>
            </w:r>
            <w:r w:rsidRPr="00035BEB">
              <w:rPr>
                <w:rFonts w:ascii="Times New Roman" w:eastAsia="Times New Roman" w:hAnsi="Times New Roman" w:cs="Times New Roman"/>
                <w:sz w:val="24"/>
                <w:szCs w:val="24"/>
              </w:rPr>
              <w:t>. </w:t>
            </w:r>
          </w:p>
          <w:p w14:paraId="661944FB" w14:textId="77777777" w:rsidR="00EB14B0"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w:t>
            </w:r>
          </w:p>
          <w:p w14:paraId="542F6647" w14:textId="1FAA5F5D" w:rsidR="00EB14B0" w:rsidRPr="00BB17F4" w:rsidRDefault="00EB14B0" w:rsidP="00EB14B0">
            <w:pPr>
              <w:rPr>
                <w:rFonts w:ascii="Times New Roman" w:eastAsia="Times New Roman" w:hAnsi="Times New Roman" w:cs="Times New Roman"/>
                <w:b/>
                <w:bCs/>
                <w:sz w:val="24"/>
                <w:szCs w:val="24"/>
              </w:rPr>
            </w:pPr>
            <w:hyperlink r:id="rId34" w:history="1">
              <w:r w:rsidRPr="00D066B9">
                <w:rPr>
                  <w:rStyle w:val="Hyperlink"/>
                  <w:rFonts w:ascii="Times New Roman" w:hAnsi="Times New Roman" w:cs="Times New Roman"/>
                  <w:sz w:val="24"/>
                  <w:szCs w:val="24"/>
                </w:rPr>
                <w:t>Virginia’s Early Learning and Development Standards</w:t>
              </w:r>
            </w:hyperlink>
            <w:r w:rsidRPr="00D066B9">
              <w:rPr>
                <w:rFonts w:ascii="Times New Roman" w:eastAsia="Times New Roman" w:hAnsi="Times New Roman" w:cs="Times New Roman"/>
                <w:sz w:val="24"/>
                <w:szCs w:val="24"/>
              </w:rPr>
              <w:t xml:space="preserve">, </w:t>
            </w:r>
            <w:r w:rsidRPr="00A07E08">
              <w:rPr>
                <w:rFonts w:ascii="Times New Roman" w:eastAsia="Times New Roman" w:hAnsi="Times New Roman" w:cs="Times New Roman"/>
                <w:sz w:val="24"/>
                <w:szCs w:val="24"/>
              </w:rPr>
              <w:t>V</w:t>
            </w:r>
            <w:r w:rsidRPr="00D950E0">
              <w:rPr>
                <w:rFonts w:ascii="Times New Roman" w:hAnsi="Times New Roman" w:cs="Times New Roman"/>
                <w:sz w:val="24"/>
                <w:szCs w:val="24"/>
              </w:rPr>
              <w:t>DOE</w:t>
            </w:r>
          </w:p>
        </w:tc>
        <w:tc>
          <w:tcPr>
            <w:tcW w:w="992" w:type="pct"/>
          </w:tcPr>
          <w:p w14:paraId="2B4386A4"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5891083C"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4EF5CAA6"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466C2EE0" w14:textId="77777777" w:rsidR="00EB14B0" w:rsidRPr="00035BEB" w:rsidRDefault="00EB14B0">
            <w:pPr>
              <w:widowControl w:val="0"/>
              <w:numPr>
                <w:ilvl w:val="0"/>
                <w:numId w:val="101"/>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should parents be aware of the developmental needs of children?</w:t>
            </w:r>
          </w:p>
          <w:p w14:paraId="3F4F28C8" w14:textId="77777777" w:rsidR="00EB14B0" w:rsidRPr="00035BEB" w:rsidRDefault="00EB14B0">
            <w:pPr>
              <w:widowControl w:val="0"/>
              <w:numPr>
                <w:ilvl w:val="0"/>
                <w:numId w:val="101"/>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would happen if developmental needs were unmet? What happens when developmental needs are fulfilled?</w:t>
            </w:r>
          </w:p>
          <w:p w14:paraId="5ADC5F97" w14:textId="77777777" w:rsidR="00EB14B0" w:rsidRPr="00035BEB" w:rsidRDefault="00EB14B0">
            <w:pPr>
              <w:widowControl w:val="0"/>
              <w:numPr>
                <w:ilvl w:val="0"/>
                <w:numId w:val="101"/>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can parents do to ensure that the developmental needs of children are met?</w:t>
            </w:r>
          </w:p>
          <w:p w14:paraId="534C0303" w14:textId="77777777" w:rsidR="00EB14B0" w:rsidRPr="00035BEB" w:rsidRDefault="00EB14B0">
            <w:pPr>
              <w:widowControl w:val="0"/>
              <w:numPr>
                <w:ilvl w:val="0"/>
                <w:numId w:val="101"/>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it important to understand the science of the brain and its development?</w:t>
            </w:r>
          </w:p>
          <w:p w14:paraId="261C7E2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2E2085DF" w14:textId="77777777" w:rsidR="00EB14B0" w:rsidRPr="00035BEB" w:rsidRDefault="00EB14B0">
            <w:pPr>
              <w:widowControl w:val="0"/>
              <w:numPr>
                <w:ilvl w:val="0"/>
                <w:numId w:val="10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is the importance of communication between parent and child in terms of </w:t>
            </w:r>
            <w:r w:rsidRPr="00035BEB">
              <w:rPr>
                <w:rFonts w:ascii="Times New Roman" w:hAnsi="Times New Roman" w:cs="Times New Roman"/>
                <w:sz w:val="24"/>
                <w:szCs w:val="24"/>
              </w:rPr>
              <w:lastRenderedPageBreak/>
              <w:t>child development?</w:t>
            </w:r>
          </w:p>
          <w:p w14:paraId="30BC7E79" w14:textId="77777777" w:rsidR="00EB14B0" w:rsidRPr="00035BEB" w:rsidRDefault="00EB14B0">
            <w:pPr>
              <w:widowControl w:val="0"/>
              <w:numPr>
                <w:ilvl w:val="0"/>
                <w:numId w:val="10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Where do individuals acquire beliefs about child development? How might parents have unrealistic expectations of their child's social or intellectual growth? What happens when parents' expectations are </w:t>
            </w:r>
            <w:proofErr w:type="gramStart"/>
            <w:r w:rsidRPr="00035BEB">
              <w:rPr>
                <w:rFonts w:ascii="Times New Roman" w:hAnsi="Times New Roman" w:cs="Times New Roman"/>
                <w:sz w:val="24"/>
                <w:szCs w:val="24"/>
              </w:rPr>
              <w:t>unmet</w:t>
            </w:r>
            <w:proofErr w:type="gramEnd"/>
            <w:r w:rsidRPr="00035BEB">
              <w:rPr>
                <w:rFonts w:ascii="Times New Roman" w:hAnsi="Times New Roman" w:cs="Times New Roman"/>
                <w:sz w:val="24"/>
                <w:szCs w:val="24"/>
              </w:rPr>
              <w:t>?</w:t>
            </w:r>
          </w:p>
          <w:p w14:paraId="4A4CC637" w14:textId="77777777" w:rsidR="00EB14B0" w:rsidRPr="00035BEB" w:rsidRDefault="00EB14B0">
            <w:pPr>
              <w:widowControl w:val="0"/>
              <w:numPr>
                <w:ilvl w:val="0"/>
                <w:numId w:val="10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factors influence a child's physical, social, emotional, and cognitive development? Which of these factors can </w:t>
            </w:r>
            <w:proofErr w:type="gramStart"/>
            <w:r w:rsidRPr="00035BEB">
              <w:rPr>
                <w:rFonts w:ascii="Times New Roman" w:hAnsi="Times New Roman" w:cs="Times New Roman"/>
                <w:sz w:val="24"/>
                <w:szCs w:val="24"/>
              </w:rPr>
              <w:t>parents</w:t>
            </w:r>
            <w:proofErr w:type="gramEnd"/>
            <w:r w:rsidRPr="00035BEB">
              <w:rPr>
                <w:rFonts w:ascii="Times New Roman" w:hAnsi="Times New Roman" w:cs="Times New Roman"/>
                <w:sz w:val="24"/>
                <w:szCs w:val="24"/>
              </w:rPr>
              <w:t xml:space="preserve"> control?</w:t>
            </w:r>
          </w:p>
          <w:p w14:paraId="7E5D1926"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549AB998" w14:textId="77777777" w:rsidR="00EB14B0" w:rsidRPr="00035BEB" w:rsidRDefault="00EB14B0">
            <w:pPr>
              <w:widowControl w:val="0"/>
              <w:numPr>
                <w:ilvl w:val="0"/>
                <w:numId w:val="10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information </w:t>
            </w:r>
            <w:proofErr w:type="gramStart"/>
            <w:r w:rsidRPr="00035BEB">
              <w:rPr>
                <w:rFonts w:ascii="Times New Roman" w:hAnsi="Times New Roman" w:cs="Times New Roman"/>
                <w:sz w:val="24"/>
                <w:szCs w:val="24"/>
              </w:rPr>
              <w:t>do</w:t>
            </w:r>
            <w:proofErr w:type="gramEnd"/>
            <w:r w:rsidRPr="00035BEB">
              <w:rPr>
                <w:rFonts w:ascii="Times New Roman" w:hAnsi="Times New Roman" w:cs="Times New Roman"/>
                <w:sz w:val="24"/>
                <w:szCs w:val="24"/>
              </w:rPr>
              <w:t xml:space="preserve"> parents need to have realistic expectations of child development?</w:t>
            </w:r>
          </w:p>
          <w:p w14:paraId="4ECEE08C" w14:textId="77777777" w:rsidR="00EB14B0" w:rsidRPr="00035BEB" w:rsidRDefault="00EB14B0">
            <w:pPr>
              <w:widowControl w:val="0"/>
              <w:numPr>
                <w:ilvl w:val="0"/>
                <w:numId w:val="10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 children progress through each stage of development at the different rates?</w:t>
            </w:r>
          </w:p>
          <w:p w14:paraId="71893D03" w14:textId="77777777" w:rsidR="00EB14B0" w:rsidRPr="00035BEB" w:rsidRDefault="00EB14B0">
            <w:pPr>
              <w:widowControl w:val="0"/>
              <w:numPr>
                <w:ilvl w:val="0"/>
                <w:numId w:val="10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does human development progress through stages in a certain order?</w:t>
            </w:r>
          </w:p>
          <w:p w14:paraId="38F69A5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678BFE5A" w14:textId="77777777" w:rsidR="00EB14B0" w:rsidRPr="00035BEB" w:rsidRDefault="00EB14B0">
            <w:pPr>
              <w:widowControl w:val="0"/>
              <w:numPr>
                <w:ilvl w:val="0"/>
                <w:numId w:val="10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can parents help their children build </w:t>
            </w:r>
            <w:proofErr w:type="gramStart"/>
            <w:r w:rsidRPr="00035BEB">
              <w:rPr>
                <w:rFonts w:ascii="Times New Roman" w:hAnsi="Times New Roman" w:cs="Times New Roman"/>
                <w:sz w:val="24"/>
                <w:szCs w:val="24"/>
              </w:rPr>
              <w:t>on</w:t>
            </w:r>
            <w:proofErr w:type="gramEnd"/>
            <w:r w:rsidRPr="00035BEB">
              <w:rPr>
                <w:rFonts w:ascii="Times New Roman" w:hAnsi="Times New Roman" w:cs="Times New Roman"/>
                <w:sz w:val="24"/>
                <w:szCs w:val="24"/>
              </w:rPr>
              <w:t xml:space="preserve"> earlier learning?</w:t>
            </w:r>
          </w:p>
          <w:p w14:paraId="68BD4D8E" w14:textId="77777777" w:rsidR="00EB14B0" w:rsidRPr="00BB17F4" w:rsidRDefault="00EB14B0">
            <w:pPr>
              <w:widowControl w:val="0"/>
              <w:numPr>
                <w:ilvl w:val="0"/>
                <w:numId w:val="104"/>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 xml:space="preserve">How are physical, </w:t>
            </w:r>
            <w:r w:rsidRPr="00035BEB">
              <w:rPr>
                <w:rFonts w:ascii="Times New Roman" w:hAnsi="Times New Roman" w:cs="Times New Roman"/>
                <w:sz w:val="24"/>
                <w:szCs w:val="24"/>
              </w:rPr>
              <w:lastRenderedPageBreak/>
              <w:t>emotional, social, and cognitive development related? How can parents manage children's activities so that no type of development is neglected?</w:t>
            </w:r>
          </w:p>
          <w:p w14:paraId="39739D9E" w14:textId="7000C61E" w:rsidR="00EB14B0" w:rsidRPr="00277FE2" w:rsidRDefault="00EB14B0">
            <w:pPr>
              <w:widowControl w:val="0"/>
              <w:numPr>
                <w:ilvl w:val="0"/>
                <w:numId w:val="104"/>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What parental behaviors are helpful to a toddler's emotional development, to a preschooler's social development, and to a teenager's intellectual development? </w:t>
            </w:r>
          </w:p>
        </w:tc>
        <w:tc>
          <w:tcPr>
            <w:tcW w:w="879" w:type="pct"/>
          </w:tcPr>
          <w:p w14:paraId="68628589"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p w14:paraId="2372787D" w14:textId="77777777"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tcPr>
          <w:p w14:paraId="042C2349"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5321B">
              <w:rPr>
                <w:rFonts w:ascii="Times New Roman" w:eastAsia="Times New Roman" w:hAnsi="Times New Roman" w:cs="Times New Roman"/>
                <w:b/>
                <w:sz w:val="24"/>
                <w:szCs w:val="24"/>
                <w:u w:val="single"/>
              </w:rPr>
              <w:t>Families First</w:t>
            </w:r>
          </w:p>
          <w:p w14:paraId="2C524FAF"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Dynamics</w:t>
            </w:r>
          </w:p>
          <w:p w14:paraId="6CC7ADD6"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Balance</w:t>
            </w:r>
          </w:p>
          <w:p w14:paraId="4364CC99"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Development</w:t>
            </w:r>
          </w:p>
          <w:p w14:paraId="0D09EC1E"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Safety</w:t>
            </w:r>
          </w:p>
          <w:p w14:paraId="50B3E8E7"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Skills</w:t>
            </w:r>
          </w:p>
          <w:p w14:paraId="20FAD3FD" w14:textId="77777777" w:rsidR="00EB14B0" w:rsidRPr="0015321B"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1A3643B" w14:textId="77777777" w:rsidR="00EB14B0" w:rsidRPr="0015321B"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044904AD"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5321B">
              <w:rPr>
                <w:rFonts w:ascii="Times New Roman" w:eastAsia="Times New Roman" w:hAnsi="Times New Roman" w:cs="Times New Roman"/>
                <w:b/>
                <w:sz w:val="24"/>
                <w:szCs w:val="24"/>
                <w:u w:val="single"/>
              </w:rPr>
              <w:t>Power of One</w:t>
            </w:r>
          </w:p>
          <w:p w14:paraId="00452124" w14:textId="77777777" w:rsidR="00EB14B0" w:rsidRPr="0015321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A Better You</w:t>
            </w:r>
          </w:p>
          <w:p w14:paraId="77150FB5" w14:textId="77777777" w:rsidR="00EB14B0" w:rsidRPr="0015321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Family Ties</w:t>
            </w:r>
          </w:p>
          <w:p w14:paraId="7E088458" w14:textId="77777777" w:rsidR="00EB14B0" w:rsidRPr="0015321B"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27CA1A48"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0F5F0ECE"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5321B">
              <w:rPr>
                <w:rFonts w:ascii="Times New Roman" w:eastAsia="Times New Roman" w:hAnsi="Times New Roman" w:cs="Times New Roman"/>
                <w:b/>
                <w:sz w:val="24"/>
                <w:szCs w:val="24"/>
                <w:u w:val="single"/>
              </w:rPr>
              <w:t>Competitive Event--STAR Events</w:t>
            </w:r>
          </w:p>
          <w:p w14:paraId="4CC7B5B9"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15321B">
              <w:rPr>
                <w:rFonts w:ascii="Times New Roman" w:eastAsia="Times New Roman" w:hAnsi="Times New Roman" w:cs="Times New Roman"/>
                <w:sz w:val="24"/>
                <w:szCs w:val="24"/>
              </w:rPr>
              <w:t>Early Childhood Education</w:t>
            </w:r>
          </w:p>
          <w:p w14:paraId="24935F96"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Focus on Children</w:t>
            </w:r>
          </w:p>
          <w:p w14:paraId="44C6CE1D"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Interpersonal Communications</w:t>
            </w:r>
          </w:p>
          <w:p w14:paraId="19DE1976"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National Programs in Action</w:t>
            </w:r>
          </w:p>
          <w:p w14:paraId="78837F0F"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 xml:space="preserve">Professional </w:t>
            </w:r>
            <w:r w:rsidRPr="0015321B">
              <w:rPr>
                <w:rFonts w:ascii="Times New Roman" w:eastAsia="Times New Roman" w:hAnsi="Times New Roman" w:cs="Times New Roman"/>
                <w:sz w:val="24"/>
                <w:szCs w:val="24"/>
              </w:rPr>
              <w:lastRenderedPageBreak/>
              <w:t>Presentation</w:t>
            </w:r>
          </w:p>
          <w:p w14:paraId="67AE4F51"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Teach or Train</w:t>
            </w:r>
          </w:p>
          <w:p w14:paraId="2525D3C8"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Teaching Strategies</w:t>
            </w:r>
          </w:p>
          <w:p w14:paraId="373A7513" w14:textId="727834FC"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Check the national website for online events</w:t>
            </w:r>
          </w:p>
          <w:p w14:paraId="58AA3670"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Check the website for Skill Events</w:t>
            </w:r>
          </w:p>
          <w:p w14:paraId="79850ED3"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9479F79" w14:textId="77777777" w:rsidTr="00EB14B0">
        <w:tc>
          <w:tcPr>
            <w:tcW w:w="197" w:type="pct"/>
            <w:shd w:val="clear" w:color="auto" w:fill="FFFFFF" w:themeFill="background1"/>
          </w:tcPr>
          <w:p w14:paraId="1A3B5007" w14:textId="583659B2"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73</w:t>
            </w:r>
          </w:p>
        </w:tc>
        <w:tc>
          <w:tcPr>
            <w:tcW w:w="899" w:type="pct"/>
            <w:shd w:val="clear" w:color="auto" w:fill="FFFFFF" w:themeFill="background1"/>
            <w:tcMar>
              <w:top w:w="43" w:type="dxa"/>
              <w:left w:w="115" w:type="dxa"/>
              <w:bottom w:w="43" w:type="dxa"/>
              <w:right w:w="115" w:type="dxa"/>
            </w:tcMar>
          </w:tcPr>
          <w:p w14:paraId="7079DF87" w14:textId="381BE492"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Describe developmentally appropriate behavior for a child at each stage of development. </w:t>
            </w:r>
          </w:p>
        </w:tc>
        <w:tc>
          <w:tcPr>
            <w:tcW w:w="1234" w:type="pct"/>
          </w:tcPr>
          <w:p w14:paraId="211C85E4"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Description should include</w:t>
            </w:r>
          </w:p>
          <w:p w14:paraId="5E492EED" w14:textId="77777777" w:rsidR="00EB14B0" w:rsidRPr="00035BEB" w:rsidRDefault="00EB14B0">
            <w:pPr>
              <w:numPr>
                <w:ilvl w:val="0"/>
                <w:numId w:val="105"/>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behaviors as developmentally appropriate or inappropriate for each stage</w:t>
            </w:r>
          </w:p>
          <w:p w14:paraId="389A35A8" w14:textId="77777777" w:rsidR="00EB14B0" w:rsidRPr="00035BEB" w:rsidRDefault="00EB14B0">
            <w:pPr>
              <w:numPr>
                <w:ilvl w:val="0"/>
                <w:numId w:val="105"/>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ways to encourage appropriate behavior at each stage.</w:t>
            </w:r>
          </w:p>
          <w:p w14:paraId="0F0935AA"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Description should also include developmentally appropriate strategies at each stage for</w:t>
            </w:r>
          </w:p>
          <w:p w14:paraId="6F5C871B"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understanding reasons for a child’s behavior</w:t>
            </w:r>
          </w:p>
          <w:p w14:paraId="4BB81A88" w14:textId="77777777" w:rsidR="00EB14B0"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communicating effectively</w:t>
            </w:r>
          </w:p>
          <w:p w14:paraId="70DEB9D5"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modeling behaviors or expectations (i.e., role playing)</w:t>
            </w:r>
          </w:p>
          <w:p w14:paraId="2B8C05D5"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setting limits and establishing rules</w:t>
            </w:r>
          </w:p>
          <w:p w14:paraId="35C8941F"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using positive reinforcement</w:t>
            </w:r>
          </w:p>
          <w:p w14:paraId="6AE737A2"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alternates to timeout (e.g., safe space, emotional regulation, ignoring certain </w:t>
            </w:r>
            <w:r>
              <w:rPr>
                <w:rFonts w:ascii="Times New Roman" w:eastAsia="Times New Roman" w:hAnsi="Times New Roman" w:cs="Times New Roman"/>
                <w:sz w:val="24"/>
                <w:szCs w:val="24"/>
              </w:rPr>
              <w:lastRenderedPageBreak/>
              <w:t xml:space="preserve">behaviors) </w:t>
            </w:r>
            <w:r w:rsidRPr="00035BEB">
              <w:rPr>
                <w:rFonts w:ascii="Times New Roman" w:eastAsia="Times New Roman" w:hAnsi="Times New Roman" w:cs="Times New Roman"/>
                <w:sz w:val="24"/>
                <w:szCs w:val="24"/>
              </w:rPr>
              <w:t>redirecting a child’s attention</w:t>
            </w:r>
          </w:p>
          <w:p w14:paraId="434E41E7"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determining and using natural and logical consequences</w:t>
            </w:r>
          </w:p>
          <w:p w14:paraId="2C432518" w14:textId="77777777" w:rsidR="00EB14B0" w:rsidRPr="00035BEB"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avoiding coercive behavior (e.g., corporal punishment)</w:t>
            </w:r>
          </w:p>
          <w:p w14:paraId="26F2CBF5" w14:textId="77777777" w:rsidR="00EB14B0" w:rsidRDefault="00EB14B0">
            <w:pPr>
              <w:numPr>
                <w:ilvl w:val="0"/>
                <w:numId w:val="10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making accommodations for a child with </w:t>
            </w:r>
            <w:r>
              <w:rPr>
                <w:rFonts w:ascii="Times New Roman" w:eastAsia="Times New Roman" w:hAnsi="Times New Roman" w:cs="Times New Roman"/>
                <w:sz w:val="24"/>
                <w:szCs w:val="24"/>
              </w:rPr>
              <w:t xml:space="preserve">varying </w:t>
            </w:r>
            <w:r w:rsidRPr="00035BEB">
              <w:rPr>
                <w:rFonts w:ascii="Times New Roman" w:eastAsia="Times New Roman" w:hAnsi="Times New Roman" w:cs="Times New Roman"/>
                <w:sz w:val="24"/>
                <w:szCs w:val="24"/>
              </w:rPr>
              <w:t>needs. </w:t>
            </w:r>
          </w:p>
          <w:p w14:paraId="4B873F5C" w14:textId="77777777" w:rsidR="00EB14B0"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w:t>
            </w:r>
          </w:p>
          <w:p w14:paraId="0E8126B9" w14:textId="1E967F98" w:rsidR="00EB14B0" w:rsidRPr="00277FE2" w:rsidRDefault="00EB14B0" w:rsidP="00EB14B0">
            <w:pPr>
              <w:rPr>
                <w:rFonts w:ascii="Times New Roman" w:eastAsia="Times New Roman" w:hAnsi="Times New Roman" w:cs="Times New Roman"/>
                <w:sz w:val="24"/>
                <w:szCs w:val="24"/>
              </w:rPr>
            </w:pPr>
            <w:hyperlink r:id="rId35" w:history="1">
              <w:r w:rsidRPr="00D950E0">
                <w:rPr>
                  <w:rStyle w:val="Hyperlink"/>
                  <w:rFonts w:ascii="Times New Roman" w:eastAsia="Times New Roman" w:hAnsi="Times New Roman" w:cs="Times New Roman"/>
                  <w:sz w:val="24"/>
                  <w:szCs w:val="24"/>
                </w:rPr>
                <w:t>Virginia’s Early Learning and Development Standards</w:t>
              </w:r>
            </w:hyperlink>
            <w:r w:rsidRPr="00D03E8E">
              <w:rPr>
                <w:rFonts w:ascii="Times New Roman" w:eastAsia="Times New Roman" w:hAnsi="Times New Roman" w:cs="Times New Roman"/>
                <w:i/>
                <w:iCs/>
                <w:sz w:val="24"/>
                <w:szCs w:val="24"/>
              </w:rPr>
              <w:t>,</w:t>
            </w:r>
            <w:r w:rsidRPr="00D03E8E">
              <w:rPr>
                <w:rFonts w:ascii="Times New Roman" w:eastAsia="Times New Roman" w:hAnsi="Times New Roman" w:cs="Times New Roman"/>
                <w:sz w:val="24"/>
                <w:szCs w:val="24"/>
              </w:rPr>
              <w:t xml:space="preserve"> </w:t>
            </w:r>
            <w:r w:rsidRPr="00A07E08">
              <w:rPr>
                <w:rFonts w:ascii="Times New Roman" w:eastAsia="Times New Roman" w:hAnsi="Times New Roman" w:cs="Times New Roman"/>
                <w:sz w:val="24"/>
                <w:szCs w:val="24"/>
              </w:rPr>
              <w:t>V</w:t>
            </w:r>
            <w:r w:rsidRPr="00D950E0">
              <w:rPr>
                <w:rFonts w:ascii="Times New Roman" w:hAnsi="Times New Roman" w:cs="Times New Roman"/>
                <w:sz w:val="24"/>
                <w:szCs w:val="24"/>
              </w:rPr>
              <w:t>DOE</w:t>
            </w:r>
          </w:p>
        </w:tc>
        <w:tc>
          <w:tcPr>
            <w:tcW w:w="992" w:type="pct"/>
          </w:tcPr>
          <w:p w14:paraId="0EA9B586" w14:textId="77777777" w:rsidR="00EB14B0" w:rsidRDefault="00EB14B0" w:rsidP="00EB14B0">
            <w:pPr>
              <w:rPr>
                <w:rFonts w:ascii="Times New Roman" w:eastAsia="Times New Roman" w:hAnsi="Times New Roman" w:cs="Times New Roman"/>
                <w:b/>
                <w:bCs/>
                <w:sz w:val="24"/>
                <w:szCs w:val="24"/>
              </w:rPr>
            </w:pPr>
            <w:r w:rsidRPr="00035BEB">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1FA59E36" w14:textId="77777777" w:rsidR="00EB14B0" w:rsidRPr="00035BEB" w:rsidRDefault="00EB14B0" w:rsidP="00EB14B0">
            <w:pPr>
              <w:rPr>
                <w:rFonts w:ascii="Times New Roman" w:eastAsia="Times New Roman" w:hAnsi="Times New Roman" w:cs="Times New Roman"/>
                <w:sz w:val="24"/>
                <w:szCs w:val="24"/>
              </w:rPr>
            </w:pPr>
          </w:p>
          <w:p w14:paraId="2FB350DD" w14:textId="77777777" w:rsidR="00EB14B0" w:rsidRPr="00035BEB" w:rsidRDefault="00EB14B0" w:rsidP="00EB14B0">
            <w:pPr>
              <w:rPr>
                <w:rFonts w:ascii="Times New Roman" w:eastAsia="Times New Roman" w:hAnsi="Times New Roman" w:cs="Times New Roman"/>
                <w:sz w:val="24"/>
                <w:szCs w:val="24"/>
              </w:rPr>
            </w:pPr>
            <w:r w:rsidRPr="00035BEB">
              <w:rPr>
                <w:rFonts w:ascii="Times New Roman" w:eastAsia="Times New Roman" w:hAnsi="Times New Roman" w:cs="Times New Roman"/>
                <w:b/>
                <w:bCs/>
                <w:sz w:val="24"/>
                <w:szCs w:val="24"/>
              </w:rPr>
              <w:t>Thinking</w:t>
            </w:r>
          </w:p>
          <w:p w14:paraId="0D32008F" w14:textId="77777777" w:rsidR="00EB14B0" w:rsidRPr="00035BEB" w:rsidRDefault="00EB14B0">
            <w:pPr>
              <w:numPr>
                <w:ilvl w:val="0"/>
                <w:numId w:val="107"/>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What developmental expectations should parents have of their children’s behavior at different stages?</w:t>
            </w:r>
          </w:p>
          <w:p w14:paraId="524C325C" w14:textId="77777777" w:rsidR="00EB14B0" w:rsidRPr="00035BEB" w:rsidRDefault="00EB14B0">
            <w:pPr>
              <w:numPr>
                <w:ilvl w:val="0"/>
                <w:numId w:val="107"/>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Why are developmentally appropriate behavioral expectations an essential part of parenting?</w:t>
            </w:r>
          </w:p>
          <w:p w14:paraId="5034C70B" w14:textId="77777777" w:rsidR="00EB14B0" w:rsidRPr="00035BEB" w:rsidRDefault="00EB14B0">
            <w:pPr>
              <w:numPr>
                <w:ilvl w:val="0"/>
                <w:numId w:val="107"/>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What happens when parents have inappropriate behavioral expectations of children? How might children respond?</w:t>
            </w:r>
          </w:p>
          <w:p w14:paraId="13C4BFC0" w14:textId="77777777" w:rsidR="00EB14B0" w:rsidRPr="00035BEB" w:rsidRDefault="00EB14B0">
            <w:pPr>
              <w:numPr>
                <w:ilvl w:val="0"/>
                <w:numId w:val="107"/>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Where do caregivers acquire behavioral expectations of children?</w:t>
            </w:r>
          </w:p>
          <w:p w14:paraId="7DFCD88D" w14:textId="77777777" w:rsidR="00EB14B0" w:rsidRPr="00035BEB" w:rsidRDefault="00EB14B0">
            <w:pPr>
              <w:numPr>
                <w:ilvl w:val="0"/>
                <w:numId w:val="107"/>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How might guidance and discipline strategies need to </w:t>
            </w:r>
            <w:r w:rsidRPr="00035BEB">
              <w:rPr>
                <w:rFonts w:ascii="Times New Roman" w:eastAsia="Times New Roman" w:hAnsi="Times New Roman" w:cs="Times New Roman"/>
                <w:sz w:val="24"/>
                <w:szCs w:val="24"/>
              </w:rPr>
              <w:lastRenderedPageBreak/>
              <w:t>be adapted for children with special needs?</w:t>
            </w:r>
          </w:p>
          <w:p w14:paraId="680C9514" w14:textId="77777777" w:rsidR="00EB14B0" w:rsidRPr="00035BEB" w:rsidRDefault="00EB14B0" w:rsidP="00EB14B0">
            <w:pPr>
              <w:rPr>
                <w:rFonts w:ascii="Times New Roman" w:eastAsia="Times New Roman" w:hAnsi="Times New Roman" w:cs="Times New Roman"/>
                <w:sz w:val="24"/>
                <w:szCs w:val="24"/>
              </w:rPr>
            </w:pPr>
            <w:r w:rsidRPr="00035BEB">
              <w:rPr>
                <w:rFonts w:ascii="Times New Roman" w:eastAsia="Times New Roman" w:hAnsi="Times New Roman" w:cs="Times New Roman"/>
                <w:b/>
                <w:bCs/>
                <w:sz w:val="24"/>
                <w:szCs w:val="24"/>
              </w:rPr>
              <w:t>Communication</w:t>
            </w:r>
          </w:p>
          <w:p w14:paraId="45C003D8" w14:textId="77777777" w:rsidR="00EB14B0" w:rsidRPr="00035BEB" w:rsidRDefault="00EB14B0">
            <w:pPr>
              <w:numPr>
                <w:ilvl w:val="0"/>
                <w:numId w:val="108"/>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What responses might a parent have to a child's attempt at a new task if the parents have developmentally appropriate expectations? Inappropriate expectations?</w:t>
            </w:r>
          </w:p>
          <w:p w14:paraId="72605EAA" w14:textId="77777777" w:rsidR="00EB14B0" w:rsidRPr="00035BEB" w:rsidRDefault="00EB14B0">
            <w:pPr>
              <w:numPr>
                <w:ilvl w:val="0"/>
                <w:numId w:val="108"/>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What happens when parents try to use adult language and reasoning with young children?</w:t>
            </w:r>
          </w:p>
          <w:p w14:paraId="761CA0DB" w14:textId="77777777" w:rsidR="00EB14B0" w:rsidRPr="00035BEB" w:rsidRDefault="00EB14B0">
            <w:pPr>
              <w:numPr>
                <w:ilvl w:val="0"/>
                <w:numId w:val="108"/>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How can caregivers develop communication skills with children at various developmental stages?</w:t>
            </w:r>
          </w:p>
          <w:p w14:paraId="4353F090" w14:textId="77777777" w:rsidR="00EB14B0" w:rsidRPr="00035BEB" w:rsidRDefault="00EB14B0" w:rsidP="00EB14B0">
            <w:pPr>
              <w:rPr>
                <w:rFonts w:ascii="Times New Roman" w:eastAsia="Times New Roman" w:hAnsi="Times New Roman" w:cs="Times New Roman"/>
                <w:sz w:val="24"/>
                <w:szCs w:val="24"/>
              </w:rPr>
            </w:pPr>
            <w:r w:rsidRPr="00035BEB">
              <w:rPr>
                <w:rFonts w:ascii="Times New Roman" w:eastAsia="Times New Roman" w:hAnsi="Times New Roman" w:cs="Times New Roman"/>
                <w:b/>
                <w:bCs/>
                <w:sz w:val="24"/>
                <w:szCs w:val="24"/>
              </w:rPr>
              <w:t>Leadership</w:t>
            </w:r>
          </w:p>
          <w:p w14:paraId="064099A9" w14:textId="77777777" w:rsidR="00EB14B0" w:rsidRPr="00035BEB" w:rsidRDefault="00EB14B0">
            <w:pPr>
              <w:numPr>
                <w:ilvl w:val="0"/>
                <w:numId w:val="109"/>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What expectations do you think your parents have of you? What do you do to live up to these expectations?</w:t>
            </w:r>
          </w:p>
          <w:p w14:paraId="77539799" w14:textId="77777777" w:rsidR="00EB14B0" w:rsidRPr="00035BEB" w:rsidRDefault="00EB14B0">
            <w:pPr>
              <w:numPr>
                <w:ilvl w:val="0"/>
                <w:numId w:val="109"/>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What leadership skills can preschoolers learn? What can parents do to help children develop leadership skills?</w:t>
            </w:r>
          </w:p>
          <w:p w14:paraId="5CEBB30E" w14:textId="77777777" w:rsidR="00EB14B0" w:rsidRPr="00035BEB" w:rsidRDefault="00EB14B0" w:rsidP="00EB14B0">
            <w:pPr>
              <w:rPr>
                <w:rFonts w:ascii="Times New Roman" w:eastAsia="Times New Roman" w:hAnsi="Times New Roman" w:cs="Times New Roman"/>
                <w:sz w:val="24"/>
                <w:szCs w:val="24"/>
              </w:rPr>
            </w:pPr>
            <w:r w:rsidRPr="00035BEB">
              <w:rPr>
                <w:rFonts w:ascii="Times New Roman" w:eastAsia="Times New Roman" w:hAnsi="Times New Roman" w:cs="Times New Roman"/>
                <w:b/>
                <w:bCs/>
                <w:sz w:val="24"/>
                <w:szCs w:val="24"/>
              </w:rPr>
              <w:t>Management</w:t>
            </w:r>
          </w:p>
          <w:p w14:paraId="5940FE45" w14:textId="77777777" w:rsidR="00EB14B0" w:rsidRPr="00035BEB" w:rsidRDefault="00EB14B0">
            <w:pPr>
              <w:numPr>
                <w:ilvl w:val="0"/>
                <w:numId w:val="110"/>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What information </w:t>
            </w:r>
            <w:proofErr w:type="gramStart"/>
            <w:r w:rsidRPr="00035BEB">
              <w:rPr>
                <w:rFonts w:ascii="Times New Roman" w:eastAsia="Times New Roman" w:hAnsi="Times New Roman" w:cs="Times New Roman"/>
                <w:sz w:val="24"/>
                <w:szCs w:val="24"/>
              </w:rPr>
              <w:t>do</w:t>
            </w:r>
            <w:proofErr w:type="gramEnd"/>
            <w:r w:rsidRPr="00035BEB">
              <w:rPr>
                <w:rFonts w:ascii="Times New Roman" w:eastAsia="Times New Roman" w:hAnsi="Times New Roman" w:cs="Times New Roman"/>
                <w:sz w:val="24"/>
                <w:szCs w:val="24"/>
              </w:rPr>
              <w:t xml:space="preserve"> parents need to set developmentally appropriate limits for children?</w:t>
            </w:r>
          </w:p>
          <w:p w14:paraId="0B34AB59" w14:textId="77777777" w:rsidR="00EB14B0" w:rsidRPr="00BB17F4" w:rsidRDefault="00EB14B0">
            <w:pPr>
              <w:numPr>
                <w:ilvl w:val="0"/>
                <w:numId w:val="110"/>
              </w:numPr>
              <w:rPr>
                <w:rFonts w:ascii="Times New Roman" w:eastAsia="Times New Roman" w:hAnsi="Times New Roman" w:cs="Times New Roman"/>
                <w:b/>
                <w:bCs/>
                <w:sz w:val="24"/>
                <w:szCs w:val="24"/>
              </w:rPr>
            </w:pPr>
            <w:r w:rsidRPr="00035BEB">
              <w:rPr>
                <w:rFonts w:ascii="Times New Roman" w:eastAsia="Times New Roman" w:hAnsi="Times New Roman" w:cs="Times New Roman"/>
                <w:sz w:val="24"/>
                <w:szCs w:val="24"/>
              </w:rPr>
              <w:lastRenderedPageBreak/>
              <w:t>What are some reliable sources of information for setting developmentally appropriate expectations?</w:t>
            </w:r>
          </w:p>
          <w:p w14:paraId="0BB7313F" w14:textId="2195CF0B" w:rsidR="00EB14B0" w:rsidRPr="00277FE2" w:rsidRDefault="00EB14B0">
            <w:pPr>
              <w:numPr>
                <w:ilvl w:val="0"/>
                <w:numId w:val="110"/>
              </w:numPr>
              <w:rPr>
                <w:rFonts w:ascii="Times New Roman" w:eastAsia="Times New Roman" w:hAnsi="Times New Roman" w:cs="Times New Roman"/>
                <w:b/>
                <w:bCs/>
                <w:sz w:val="24"/>
                <w:szCs w:val="24"/>
              </w:rPr>
            </w:pPr>
            <w:r w:rsidRPr="00035BEB">
              <w:rPr>
                <w:rFonts w:ascii="Times New Roman" w:eastAsia="Times New Roman" w:hAnsi="Times New Roman" w:cs="Times New Roman"/>
                <w:sz w:val="24"/>
                <w:szCs w:val="24"/>
              </w:rPr>
              <w:t>What self-regulation skills can young children learn? How can parents help children learn these skills? How can teachers help? </w:t>
            </w:r>
          </w:p>
        </w:tc>
        <w:tc>
          <w:tcPr>
            <w:tcW w:w="879" w:type="pct"/>
          </w:tcPr>
          <w:p w14:paraId="0DE8ED8B" w14:textId="315470FE"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3DA43871"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5321B">
              <w:rPr>
                <w:rFonts w:ascii="Times New Roman" w:eastAsia="Times New Roman" w:hAnsi="Times New Roman" w:cs="Times New Roman"/>
                <w:b/>
                <w:sz w:val="24"/>
                <w:szCs w:val="24"/>
                <w:u w:val="single"/>
              </w:rPr>
              <w:t>Families First</w:t>
            </w:r>
          </w:p>
          <w:p w14:paraId="6016137A"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Dynamics</w:t>
            </w:r>
          </w:p>
          <w:p w14:paraId="49F613A6"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Balance</w:t>
            </w:r>
          </w:p>
          <w:p w14:paraId="005CA977"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Development</w:t>
            </w:r>
          </w:p>
          <w:p w14:paraId="7DDDEBC1"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Safety</w:t>
            </w:r>
          </w:p>
          <w:p w14:paraId="45AA4DCA" w14:textId="77777777" w:rsidR="00EB14B0" w:rsidRPr="0015321B"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Skills</w:t>
            </w:r>
          </w:p>
          <w:p w14:paraId="31771E38" w14:textId="77777777" w:rsidR="00EB14B0" w:rsidRPr="0015321B"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41CF0A08"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5321B">
              <w:rPr>
                <w:rFonts w:ascii="Times New Roman" w:eastAsia="Times New Roman" w:hAnsi="Times New Roman" w:cs="Times New Roman"/>
                <w:b/>
                <w:sz w:val="24"/>
                <w:szCs w:val="24"/>
                <w:u w:val="single"/>
              </w:rPr>
              <w:t>Power of One</w:t>
            </w:r>
          </w:p>
          <w:p w14:paraId="3EC0BDE2" w14:textId="77777777" w:rsidR="00EB14B0" w:rsidRPr="0015321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A Better You</w:t>
            </w:r>
          </w:p>
          <w:p w14:paraId="03414CF0" w14:textId="77777777" w:rsidR="00EB14B0" w:rsidRPr="0015321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Family Ties</w:t>
            </w:r>
          </w:p>
          <w:p w14:paraId="7B3151C0" w14:textId="77777777" w:rsidR="00EB14B0" w:rsidRPr="0015321B"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Working on Working</w:t>
            </w:r>
          </w:p>
          <w:p w14:paraId="2E1A264B"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3C3BD93F" w14:textId="77777777" w:rsidR="00EB14B0" w:rsidRPr="0015321B"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15321B">
              <w:rPr>
                <w:rFonts w:ascii="Times New Roman" w:eastAsia="Times New Roman" w:hAnsi="Times New Roman" w:cs="Times New Roman"/>
                <w:b/>
                <w:sz w:val="24"/>
                <w:szCs w:val="24"/>
                <w:u w:val="single"/>
              </w:rPr>
              <w:t>Competitive Event--STAR Events</w:t>
            </w:r>
          </w:p>
          <w:p w14:paraId="5F0A2319"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15321B">
              <w:rPr>
                <w:rFonts w:ascii="Times New Roman" w:eastAsia="Times New Roman" w:hAnsi="Times New Roman" w:cs="Times New Roman"/>
                <w:sz w:val="24"/>
                <w:szCs w:val="24"/>
              </w:rPr>
              <w:t>Early Childhood Education</w:t>
            </w:r>
          </w:p>
          <w:p w14:paraId="22F14E6D"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Focus on Children</w:t>
            </w:r>
          </w:p>
          <w:p w14:paraId="1E5A64FF"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Interpersonal Communications</w:t>
            </w:r>
          </w:p>
          <w:p w14:paraId="0CE1435C"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lastRenderedPageBreak/>
              <w:t>National Programs in Action</w:t>
            </w:r>
          </w:p>
          <w:p w14:paraId="38E1E728"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Professional Presentation</w:t>
            </w:r>
          </w:p>
          <w:p w14:paraId="4D6DAEFD"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Teach or Train</w:t>
            </w:r>
          </w:p>
          <w:p w14:paraId="03DF085D"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Teaching Strategies</w:t>
            </w:r>
          </w:p>
          <w:p w14:paraId="1E509335" w14:textId="5A194EB9"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Check the national website for online events</w:t>
            </w:r>
          </w:p>
          <w:p w14:paraId="142C0D4E" w14:textId="77777777" w:rsidR="00EB14B0" w:rsidRPr="0015321B"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15321B">
              <w:rPr>
                <w:rFonts w:ascii="Times New Roman" w:eastAsia="Times New Roman" w:hAnsi="Times New Roman" w:cs="Times New Roman"/>
                <w:sz w:val="24"/>
                <w:szCs w:val="24"/>
              </w:rPr>
              <w:t>Check the website for Skill Events</w:t>
            </w:r>
          </w:p>
          <w:p w14:paraId="3BEDB50E"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26FFDD2F" w14:textId="77777777" w:rsidTr="00EB14B0">
        <w:tc>
          <w:tcPr>
            <w:tcW w:w="197" w:type="pct"/>
            <w:shd w:val="clear" w:color="auto" w:fill="FFFFFF" w:themeFill="background1"/>
          </w:tcPr>
          <w:p w14:paraId="546E8769" w14:textId="65683433"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74</w:t>
            </w:r>
          </w:p>
        </w:tc>
        <w:tc>
          <w:tcPr>
            <w:tcW w:w="899" w:type="pct"/>
            <w:shd w:val="clear" w:color="auto" w:fill="FFFFFF" w:themeFill="background1"/>
            <w:tcMar>
              <w:top w:w="43" w:type="dxa"/>
              <w:left w:w="115" w:type="dxa"/>
              <w:bottom w:w="43" w:type="dxa"/>
              <w:right w:w="115" w:type="dxa"/>
            </w:tcMar>
          </w:tcPr>
          <w:p w14:paraId="2F4D9778" w14:textId="69A768A8"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Identify nurturing practices that support human growth and development. </w:t>
            </w:r>
          </w:p>
        </w:tc>
        <w:tc>
          <w:tcPr>
            <w:tcW w:w="1234" w:type="pct"/>
          </w:tcPr>
          <w:p w14:paraId="5666F6F5"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Identification should include</w:t>
            </w:r>
          </w:p>
          <w:p w14:paraId="471CED7E"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the definition of the term </w:t>
            </w:r>
            <w:r w:rsidRPr="00035BEB">
              <w:rPr>
                <w:rFonts w:ascii="Times New Roman" w:eastAsia="Times New Roman" w:hAnsi="Times New Roman" w:cs="Times New Roman"/>
                <w:i/>
                <w:iCs/>
                <w:sz w:val="24"/>
                <w:szCs w:val="24"/>
              </w:rPr>
              <w:t>nurturing</w:t>
            </w:r>
          </w:p>
          <w:p w14:paraId="3BCFE878"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needs of children at each stage of growth and development</w:t>
            </w:r>
          </w:p>
          <w:p w14:paraId="32161A70"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family environments and parental behaviors that support the growth and development of children, families, and communities</w:t>
            </w:r>
          </w:p>
          <w:p w14:paraId="1501022C"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affirmations of unconditional love</w:t>
            </w:r>
          </w:p>
          <w:p w14:paraId="62BD1066"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actions derived from assertive/supportive </w:t>
            </w:r>
            <w:r>
              <w:rPr>
                <w:rFonts w:ascii="Times New Roman" w:eastAsia="Times New Roman" w:hAnsi="Times New Roman" w:cs="Times New Roman"/>
                <w:sz w:val="24"/>
                <w:szCs w:val="24"/>
              </w:rPr>
              <w:t xml:space="preserve">or responsive </w:t>
            </w:r>
            <w:r w:rsidRPr="00035BEB">
              <w:rPr>
                <w:rFonts w:ascii="Times New Roman" w:eastAsia="Times New Roman" w:hAnsi="Times New Roman" w:cs="Times New Roman"/>
                <w:sz w:val="24"/>
                <w:szCs w:val="24"/>
              </w:rPr>
              <w:t>care</w:t>
            </w:r>
          </w:p>
          <w:p w14:paraId="0A2AFEA9"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age-appropriate play and parent-child activities</w:t>
            </w:r>
          </w:p>
          <w:p w14:paraId="2E78588F"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factors that influence self-esteem</w:t>
            </w:r>
          </w:p>
          <w:p w14:paraId="59EA4482"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communication strategies that promote positive self-esteem in children</w:t>
            </w:r>
          </w:p>
          <w:p w14:paraId="0B5311E9"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proofErr w:type="gramStart"/>
            <w:r w:rsidRPr="00035BEB">
              <w:rPr>
                <w:rFonts w:ascii="Times New Roman" w:eastAsia="Times New Roman" w:hAnsi="Times New Roman" w:cs="Times New Roman"/>
                <w:sz w:val="24"/>
                <w:szCs w:val="24"/>
              </w:rPr>
              <w:t>the</w:t>
            </w:r>
            <w:proofErr w:type="gramEnd"/>
            <w:r w:rsidRPr="00035BEB">
              <w:rPr>
                <w:rFonts w:ascii="Times New Roman" w:eastAsia="Times New Roman" w:hAnsi="Times New Roman" w:cs="Times New Roman"/>
                <w:sz w:val="24"/>
                <w:szCs w:val="24"/>
              </w:rPr>
              <w:t xml:space="preserve"> influence of stimulating environments on brain development</w:t>
            </w:r>
          </w:p>
          <w:p w14:paraId="0CE2D397" w14:textId="77777777" w:rsidR="00EB14B0" w:rsidRPr="00035BEB"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ways a child’s sense of security, ability to trust, personal initiative, and individual identity are influenced by parental relationships</w:t>
            </w:r>
          </w:p>
          <w:p w14:paraId="74DC0751" w14:textId="77777777" w:rsidR="00EB14B0"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lastRenderedPageBreak/>
              <w:t>consequences of punishment on the child/caregiver relationship</w:t>
            </w:r>
          </w:p>
          <w:p w14:paraId="3811A8DC" w14:textId="77777777" w:rsidR="00EB14B0" w:rsidRDefault="00EB14B0">
            <w:pPr>
              <w:numPr>
                <w:ilvl w:val="0"/>
                <w:numId w:val="111"/>
              </w:numPr>
              <w:spacing w:before="100" w:beforeAutospacing="1" w:after="100" w:afterAutospacing="1"/>
              <w:rPr>
                <w:rFonts w:ascii="Times New Roman" w:eastAsia="Times New Roman" w:hAnsi="Times New Roman" w:cs="Times New Roman"/>
                <w:sz w:val="24"/>
                <w:szCs w:val="24"/>
              </w:rPr>
            </w:pPr>
            <w:r w:rsidRPr="004E673A">
              <w:rPr>
                <w:rFonts w:ascii="Times New Roman" w:eastAsia="Times New Roman" w:hAnsi="Times New Roman" w:cs="Times New Roman"/>
                <w:sz w:val="24"/>
                <w:szCs w:val="24"/>
              </w:rPr>
              <w:t xml:space="preserve">ways to build protective factors </w:t>
            </w:r>
            <w:r>
              <w:rPr>
                <w:rFonts w:ascii="Times New Roman" w:eastAsia="Times New Roman" w:hAnsi="Times New Roman" w:cs="Times New Roman"/>
                <w:sz w:val="24"/>
                <w:szCs w:val="24"/>
              </w:rPr>
              <w:t>(</w:t>
            </w:r>
            <w:r w:rsidRPr="004E673A">
              <w:rPr>
                <w:rFonts w:ascii="Times New Roman" w:eastAsia="Times New Roman" w:hAnsi="Times New Roman" w:cs="Times New Roman"/>
                <w:sz w:val="24"/>
                <w:szCs w:val="24"/>
              </w:rPr>
              <w:t>e.g.</w:t>
            </w:r>
            <w:r w:rsidRPr="00D03E8E">
              <w:rPr>
                <w:rFonts w:ascii="Times New Roman" w:eastAsia="Times New Roman" w:hAnsi="Times New Roman" w:cs="Times New Roman"/>
                <w:sz w:val="24"/>
                <w:szCs w:val="24"/>
              </w:rPr>
              <w:t>,</w:t>
            </w:r>
            <w:r w:rsidRPr="00992E2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factors</w:t>
            </w:r>
            <w:r w:rsidRPr="00D03E8E">
              <w:rPr>
                <w:rFonts w:ascii="Times New Roman" w:hAnsi="Times New Roman" w:cs="Times New Roman"/>
                <w:color w:val="0A0A0A"/>
                <w:sz w:val="24"/>
                <w:szCs w:val="24"/>
                <w:shd w:val="clear" w:color="auto" w:fill="FFFFFF"/>
              </w:rPr>
              <w:t xml:space="preserve"> that decrease</w:t>
            </w:r>
            <w:r>
              <w:rPr>
                <w:rFonts w:ascii="Times New Roman" w:hAnsi="Times New Roman" w:cs="Times New Roman"/>
                <w:color w:val="0A0A0A"/>
                <w:sz w:val="24"/>
                <w:szCs w:val="24"/>
                <w:shd w:val="clear" w:color="auto" w:fill="FFFFFF"/>
              </w:rPr>
              <w:t xml:space="preserve"> </w:t>
            </w:r>
            <w:r w:rsidRPr="00D03E8E">
              <w:rPr>
                <w:rFonts w:ascii="Times New Roman" w:hAnsi="Times New Roman" w:cs="Times New Roman"/>
                <w:color w:val="0A0A0A"/>
                <w:sz w:val="24"/>
                <w:szCs w:val="24"/>
                <w:shd w:val="clear" w:color="auto" w:fill="FFFFFF"/>
              </w:rPr>
              <w:t>the potential for a negative outcome</w:t>
            </w:r>
            <w:r>
              <w:rPr>
                <w:rFonts w:ascii="Times New Roman" w:hAnsi="Times New Roman" w:cs="Times New Roman"/>
                <w:color w:val="0A0A0A"/>
                <w:sz w:val="24"/>
                <w:szCs w:val="24"/>
                <w:shd w:val="clear" w:color="auto" w:fill="FFFFFF"/>
              </w:rPr>
              <w:t xml:space="preserve"> from Adverse Childhood Experiences [ACEs]).</w:t>
            </w:r>
          </w:p>
          <w:p w14:paraId="1887D245" w14:textId="77777777" w:rsidR="00EB14B0" w:rsidRPr="00D03E8E"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Resources:</w:t>
            </w:r>
          </w:p>
          <w:p w14:paraId="2D9A6C72" w14:textId="77777777" w:rsidR="00EB14B0" w:rsidRPr="00E6300E" w:rsidRDefault="00EB14B0">
            <w:pPr>
              <w:pStyle w:val="ListParagraph"/>
              <w:numPr>
                <w:ilvl w:val="0"/>
                <w:numId w:val="224"/>
              </w:numPr>
              <w:rPr>
                <w:rStyle w:val="Hyperlink"/>
                <w:rFonts w:ascii="Times New Roman" w:hAnsi="Times New Roman" w:cs="Times New Roman"/>
                <w:sz w:val="24"/>
                <w:szCs w:val="24"/>
              </w:rPr>
            </w:pPr>
            <w:hyperlink r:id="rId36" w:history="1">
              <w:r w:rsidRPr="00E6300E">
                <w:rPr>
                  <w:rStyle w:val="Hyperlink"/>
                  <w:rFonts w:ascii="Times New Roman" w:hAnsi="Times New Roman" w:cs="Times New Roman"/>
                  <w:sz w:val="24"/>
                  <w:szCs w:val="24"/>
                </w:rPr>
                <w:t>Adverse Childhood Experiences (ACEs))</w:t>
              </w:r>
            </w:hyperlink>
            <w:r w:rsidRPr="00E6300E">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Centers for Disease Control and Prevention</w:t>
            </w:r>
          </w:p>
          <w:p w14:paraId="5AD70779" w14:textId="77777777" w:rsidR="00EB14B0" w:rsidRPr="00BB17F4" w:rsidRDefault="00EB14B0">
            <w:pPr>
              <w:pStyle w:val="ListParagraph"/>
              <w:numPr>
                <w:ilvl w:val="0"/>
                <w:numId w:val="224"/>
              </w:numPr>
              <w:rPr>
                <w:rStyle w:val="Hyperlink"/>
                <w:rFonts w:ascii="Times New Roman" w:eastAsia="Times New Roman" w:hAnsi="Times New Roman" w:cs="Times New Roman"/>
                <w:color w:val="auto"/>
                <w:sz w:val="24"/>
                <w:szCs w:val="24"/>
                <w:u w:val="none"/>
              </w:rPr>
            </w:pPr>
            <w:hyperlink r:id="rId37" w:history="1">
              <w:r w:rsidRPr="00E6300E">
                <w:rPr>
                  <w:rStyle w:val="Hyperlink"/>
                  <w:rFonts w:ascii="Times New Roman" w:hAnsi="Times New Roman" w:cs="Times New Roman"/>
                  <w:sz w:val="24"/>
                  <w:szCs w:val="24"/>
                </w:rPr>
                <w:t>Risk and Protective Factors</w:t>
              </w:r>
            </w:hyperlink>
            <w:r w:rsidRPr="00E6300E">
              <w:rPr>
                <w:rStyle w:val="Hyperlink"/>
                <w:rFonts w:ascii="Times New Roman" w:hAnsi="Times New Roman" w:cs="Times New Roman"/>
                <w:sz w:val="24"/>
                <w:szCs w:val="24"/>
              </w:rPr>
              <w:t>, C</w:t>
            </w:r>
            <w:r w:rsidRPr="00575C42">
              <w:rPr>
                <w:rStyle w:val="Hyperlink"/>
                <w:rFonts w:ascii="Times New Roman" w:hAnsi="Times New Roman" w:cs="Times New Roman"/>
                <w:sz w:val="24"/>
                <w:szCs w:val="24"/>
              </w:rPr>
              <w:t>e</w:t>
            </w:r>
            <w:r w:rsidRPr="00E6300E">
              <w:rPr>
                <w:rStyle w:val="Hyperlink"/>
                <w:rFonts w:ascii="Times New Roman" w:hAnsi="Times New Roman" w:cs="Times New Roman"/>
                <w:sz w:val="24"/>
                <w:szCs w:val="24"/>
              </w:rPr>
              <w:t>nters for Disease Control and Prevention</w:t>
            </w:r>
          </w:p>
          <w:p w14:paraId="4EB8A5A4" w14:textId="314C654D" w:rsidR="00EB14B0" w:rsidRPr="00BB17F4" w:rsidRDefault="00EB14B0">
            <w:pPr>
              <w:pStyle w:val="ListParagraph"/>
              <w:numPr>
                <w:ilvl w:val="0"/>
                <w:numId w:val="224"/>
              </w:numPr>
              <w:rPr>
                <w:rFonts w:ascii="Times New Roman" w:eastAsia="Times New Roman" w:hAnsi="Times New Roman" w:cs="Times New Roman"/>
                <w:sz w:val="24"/>
                <w:szCs w:val="24"/>
              </w:rPr>
            </w:pPr>
            <w:hyperlink r:id="rId38" w:history="1">
              <w:r w:rsidRPr="00BB17F4">
                <w:rPr>
                  <w:rStyle w:val="Hyperlink"/>
                  <w:rFonts w:ascii="Times New Roman" w:eastAsia="Times New Roman" w:hAnsi="Times New Roman" w:cs="Times New Roman"/>
                  <w:sz w:val="24"/>
                  <w:szCs w:val="24"/>
                </w:rPr>
                <w:t>Risk and Protective Factors Fact Sheet,</w:t>
              </w:r>
            </w:hyperlink>
            <w:r w:rsidRPr="00BB17F4">
              <w:rPr>
                <w:rFonts w:ascii="Times New Roman" w:eastAsia="Times New Roman" w:hAnsi="Times New Roman" w:cs="Times New Roman"/>
                <w:sz w:val="24"/>
                <w:szCs w:val="24"/>
              </w:rPr>
              <w:t xml:space="preserve"> Penn State University</w:t>
            </w:r>
          </w:p>
        </w:tc>
        <w:tc>
          <w:tcPr>
            <w:tcW w:w="992" w:type="pct"/>
          </w:tcPr>
          <w:p w14:paraId="1AE66B00"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14A39FE4"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6439ACD7"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13A8AB18" w14:textId="77777777" w:rsidR="00EB14B0" w:rsidRPr="00035BEB" w:rsidRDefault="00EB14B0">
            <w:pPr>
              <w:widowControl w:val="0"/>
              <w:numPr>
                <w:ilvl w:val="0"/>
                <w:numId w:val="11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it important to know how to nurture children and adolescents?</w:t>
            </w:r>
          </w:p>
          <w:p w14:paraId="48B87C47" w14:textId="77777777" w:rsidR="00EB14B0" w:rsidRPr="00035BEB" w:rsidRDefault="00EB14B0">
            <w:pPr>
              <w:widowControl w:val="0"/>
              <w:numPr>
                <w:ilvl w:val="0"/>
                <w:numId w:val="11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 adolescents need as much parental support as younger children?</w:t>
            </w:r>
          </w:p>
          <w:p w14:paraId="68849159" w14:textId="77777777" w:rsidR="00EB14B0" w:rsidRPr="00035BEB" w:rsidRDefault="00EB14B0">
            <w:pPr>
              <w:widowControl w:val="0"/>
              <w:numPr>
                <w:ilvl w:val="0"/>
                <w:numId w:val="11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is society affected by the structure and nurturing practices of a family system?</w:t>
            </w:r>
          </w:p>
          <w:p w14:paraId="40C8F034" w14:textId="77777777" w:rsidR="00EB14B0" w:rsidRPr="00035BEB" w:rsidRDefault="00EB14B0">
            <w:pPr>
              <w:widowControl w:val="0"/>
              <w:numPr>
                <w:ilvl w:val="0"/>
                <w:numId w:val="11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has human growth and development been influenced by historical perspectives and theories (e.g., Bandura, Bowlby, Bronfenbrenner, Erikson, Gesell, Kohlberg, Maslow, Piaget, Skinner, Vygotsky)?</w:t>
            </w:r>
          </w:p>
          <w:p w14:paraId="77B3D1CE"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4884C0A6" w14:textId="77777777" w:rsidR="00EB14B0" w:rsidRPr="00035BEB" w:rsidRDefault="00EB14B0">
            <w:pPr>
              <w:widowControl w:val="0"/>
              <w:numPr>
                <w:ilvl w:val="0"/>
                <w:numId w:val="11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messages do most parents want to send to their children?</w:t>
            </w:r>
          </w:p>
          <w:p w14:paraId="27DF810A" w14:textId="77777777" w:rsidR="00EB14B0" w:rsidRPr="00035BEB" w:rsidRDefault="00EB14B0">
            <w:pPr>
              <w:widowControl w:val="0"/>
              <w:numPr>
                <w:ilvl w:val="0"/>
                <w:numId w:val="11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lastRenderedPageBreak/>
              <w:t>What are some physical signs of positive communication between parents and children?</w:t>
            </w:r>
          </w:p>
          <w:p w14:paraId="44662337" w14:textId="77777777" w:rsidR="00EB14B0" w:rsidRPr="00035BEB" w:rsidRDefault="00EB14B0">
            <w:pPr>
              <w:widowControl w:val="0"/>
              <w:numPr>
                <w:ilvl w:val="0"/>
                <w:numId w:val="11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is communication between parents and young children similar to communication between parents and adolescents? How is it different?</w:t>
            </w:r>
          </w:p>
          <w:p w14:paraId="1D61D2DE" w14:textId="77777777" w:rsidR="00EB14B0" w:rsidRPr="00035BEB" w:rsidRDefault="00EB14B0">
            <w:pPr>
              <w:widowControl w:val="0"/>
              <w:numPr>
                <w:ilvl w:val="0"/>
                <w:numId w:val="11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can communication enhance a child’s development?</w:t>
            </w:r>
          </w:p>
          <w:p w14:paraId="4CE358FA"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48D94FDA" w14:textId="77777777" w:rsidR="00EB14B0" w:rsidRPr="00035BEB" w:rsidRDefault="00EB14B0">
            <w:pPr>
              <w:widowControl w:val="0"/>
              <w:numPr>
                <w:ilvl w:val="0"/>
                <w:numId w:val="11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problems are parents most likely to encounter with young children? With adolescents?</w:t>
            </w:r>
          </w:p>
          <w:p w14:paraId="53D940A6" w14:textId="77777777" w:rsidR="00EB14B0" w:rsidRPr="00035BEB" w:rsidRDefault="00EB14B0">
            <w:pPr>
              <w:widowControl w:val="0"/>
              <w:numPr>
                <w:ilvl w:val="0"/>
                <w:numId w:val="11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can parents use the problem-solving process with children?</w:t>
            </w:r>
          </w:p>
          <w:p w14:paraId="50921411" w14:textId="77777777" w:rsidR="00EB14B0" w:rsidRPr="00035BEB" w:rsidRDefault="00EB14B0">
            <w:pPr>
              <w:widowControl w:val="0"/>
              <w:numPr>
                <w:ilvl w:val="0"/>
                <w:numId w:val="11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conflict resolution skills do parents need to nurture children and adolescents?</w:t>
            </w:r>
          </w:p>
          <w:p w14:paraId="0F18C25F"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43E56318" w14:textId="77777777" w:rsidR="00EB14B0" w:rsidRPr="00035BEB" w:rsidRDefault="00EB14B0">
            <w:pPr>
              <w:widowControl w:val="0"/>
              <w:numPr>
                <w:ilvl w:val="0"/>
                <w:numId w:val="11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information </w:t>
            </w:r>
            <w:proofErr w:type="gramStart"/>
            <w:r w:rsidRPr="00035BEB">
              <w:rPr>
                <w:rFonts w:ascii="Times New Roman" w:hAnsi="Times New Roman" w:cs="Times New Roman"/>
                <w:sz w:val="24"/>
                <w:szCs w:val="24"/>
              </w:rPr>
              <w:t>do</w:t>
            </w:r>
            <w:proofErr w:type="gramEnd"/>
            <w:r w:rsidRPr="00035BEB">
              <w:rPr>
                <w:rFonts w:ascii="Times New Roman" w:hAnsi="Times New Roman" w:cs="Times New Roman"/>
                <w:sz w:val="24"/>
                <w:szCs w:val="24"/>
              </w:rPr>
              <w:t xml:space="preserve"> parents need to support children in a particular stage of development?</w:t>
            </w:r>
          </w:p>
          <w:p w14:paraId="603A6DDA" w14:textId="77777777" w:rsidR="00EB14B0" w:rsidRPr="00BB17F4" w:rsidRDefault="00EB14B0">
            <w:pPr>
              <w:widowControl w:val="0"/>
              <w:numPr>
                <w:ilvl w:val="0"/>
                <w:numId w:val="115"/>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What are some reliable sources of information about nurturing children and adolescents?</w:t>
            </w:r>
          </w:p>
          <w:p w14:paraId="1CB7769F" w14:textId="5F050FC2" w:rsidR="00EB14B0" w:rsidRPr="00277FE2" w:rsidRDefault="00EB14B0">
            <w:pPr>
              <w:widowControl w:val="0"/>
              <w:numPr>
                <w:ilvl w:val="0"/>
                <w:numId w:val="115"/>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lastRenderedPageBreak/>
              <w:t>How can parents manage to provide quality time for family activities? </w:t>
            </w:r>
          </w:p>
        </w:tc>
        <w:tc>
          <w:tcPr>
            <w:tcW w:w="879" w:type="pct"/>
          </w:tcPr>
          <w:p w14:paraId="454E76C5" w14:textId="6C9022E2"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9.LU, 9.C, 10.RV, 10.LU, 10.C, 11.RV, 11.LU, 11.C, 12.RV, 12.LU, 12.C</w:t>
            </w:r>
          </w:p>
        </w:tc>
        <w:tc>
          <w:tcPr>
            <w:tcW w:w="799" w:type="pct"/>
          </w:tcPr>
          <w:p w14:paraId="610CAC9D"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B7ADC">
              <w:rPr>
                <w:rFonts w:ascii="Times New Roman" w:eastAsia="Times New Roman" w:hAnsi="Times New Roman" w:cs="Times New Roman"/>
                <w:b/>
                <w:sz w:val="24"/>
                <w:szCs w:val="24"/>
                <w:u w:val="single"/>
              </w:rPr>
              <w:t>Families First</w:t>
            </w:r>
          </w:p>
          <w:p w14:paraId="3E46F394"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Dynamics</w:t>
            </w:r>
          </w:p>
          <w:p w14:paraId="42FB47DC"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Balance</w:t>
            </w:r>
          </w:p>
          <w:p w14:paraId="3D00AD9F"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Development</w:t>
            </w:r>
          </w:p>
          <w:p w14:paraId="5E117969"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Safety</w:t>
            </w:r>
          </w:p>
          <w:p w14:paraId="5F6BAA60"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Skills</w:t>
            </w:r>
          </w:p>
          <w:p w14:paraId="40742108" w14:textId="77777777" w:rsidR="00EB14B0" w:rsidRPr="00DB7ADC"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422408EC"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B7ADC">
              <w:rPr>
                <w:rFonts w:ascii="Times New Roman" w:eastAsia="Times New Roman" w:hAnsi="Times New Roman" w:cs="Times New Roman"/>
                <w:b/>
                <w:sz w:val="24"/>
                <w:szCs w:val="24"/>
                <w:u w:val="single"/>
              </w:rPr>
              <w:t>Power of One</w:t>
            </w:r>
          </w:p>
          <w:p w14:paraId="7B77177A" w14:textId="77777777" w:rsidR="00EB14B0" w:rsidRPr="00DB7AD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A Better You</w:t>
            </w:r>
          </w:p>
          <w:p w14:paraId="22CCAA0B" w14:textId="77777777" w:rsidR="00EB14B0" w:rsidRPr="00DB7AD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Family Ties</w:t>
            </w:r>
          </w:p>
          <w:p w14:paraId="20A43241" w14:textId="77777777" w:rsidR="00EB14B0" w:rsidRPr="00DB7AD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Working on Working</w:t>
            </w:r>
          </w:p>
          <w:p w14:paraId="56289B50" w14:textId="77777777" w:rsidR="00EB14B0" w:rsidRPr="00DB7ADC"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6A328A9A"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B7ADC">
              <w:rPr>
                <w:rFonts w:ascii="Times New Roman" w:eastAsia="Times New Roman" w:hAnsi="Times New Roman" w:cs="Times New Roman"/>
                <w:b/>
                <w:sz w:val="24"/>
                <w:szCs w:val="24"/>
                <w:u w:val="single"/>
              </w:rPr>
              <w:t>Competitive Event--STAR Events</w:t>
            </w:r>
          </w:p>
          <w:p w14:paraId="2FFC2BA9"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DB7ADC">
              <w:rPr>
                <w:rFonts w:ascii="Times New Roman" w:eastAsia="Times New Roman" w:hAnsi="Times New Roman" w:cs="Times New Roman"/>
                <w:sz w:val="24"/>
                <w:szCs w:val="24"/>
              </w:rPr>
              <w:t>Early Childhood Education</w:t>
            </w:r>
          </w:p>
          <w:p w14:paraId="7823B394"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Focus on Children</w:t>
            </w:r>
          </w:p>
          <w:p w14:paraId="0CAD3605"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Interpersonal Communications</w:t>
            </w:r>
          </w:p>
          <w:p w14:paraId="6BFE1E07"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National Programs in Action</w:t>
            </w:r>
          </w:p>
          <w:p w14:paraId="0ED2E5F0"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Professional Presentation</w:t>
            </w:r>
          </w:p>
          <w:p w14:paraId="4BCBD12C"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lastRenderedPageBreak/>
              <w:t>Teach or Train</w:t>
            </w:r>
          </w:p>
          <w:p w14:paraId="65246C89"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Teaching Strategies</w:t>
            </w:r>
          </w:p>
          <w:p w14:paraId="41649EA8" w14:textId="7E9E1A58"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Check the national website for online events</w:t>
            </w:r>
          </w:p>
          <w:p w14:paraId="4C277988"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Check the website for Skill Events</w:t>
            </w:r>
          </w:p>
          <w:p w14:paraId="6E2F4891"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62013D07" w14:textId="77777777" w:rsidTr="00EB14B0">
        <w:tc>
          <w:tcPr>
            <w:tcW w:w="197" w:type="pct"/>
          </w:tcPr>
          <w:p w14:paraId="1FA0E664" w14:textId="13BE3BDF"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p>
        </w:tc>
        <w:tc>
          <w:tcPr>
            <w:tcW w:w="899" w:type="pct"/>
            <w:shd w:val="clear" w:color="auto" w:fill="FFFFFF" w:themeFill="background1"/>
            <w:tcMar>
              <w:top w:w="43" w:type="dxa"/>
              <w:left w:w="115" w:type="dxa"/>
              <w:bottom w:w="43" w:type="dxa"/>
              <w:right w:w="115" w:type="dxa"/>
            </w:tcMar>
          </w:tcPr>
          <w:p w14:paraId="7AB34DAF" w14:textId="040B980E"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Demonstrate developmentally appropriate communication skills</w:t>
            </w:r>
            <w:r>
              <w:rPr>
                <w:rFonts w:ascii="Times New Roman" w:eastAsia="Times New Roman" w:hAnsi="Times New Roman" w:cs="Times New Roman"/>
                <w:sz w:val="24"/>
                <w:szCs w:val="24"/>
              </w:rPr>
              <w:t xml:space="preserve"> between a caregiver adult and a child.</w:t>
            </w:r>
          </w:p>
        </w:tc>
        <w:tc>
          <w:tcPr>
            <w:tcW w:w="1234" w:type="pct"/>
          </w:tcPr>
          <w:p w14:paraId="4BD513D9"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Demonstration should include</w:t>
            </w:r>
          </w:p>
          <w:p w14:paraId="48673F9A" w14:textId="77777777" w:rsidR="00EB14B0" w:rsidRPr="00035BEB" w:rsidRDefault="00EB14B0">
            <w:pPr>
              <w:numPr>
                <w:ilvl w:val="0"/>
                <w:numId w:val="13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roleplay</w:t>
            </w:r>
            <w:r>
              <w:rPr>
                <w:rFonts w:ascii="Times New Roman" w:eastAsia="Times New Roman" w:hAnsi="Times New Roman" w:cs="Times New Roman"/>
                <w:sz w:val="24"/>
                <w:szCs w:val="24"/>
              </w:rPr>
              <w:t>ing</w:t>
            </w:r>
            <w:r w:rsidRPr="00035BEB">
              <w:rPr>
                <w:rFonts w:ascii="Times New Roman" w:eastAsia="Times New Roman" w:hAnsi="Times New Roman" w:cs="Times New Roman"/>
                <w:sz w:val="24"/>
                <w:szCs w:val="24"/>
              </w:rPr>
              <w:t xml:space="preserve"> between a parent and a child illustrating communication that would encourage or hinder development at each stage</w:t>
            </w:r>
          </w:p>
          <w:p w14:paraId="3BFFD3A2" w14:textId="77777777" w:rsidR="00EB14B0" w:rsidRPr="00035BEB" w:rsidRDefault="00EB14B0">
            <w:pPr>
              <w:numPr>
                <w:ilvl w:val="0"/>
                <w:numId w:val="13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strategies that promote positive self-esteem, such as providing words and other forms of encouragement and delivering messages of affirmation and unconditional love</w:t>
            </w:r>
          </w:p>
          <w:p w14:paraId="6066BBC6" w14:textId="77777777" w:rsidR="00EB14B0" w:rsidRDefault="00EB14B0">
            <w:pPr>
              <w:numPr>
                <w:ilvl w:val="0"/>
                <w:numId w:val="13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techniques for effective listening</w:t>
            </w:r>
            <w:r>
              <w:rPr>
                <w:rFonts w:ascii="Times New Roman" w:eastAsia="Times New Roman" w:hAnsi="Times New Roman" w:cs="Times New Roman"/>
                <w:sz w:val="24"/>
                <w:szCs w:val="24"/>
              </w:rPr>
              <w:t xml:space="preserve"> (e.g., body language, eye contact, being at the child’s level)</w:t>
            </w:r>
          </w:p>
          <w:p w14:paraId="603E9789" w14:textId="77777777" w:rsidR="00EB14B0" w:rsidRDefault="00EB14B0">
            <w:pPr>
              <w:numPr>
                <w:ilvl w:val="0"/>
                <w:numId w:val="13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strategies for overcoming barriers to constructive communication. </w:t>
            </w:r>
          </w:p>
          <w:p w14:paraId="5C483F3B" w14:textId="77777777" w:rsidR="00EB14B0" w:rsidRDefault="00EB14B0" w:rsidP="00EB14B0">
            <w:pPr>
              <w:rPr>
                <w:rFonts w:ascii="Times New Roman" w:eastAsia="Times New Roman" w:hAnsi="Times New Roman" w:cs="Times New Roman"/>
                <w:b/>
                <w:bCs/>
                <w:sz w:val="24"/>
                <w:szCs w:val="24"/>
              </w:rPr>
            </w:pPr>
            <w:r w:rsidRPr="00E6300E">
              <w:rPr>
                <w:rFonts w:ascii="Times New Roman" w:eastAsia="Times New Roman" w:hAnsi="Times New Roman" w:cs="Times New Roman"/>
                <w:b/>
                <w:bCs/>
                <w:sz w:val="24"/>
                <w:szCs w:val="24"/>
              </w:rPr>
              <w:t>Teacher Resources:</w:t>
            </w:r>
          </w:p>
          <w:p w14:paraId="5AAE99D1" w14:textId="77777777" w:rsidR="00EB14B0" w:rsidRDefault="00EB14B0">
            <w:pPr>
              <w:pStyle w:val="ListParagraph"/>
              <w:numPr>
                <w:ilvl w:val="0"/>
                <w:numId w:val="227"/>
              </w:numPr>
              <w:rPr>
                <w:rFonts w:ascii="Times New Roman" w:eastAsia="Times New Roman" w:hAnsi="Times New Roman" w:cs="Times New Roman"/>
                <w:sz w:val="24"/>
                <w:szCs w:val="24"/>
              </w:rPr>
            </w:pPr>
            <w:hyperlink r:id="rId39" w:history="1">
              <w:r w:rsidRPr="000501E6">
                <w:rPr>
                  <w:rStyle w:val="Hyperlink"/>
                  <w:rFonts w:ascii="Times New Roman" w:eastAsia="Times New Roman" w:hAnsi="Times New Roman" w:cs="Times New Roman"/>
                  <w:sz w:val="24"/>
                  <w:szCs w:val="24"/>
                </w:rPr>
                <w:t>Classroom Strategies – ECE Resource Hub</w:t>
              </w:r>
            </w:hyperlink>
            <w:r>
              <w:rPr>
                <w:rFonts w:ascii="Times New Roman" w:eastAsia="Times New Roman" w:hAnsi="Times New Roman" w:cs="Times New Roman"/>
                <w:sz w:val="24"/>
                <w:szCs w:val="24"/>
              </w:rPr>
              <w:t>, Center for the Advanced Study of Teaching and Learning (CASTL), University of Virginia</w:t>
            </w:r>
          </w:p>
          <w:p w14:paraId="2FE4A6ED" w14:textId="77777777" w:rsidR="00EB14B0" w:rsidRDefault="00EB14B0">
            <w:pPr>
              <w:pStyle w:val="ListParagraph"/>
              <w:numPr>
                <w:ilvl w:val="0"/>
                <w:numId w:val="227"/>
              </w:numPr>
              <w:rPr>
                <w:rFonts w:ascii="Times New Roman" w:eastAsia="Times New Roman" w:hAnsi="Times New Roman" w:cs="Times New Roman"/>
                <w:sz w:val="24"/>
                <w:szCs w:val="24"/>
              </w:rPr>
            </w:pPr>
            <w:hyperlink r:id="rId40" w:history="1">
              <w:r w:rsidRPr="00E6300E">
                <w:rPr>
                  <w:rStyle w:val="Hyperlink"/>
                  <w:rFonts w:ascii="Times New Roman" w:eastAsia="Times New Roman" w:hAnsi="Times New Roman" w:cs="Times New Roman"/>
                  <w:sz w:val="24"/>
                  <w:szCs w:val="24"/>
                </w:rPr>
                <w:t>School Readiness and Early Childhood Classroom Learning,</w:t>
              </w:r>
            </w:hyperlink>
            <w:r w:rsidRPr="00E630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VDOE</w:t>
            </w:r>
          </w:p>
          <w:p w14:paraId="4BB83E17" w14:textId="0342AC9D" w:rsidR="00EB14B0" w:rsidRPr="00BB17F4" w:rsidRDefault="00EB14B0">
            <w:pPr>
              <w:pStyle w:val="ListParagraph"/>
              <w:numPr>
                <w:ilvl w:val="0"/>
                <w:numId w:val="227"/>
              </w:numPr>
              <w:rPr>
                <w:rFonts w:ascii="Times New Roman" w:eastAsia="Times New Roman" w:hAnsi="Times New Roman" w:cs="Times New Roman"/>
                <w:sz w:val="24"/>
                <w:szCs w:val="24"/>
              </w:rPr>
            </w:pPr>
            <w:hyperlink r:id="rId41" w:history="1">
              <w:r w:rsidRPr="00BB17F4">
                <w:rPr>
                  <w:rStyle w:val="Hyperlink"/>
                  <w:rFonts w:ascii="Times New Roman" w:eastAsia="Times New Roman" w:hAnsi="Times New Roman" w:cs="Times New Roman"/>
                  <w:sz w:val="24"/>
                  <w:szCs w:val="24"/>
                </w:rPr>
                <w:t>Take-Home Strategies - ECE Resource Hub</w:t>
              </w:r>
            </w:hyperlink>
            <w:r w:rsidRPr="00BB17F4">
              <w:rPr>
                <w:rFonts w:ascii="Times New Roman" w:eastAsia="Times New Roman" w:hAnsi="Times New Roman" w:cs="Times New Roman"/>
                <w:sz w:val="24"/>
                <w:szCs w:val="24"/>
              </w:rPr>
              <w:t>, Center for the Advanced Study of Teaching and Learning (CASTL), University of Virginia</w:t>
            </w:r>
          </w:p>
        </w:tc>
        <w:tc>
          <w:tcPr>
            <w:tcW w:w="992" w:type="pct"/>
          </w:tcPr>
          <w:p w14:paraId="712E000B"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0CC4A707"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6F4862ED"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4707FE75" w14:textId="77777777" w:rsidR="00EB14B0" w:rsidRPr="00035BEB" w:rsidRDefault="00EB14B0">
            <w:pPr>
              <w:widowControl w:val="0"/>
              <w:numPr>
                <w:ilvl w:val="0"/>
                <w:numId w:val="13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effective communication important in forming positive parent-child relationships?</w:t>
            </w:r>
          </w:p>
          <w:p w14:paraId="18B998C3" w14:textId="77777777" w:rsidR="00EB14B0" w:rsidRPr="00035BEB" w:rsidRDefault="00EB14B0">
            <w:pPr>
              <w:widowControl w:val="0"/>
              <w:numPr>
                <w:ilvl w:val="0"/>
                <w:numId w:val="13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does a parent's communication with </w:t>
            </w:r>
            <w:r>
              <w:rPr>
                <w:rFonts w:ascii="Times New Roman" w:hAnsi="Times New Roman" w:cs="Times New Roman"/>
                <w:sz w:val="24"/>
                <w:szCs w:val="24"/>
              </w:rPr>
              <w:t xml:space="preserve">their </w:t>
            </w:r>
            <w:r w:rsidRPr="00035BEB">
              <w:rPr>
                <w:rFonts w:ascii="Times New Roman" w:hAnsi="Times New Roman" w:cs="Times New Roman"/>
                <w:sz w:val="24"/>
                <w:szCs w:val="24"/>
              </w:rPr>
              <w:t>child affect development?</w:t>
            </w:r>
          </w:p>
          <w:p w14:paraId="2326248B" w14:textId="77777777" w:rsidR="00EB14B0" w:rsidRPr="00035BEB" w:rsidRDefault="00EB14B0">
            <w:pPr>
              <w:widowControl w:val="0"/>
              <w:numPr>
                <w:ilvl w:val="0"/>
                <w:numId w:val="13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it important to talk to newborns and infants even though they cannot talk back?</w:t>
            </w:r>
          </w:p>
          <w:p w14:paraId="0954A8B7" w14:textId="77777777" w:rsidR="00EB14B0" w:rsidRPr="00035BEB" w:rsidRDefault="00EB14B0">
            <w:pPr>
              <w:widowControl w:val="0"/>
              <w:numPr>
                <w:ilvl w:val="0"/>
                <w:numId w:val="13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do newborns and infants communicate with others?</w:t>
            </w:r>
          </w:p>
          <w:p w14:paraId="0FD91B26"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16F329CB" w14:textId="77777777" w:rsidR="00EB14B0" w:rsidRPr="00035BEB" w:rsidRDefault="00EB14B0">
            <w:pPr>
              <w:widowControl w:val="0"/>
              <w:numPr>
                <w:ilvl w:val="0"/>
                <w:numId w:val="13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characteristics of good parent-child communication?</w:t>
            </w:r>
          </w:p>
          <w:p w14:paraId="099711F0" w14:textId="77777777" w:rsidR="00EB14B0" w:rsidRPr="00035BEB" w:rsidRDefault="00EB14B0">
            <w:pPr>
              <w:widowControl w:val="0"/>
              <w:numPr>
                <w:ilvl w:val="0"/>
                <w:numId w:val="13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Where do individuals acquire attitudes and beliefs about good parent-child communication?</w:t>
            </w:r>
          </w:p>
          <w:p w14:paraId="0397D8B7" w14:textId="77777777" w:rsidR="00EB14B0" w:rsidRPr="00035BEB" w:rsidRDefault="00EB14B0">
            <w:pPr>
              <w:widowControl w:val="0"/>
              <w:numPr>
                <w:ilvl w:val="0"/>
                <w:numId w:val="13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types of nonverbal communication can parents and caregivers use to encourage children?</w:t>
            </w:r>
          </w:p>
          <w:p w14:paraId="7361A49E" w14:textId="77777777" w:rsidR="00EB14B0" w:rsidRPr="00035BEB" w:rsidRDefault="00EB14B0">
            <w:pPr>
              <w:widowControl w:val="0"/>
              <w:numPr>
                <w:ilvl w:val="0"/>
                <w:numId w:val="13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Why is it important for children to feel safe when </w:t>
            </w:r>
            <w:r w:rsidRPr="00035BEB">
              <w:rPr>
                <w:rFonts w:ascii="Times New Roman" w:hAnsi="Times New Roman" w:cs="Times New Roman"/>
                <w:sz w:val="24"/>
                <w:szCs w:val="24"/>
              </w:rPr>
              <w:lastRenderedPageBreak/>
              <w:t>communicating with parents?</w:t>
            </w:r>
          </w:p>
          <w:p w14:paraId="03F52DD3"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6FEBA4D5" w14:textId="77777777" w:rsidR="00EB14B0" w:rsidRPr="00035BEB" w:rsidRDefault="00EB14B0">
            <w:pPr>
              <w:widowControl w:val="0"/>
              <w:numPr>
                <w:ilvl w:val="0"/>
                <w:numId w:val="13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part do I-messages play in positive parent-child communication?</w:t>
            </w:r>
          </w:p>
          <w:p w14:paraId="3E1F6D86" w14:textId="77777777" w:rsidR="00EB14B0" w:rsidRPr="00035BEB" w:rsidRDefault="00EB14B0">
            <w:pPr>
              <w:widowControl w:val="0"/>
              <w:numPr>
                <w:ilvl w:val="0"/>
                <w:numId w:val="13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factors determine </w:t>
            </w:r>
            <w:r>
              <w:rPr>
                <w:rFonts w:ascii="Times New Roman" w:hAnsi="Times New Roman" w:cs="Times New Roman"/>
                <w:sz w:val="24"/>
                <w:szCs w:val="24"/>
              </w:rPr>
              <w:t>one’s</w:t>
            </w:r>
            <w:r w:rsidRPr="00035BEB">
              <w:rPr>
                <w:rFonts w:ascii="Times New Roman" w:hAnsi="Times New Roman" w:cs="Times New Roman"/>
                <w:sz w:val="24"/>
                <w:szCs w:val="24"/>
              </w:rPr>
              <w:t xml:space="preserve"> listening abilities? How can parents improve listening skills?</w:t>
            </w:r>
          </w:p>
          <w:p w14:paraId="56B9881E"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26A7C9F5" w14:textId="77777777" w:rsidR="00EB14B0" w:rsidRPr="00035BEB" w:rsidRDefault="00EB14B0">
            <w:pPr>
              <w:widowControl w:val="0"/>
              <w:numPr>
                <w:ilvl w:val="0"/>
                <w:numId w:val="13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information </w:t>
            </w:r>
            <w:proofErr w:type="gramStart"/>
            <w:r w:rsidRPr="00035BEB">
              <w:rPr>
                <w:rFonts w:ascii="Times New Roman" w:hAnsi="Times New Roman" w:cs="Times New Roman"/>
                <w:sz w:val="24"/>
                <w:szCs w:val="24"/>
              </w:rPr>
              <w:t>do</w:t>
            </w:r>
            <w:proofErr w:type="gramEnd"/>
            <w:r w:rsidRPr="00035BEB">
              <w:rPr>
                <w:rFonts w:ascii="Times New Roman" w:hAnsi="Times New Roman" w:cs="Times New Roman"/>
                <w:sz w:val="24"/>
                <w:szCs w:val="24"/>
              </w:rPr>
              <w:t xml:space="preserve"> individuals need to demonstrate appropriate communication skills to use with children at varying growth and development stages?</w:t>
            </w:r>
          </w:p>
          <w:p w14:paraId="0DFB746E" w14:textId="77777777" w:rsidR="00EB14B0" w:rsidRPr="00035BEB" w:rsidRDefault="00EB14B0">
            <w:pPr>
              <w:widowControl w:val="0"/>
              <w:numPr>
                <w:ilvl w:val="0"/>
                <w:numId w:val="13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communication skills do parents need to teach a child a new skill, to correct behavior, to deny a child's request, to praise a child's accomplishments?</w:t>
            </w:r>
          </w:p>
          <w:p w14:paraId="02AE4AD3" w14:textId="77777777" w:rsidR="00EB14B0" w:rsidRPr="00035BEB" w:rsidRDefault="00EB14B0">
            <w:pPr>
              <w:widowControl w:val="0"/>
              <w:numPr>
                <w:ilvl w:val="0"/>
                <w:numId w:val="13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communication style </w:t>
            </w:r>
            <w:proofErr w:type="gramStart"/>
            <w:r w:rsidRPr="00035BEB">
              <w:rPr>
                <w:rFonts w:ascii="Times New Roman" w:hAnsi="Times New Roman" w:cs="Times New Roman"/>
                <w:sz w:val="24"/>
                <w:szCs w:val="24"/>
              </w:rPr>
              <w:t>do</w:t>
            </w:r>
            <w:proofErr w:type="gramEnd"/>
            <w:r w:rsidRPr="00035BEB">
              <w:rPr>
                <w:rFonts w:ascii="Times New Roman" w:hAnsi="Times New Roman" w:cs="Times New Roman"/>
                <w:sz w:val="24"/>
                <w:szCs w:val="24"/>
              </w:rPr>
              <w:t xml:space="preserve"> your parents use with you? What communication styles will you use with your future children? How are these styles similar and different? </w:t>
            </w:r>
          </w:p>
          <w:p w14:paraId="7632DA95" w14:textId="77777777" w:rsidR="00EB14B0" w:rsidRPr="00277FE2" w:rsidRDefault="00EB14B0" w:rsidP="00EB14B0">
            <w:pPr>
              <w:rPr>
                <w:rFonts w:ascii="Times New Roman" w:eastAsia="Times New Roman" w:hAnsi="Times New Roman" w:cs="Times New Roman"/>
                <w:b/>
                <w:bCs/>
                <w:sz w:val="24"/>
                <w:szCs w:val="24"/>
              </w:rPr>
            </w:pPr>
          </w:p>
        </w:tc>
        <w:tc>
          <w:tcPr>
            <w:tcW w:w="879" w:type="pct"/>
          </w:tcPr>
          <w:p w14:paraId="17F88B5B" w14:textId="7379303B"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9.LU, 9.C, 10.LU, 10.C, 11.LU, 11.C, 12.LU, 12.C</w:t>
            </w:r>
          </w:p>
        </w:tc>
        <w:tc>
          <w:tcPr>
            <w:tcW w:w="799" w:type="pct"/>
          </w:tcPr>
          <w:p w14:paraId="42B12691"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B7ADC">
              <w:rPr>
                <w:rFonts w:ascii="Times New Roman" w:eastAsia="Times New Roman" w:hAnsi="Times New Roman" w:cs="Times New Roman"/>
                <w:b/>
                <w:sz w:val="24"/>
                <w:szCs w:val="24"/>
                <w:u w:val="single"/>
              </w:rPr>
              <w:t>Families First</w:t>
            </w:r>
          </w:p>
          <w:p w14:paraId="212153FB"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Dynamics</w:t>
            </w:r>
          </w:p>
          <w:p w14:paraId="169F8CB8"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Balance</w:t>
            </w:r>
          </w:p>
          <w:p w14:paraId="01E61BBB"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Development</w:t>
            </w:r>
          </w:p>
          <w:p w14:paraId="73C280D7"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Safety</w:t>
            </w:r>
          </w:p>
          <w:p w14:paraId="07D5A2E2" w14:textId="77777777" w:rsidR="00EB14B0" w:rsidRPr="00DB7ADC"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Skills</w:t>
            </w:r>
          </w:p>
          <w:p w14:paraId="29D67C5D" w14:textId="77777777" w:rsidR="00EB14B0" w:rsidRPr="00DB7ADC"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46DC178"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B7ADC">
              <w:rPr>
                <w:rFonts w:ascii="Times New Roman" w:eastAsia="Times New Roman" w:hAnsi="Times New Roman" w:cs="Times New Roman"/>
                <w:b/>
                <w:sz w:val="24"/>
                <w:szCs w:val="24"/>
                <w:u w:val="single"/>
              </w:rPr>
              <w:t>Power of One</w:t>
            </w:r>
          </w:p>
          <w:p w14:paraId="21A3EF96" w14:textId="77777777" w:rsidR="00EB14B0" w:rsidRPr="00DB7AD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A Better You</w:t>
            </w:r>
          </w:p>
          <w:p w14:paraId="292B22EA" w14:textId="77777777" w:rsidR="00EB14B0" w:rsidRPr="00DB7AD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Family Ties</w:t>
            </w:r>
          </w:p>
          <w:p w14:paraId="76E7212E" w14:textId="77777777" w:rsidR="00EB14B0" w:rsidRPr="00DB7ADC"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Working on Working</w:t>
            </w:r>
          </w:p>
          <w:p w14:paraId="1BF0C811"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7F37EC72" w14:textId="77777777" w:rsidR="00EB14B0" w:rsidRPr="00DB7ADC"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DB7ADC">
              <w:rPr>
                <w:rFonts w:ascii="Times New Roman" w:eastAsia="Times New Roman" w:hAnsi="Times New Roman" w:cs="Times New Roman"/>
                <w:b/>
                <w:sz w:val="24"/>
                <w:szCs w:val="24"/>
                <w:u w:val="single"/>
              </w:rPr>
              <w:t>Competitive Event--STAR Events</w:t>
            </w:r>
          </w:p>
          <w:p w14:paraId="1F76BB11"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DB7ADC">
              <w:rPr>
                <w:rFonts w:ascii="Times New Roman" w:eastAsia="Times New Roman" w:hAnsi="Times New Roman" w:cs="Times New Roman"/>
                <w:sz w:val="24"/>
                <w:szCs w:val="24"/>
              </w:rPr>
              <w:t>Early Childhood Education</w:t>
            </w:r>
          </w:p>
          <w:p w14:paraId="28F33326"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Focus on Children</w:t>
            </w:r>
          </w:p>
          <w:p w14:paraId="14FE0695"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Interpersonal Communications</w:t>
            </w:r>
          </w:p>
          <w:p w14:paraId="704F4A6F"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National Programs in Action</w:t>
            </w:r>
          </w:p>
          <w:p w14:paraId="2CE76908"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Professional Presentation</w:t>
            </w:r>
          </w:p>
          <w:p w14:paraId="44B5102D"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Teach or Train</w:t>
            </w:r>
          </w:p>
          <w:p w14:paraId="713A77FE"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Teaching Strategies</w:t>
            </w:r>
          </w:p>
          <w:p w14:paraId="6B1A4FD2" w14:textId="71E4AC29"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Check the national website for online events</w:t>
            </w:r>
          </w:p>
          <w:p w14:paraId="6B751190" w14:textId="77777777" w:rsidR="00EB14B0" w:rsidRPr="00DB7ADC"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DB7ADC">
              <w:rPr>
                <w:rFonts w:ascii="Times New Roman" w:eastAsia="Times New Roman" w:hAnsi="Times New Roman" w:cs="Times New Roman"/>
                <w:sz w:val="24"/>
                <w:szCs w:val="24"/>
              </w:rPr>
              <w:t xml:space="preserve">Check the website </w:t>
            </w:r>
            <w:r w:rsidRPr="00DB7ADC">
              <w:rPr>
                <w:rFonts w:ascii="Times New Roman" w:eastAsia="Times New Roman" w:hAnsi="Times New Roman" w:cs="Times New Roman"/>
                <w:sz w:val="24"/>
                <w:szCs w:val="24"/>
              </w:rPr>
              <w:lastRenderedPageBreak/>
              <w:t>for Skill Events</w:t>
            </w:r>
          </w:p>
          <w:p w14:paraId="3506D409"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172C3F1F" w14:textId="77777777" w:rsidTr="00EB14B0">
        <w:tc>
          <w:tcPr>
            <w:tcW w:w="197" w:type="pct"/>
            <w:shd w:val="clear" w:color="auto" w:fill="FFFFFF" w:themeFill="background1"/>
          </w:tcPr>
          <w:p w14:paraId="56F1521D" w14:textId="57179A71"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76</w:t>
            </w:r>
          </w:p>
        </w:tc>
        <w:tc>
          <w:tcPr>
            <w:tcW w:w="899" w:type="pct"/>
            <w:shd w:val="clear" w:color="auto" w:fill="FFFFFF" w:themeFill="background1"/>
            <w:tcMar>
              <w:top w:w="43" w:type="dxa"/>
              <w:left w:w="115" w:type="dxa"/>
              <w:bottom w:w="43" w:type="dxa"/>
              <w:right w:w="115" w:type="dxa"/>
            </w:tcMar>
          </w:tcPr>
          <w:p w14:paraId="02E7FA21" w14:textId="3F8CCAED"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Plan strategies to enhance children’s physical, emotional, social, and cognitive development. </w:t>
            </w:r>
          </w:p>
        </w:tc>
        <w:tc>
          <w:tcPr>
            <w:tcW w:w="1234" w:type="pct"/>
          </w:tcPr>
          <w:p w14:paraId="1751B2D4"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Planning should include</w:t>
            </w:r>
          </w:p>
          <w:p w14:paraId="3446227E"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listing reasons </w:t>
            </w:r>
            <w:r>
              <w:rPr>
                <w:rFonts w:ascii="Times New Roman" w:eastAsia="Times New Roman" w:hAnsi="Times New Roman" w:cs="Times New Roman"/>
                <w:sz w:val="24"/>
                <w:szCs w:val="24"/>
              </w:rPr>
              <w:t>why</w:t>
            </w:r>
            <w:r w:rsidRPr="00035BEB">
              <w:rPr>
                <w:rFonts w:ascii="Times New Roman" w:eastAsia="Times New Roman" w:hAnsi="Times New Roman" w:cs="Times New Roman"/>
                <w:sz w:val="24"/>
                <w:szCs w:val="24"/>
              </w:rPr>
              <w:t xml:space="preserve"> play is important to children</w:t>
            </w:r>
          </w:p>
          <w:p w14:paraId="01A60D73"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using face-to-face communication</w:t>
            </w:r>
          </w:p>
          <w:p w14:paraId="5A5EA7CD"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listing the different types</w:t>
            </w:r>
            <w:r>
              <w:rPr>
                <w:rFonts w:ascii="Times New Roman" w:eastAsia="Times New Roman" w:hAnsi="Times New Roman" w:cs="Times New Roman"/>
                <w:sz w:val="24"/>
                <w:szCs w:val="24"/>
              </w:rPr>
              <w:t xml:space="preserve"> and </w:t>
            </w:r>
            <w:r w:rsidRPr="00035BEB">
              <w:rPr>
                <w:rFonts w:ascii="Times New Roman" w:eastAsia="Times New Roman" w:hAnsi="Times New Roman" w:cs="Times New Roman"/>
                <w:sz w:val="24"/>
                <w:szCs w:val="24"/>
              </w:rPr>
              <w:t>stages of play (e.g., parallel play)</w:t>
            </w:r>
          </w:p>
          <w:p w14:paraId="7C58580F"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and describing developmentally appropriate toys for toddlers, preschoolers, and school-age children in terms of their benefits to child development</w:t>
            </w:r>
          </w:p>
          <w:p w14:paraId="64373507"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explaining the importance of reading to children</w:t>
            </w:r>
          </w:p>
          <w:p w14:paraId="34FA37DE"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recognizing and supporting emergent literacy skills</w:t>
            </w:r>
          </w:p>
          <w:p w14:paraId="7E3E0FD1"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and describing books appropriate to different ages and interests in terms of their benefits to child development</w:t>
            </w:r>
          </w:p>
          <w:p w14:paraId="2DF1D2C4"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and describing developmentally appropriate curriculum choices (e.g., Creative Curriculum, High</w:t>
            </w:r>
            <w:r>
              <w:rPr>
                <w:rFonts w:ascii="Times New Roman" w:eastAsia="Times New Roman" w:hAnsi="Times New Roman" w:cs="Times New Roman"/>
                <w:sz w:val="24"/>
                <w:szCs w:val="24"/>
              </w:rPr>
              <w:t xml:space="preserve"> </w:t>
            </w:r>
            <w:r w:rsidRPr="00035BEB">
              <w:rPr>
                <w:rFonts w:ascii="Times New Roman" w:eastAsia="Times New Roman" w:hAnsi="Times New Roman" w:cs="Times New Roman"/>
                <w:sz w:val="24"/>
                <w:szCs w:val="24"/>
              </w:rPr>
              <w:t>Scope</w:t>
            </w:r>
            <w:r>
              <w:rPr>
                <w:rFonts w:ascii="Times New Roman" w:eastAsia="Times New Roman" w:hAnsi="Times New Roman" w:cs="Times New Roman"/>
                <w:sz w:val="24"/>
                <w:szCs w:val="24"/>
              </w:rPr>
              <w:t xml:space="preserve">, </w:t>
            </w:r>
            <w:hyperlink r:id="rId42" w:history="1">
              <w:r w:rsidRPr="005E77A9">
                <w:rPr>
                  <w:rStyle w:val="Hyperlink"/>
                  <w:rFonts w:ascii="Times New Roman" w:eastAsia="Times New Roman" w:hAnsi="Times New Roman" w:cs="Times New Roman"/>
                  <w:sz w:val="24"/>
                  <w:szCs w:val="24"/>
                </w:rPr>
                <w:t>S</w:t>
              </w:r>
              <w:r w:rsidRPr="003101A6">
                <w:rPr>
                  <w:rStyle w:val="Hyperlink"/>
                  <w:rFonts w:ascii="Times New Roman" w:eastAsia="Times New Roman" w:hAnsi="Times New Roman" w:cs="Times New Roman"/>
                  <w:sz w:val="24"/>
                  <w:szCs w:val="24"/>
                </w:rPr>
                <w:t>T</w:t>
              </w:r>
              <w:r w:rsidRPr="005E77A9">
                <w:rPr>
                  <w:rStyle w:val="Hyperlink"/>
                  <w:rFonts w:ascii="Times New Roman" w:hAnsi="Times New Roman" w:cs="Times New Roman"/>
                  <w:sz w:val="24"/>
                  <w:szCs w:val="24"/>
                </w:rPr>
                <w:t>REAM</w:t>
              </w:r>
              <w:r w:rsidRPr="005E77A9">
                <w:rPr>
                  <w:rStyle w:val="Hyperlink"/>
                  <w:rFonts w:ascii="Times New Roman" w:eastAsia="Times New Roman" w:hAnsi="Times New Roman" w:cs="Times New Roman"/>
                  <w:sz w:val="24"/>
                  <w:szCs w:val="24"/>
                </w:rPr>
                <w:t>in</w:t>
              </w:r>
              <w:r w:rsidRPr="005E77A9">
                <w:rPr>
                  <w:rStyle w:val="Hyperlink"/>
                  <w:rFonts w:ascii="Times New Roman" w:eastAsia="Times New Roman" w:hAnsi="Times New Roman" w:cs="Times New Roman"/>
                  <w:sz w:val="24"/>
                  <w:szCs w:val="24"/>
                  <w:vertAlign w:val="superscript"/>
                </w:rPr>
                <w:t>3</w:t>
              </w:r>
            </w:hyperlink>
            <w:r w:rsidRPr="00035BEB">
              <w:rPr>
                <w:rFonts w:ascii="Times New Roman" w:eastAsia="Times New Roman" w:hAnsi="Times New Roman" w:cs="Times New Roman"/>
                <w:sz w:val="24"/>
                <w:szCs w:val="24"/>
              </w:rPr>
              <w:t>)</w:t>
            </w:r>
          </w:p>
          <w:p w14:paraId="312F7D33"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teaching socially acceptable behaviors</w:t>
            </w:r>
          </w:p>
          <w:p w14:paraId="05E2D8C2"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regulating involvement with technology (e.g., Internet, TV</w:t>
            </w:r>
            <w:r>
              <w:rPr>
                <w:rFonts w:ascii="Times New Roman" w:eastAsia="Times New Roman" w:hAnsi="Times New Roman" w:cs="Times New Roman"/>
                <w:sz w:val="24"/>
                <w:szCs w:val="24"/>
              </w:rPr>
              <w:t>, AI, social media</w:t>
            </w:r>
            <w:r w:rsidRPr="00035BEB">
              <w:rPr>
                <w:rFonts w:ascii="Times New Roman" w:eastAsia="Times New Roman" w:hAnsi="Times New Roman" w:cs="Times New Roman"/>
                <w:sz w:val="24"/>
                <w:szCs w:val="24"/>
              </w:rPr>
              <w:t>)</w:t>
            </w:r>
          </w:p>
          <w:p w14:paraId="6AA24C09"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engaging children in activities that stimulate all areas of the brain (</w:t>
            </w:r>
            <w:r>
              <w:rPr>
                <w:rFonts w:ascii="Times New Roman" w:eastAsia="Times New Roman" w:hAnsi="Times New Roman" w:cs="Times New Roman"/>
                <w:sz w:val="24"/>
                <w:szCs w:val="24"/>
              </w:rPr>
              <w:t xml:space="preserve">i.e., </w:t>
            </w:r>
            <w:r w:rsidRPr="00035BEB">
              <w:rPr>
                <w:rFonts w:ascii="Times New Roman" w:eastAsia="Times New Roman" w:hAnsi="Times New Roman" w:cs="Times New Roman"/>
                <w:sz w:val="24"/>
                <w:szCs w:val="24"/>
              </w:rPr>
              <w:t>frontal, temporal, parietal, occipital, cerebellum)</w:t>
            </w:r>
          </w:p>
          <w:p w14:paraId="6F4BF2FF" w14:textId="77777777" w:rsidR="00EB14B0" w:rsidRPr="00035BEB" w:rsidRDefault="00EB14B0">
            <w:pPr>
              <w:numPr>
                <w:ilvl w:val="0"/>
                <w:numId w:val="11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engag</w:t>
            </w:r>
            <w:r w:rsidRPr="00035BEB">
              <w:rPr>
                <w:rFonts w:ascii="Times New Roman" w:eastAsia="Times New Roman" w:hAnsi="Times New Roman" w:cs="Times New Roman"/>
                <w:sz w:val="24"/>
                <w:szCs w:val="24"/>
              </w:rPr>
              <w:t xml:space="preserve">ing children </w:t>
            </w:r>
            <w:r>
              <w:rPr>
                <w:rFonts w:ascii="Times New Roman" w:eastAsia="Times New Roman" w:hAnsi="Times New Roman" w:cs="Times New Roman"/>
                <w:sz w:val="24"/>
                <w:szCs w:val="24"/>
              </w:rPr>
              <w:t>i</w:t>
            </w:r>
            <w:r w:rsidRPr="00035BEB">
              <w:rPr>
                <w:rFonts w:ascii="Times New Roman" w:eastAsia="Times New Roman" w:hAnsi="Times New Roman" w:cs="Times New Roman"/>
                <w:sz w:val="24"/>
                <w:szCs w:val="24"/>
              </w:rPr>
              <w:t xml:space="preserve">n enriching educational and social </w:t>
            </w:r>
            <w:r>
              <w:rPr>
                <w:rFonts w:ascii="Times New Roman" w:eastAsia="Times New Roman" w:hAnsi="Times New Roman" w:cs="Times New Roman"/>
                <w:sz w:val="24"/>
                <w:szCs w:val="24"/>
              </w:rPr>
              <w:t>experiences</w:t>
            </w:r>
          </w:p>
          <w:p w14:paraId="4FB618E5" w14:textId="77777777" w:rsidR="00EB14B0" w:rsidRDefault="00EB14B0">
            <w:pPr>
              <w:numPr>
                <w:ilvl w:val="0"/>
                <w:numId w:val="11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planning ways to include </w:t>
            </w:r>
            <w:r>
              <w:rPr>
                <w:rFonts w:ascii="Times New Roman" w:eastAsia="Times New Roman" w:hAnsi="Times New Roman" w:cs="Times New Roman"/>
                <w:sz w:val="24"/>
                <w:szCs w:val="24"/>
              </w:rPr>
              <w:t xml:space="preserve">all </w:t>
            </w:r>
            <w:r w:rsidRPr="00035BEB">
              <w:rPr>
                <w:rFonts w:ascii="Times New Roman" w:eastAsia="Times New Roman" w:hAnsi="Times New Roman" w:cs="Times New Roman"/>
                <w:sz w:val="24"/>
                <w:szCs w:val="24"/>
              </w:rPr>
              <w:t>children. </w:t>
            </w:r>
          </w:p>
          <w:p w14:paraId="17E5F790" w14:textId="77777777" w:rsidR="00EB14B0"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Resources:</w:t>
            </w:r>
          </w:p>
          <w:p w14:paraId="751E0467" w14:textId="77777777" w:rsidR="00EB14B0" w:rsidRDefault="00EB14B0">
            <w:pPr>
              <w:pStyle w:val="ListParagraph"/>
              <w:numPr>
                <w:ilvl w:val="0"/>
                <w:numId w:val="227"/>
              </w:numPr>
              <w:rPr>
                <w:rFonts w:ascii="Times New Roman" w:eastAsia="Times New Roman" w:hAnsi="Times New Roman" w:cs="Times New Roman"/>
                <w:sz w:val="24"/>
                <w:szCs w:val="24"/>
              </w:rPr>
            </w:pPr>
            <w:hyperlink r:id="rId43" w:history="1">
              <w:r w:rsidRPr="00D066B9">
                <w:rPr>
                  <w:rStyle w:val="Hyperlink"/>
                  <w:rFonts w:ascii="Times New Roman" w:hAnsi="Times New Roman" w:cs="Times New Roman"/>
                  <w:sz w:val="24"/>
                  <w:szCs w:val="24"/>
                </w:rPr>
                <w:t>School Readiness and Early Childhood Classroom Learning,</w:t>
              </w:r>
            </w:hyperlink>
            <w:r w:rsidRPr="00D066B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VDOE</w:t>
            </w:r>
          </w:p>
          <w:p w14:paraId="1873846E" w14:textId="5BA57247" w:rsidR="00EB14B0" w:rsidRPr="00277FE2" w:rsidRDefault="00EB14B0">
            <w:pPr>
              <w:pStyle w:val="ListParagraph"/>
              <w:numPr>
                <w:ilvl w:val="0"/>
                <w:numId w:val="227"/>
              </w:numPr>
              <w:rPr>
                <w:rFonts w:ascii="Times New Roman" w:eastAsia="Times New Roman" w:hAnsi="Times New Roman" w:cs="Times New Roman"/>
                <w:sz w:val="24"/>
                <w:szCs w:val="24"/>
              </w:rPr>
            </w:pPr>
            <w:hyperlink r:id="rId44" w:history="1">
              <w:r w:rsidRPr="00D066B9">
                <w:rPr>
                  <w:rStyle w:val="Hyperlink"/>
                  <w:rFonts w:ascii="Times New Roman" w:hAnsi="Times New Roman" w:cs="Times New Roman"/>
                  <w:sz w:val="24"/>
                  <w:szCs w:val="24"/>
                </w:rPr>
                <w:t>Take Home Strategies - ECE Resource Hub</w:t>
              </w:r>
            </w:hyperlink>
            <w:r w:rsidRPr="00D066B9">
              <w:rPr>
                <w:rFonts w:ascii="Times New Roman" w:eastAsia="Times New Roman" w:hAnsi="Times New Roman" w:cs="Times New Roman"/>
                <w:sz w:val="24"/>
                <w:szCs w:val="24"/>
              </w:rPr>
              <w:t>, Center for the Advanced Study of Teaching and Learning (CASTL), University of Virginia</w:t>
            </w:r>
          </w:p>
        </w:tc>
        <w:tc>
          <w:tcPr>
            <w:tcW w:w="992" w:type="pct"/>
          </w:tcPr>
          <w:p w14:paraId="6E4EC263"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5E844334"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131309D2"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5C6C6E4A" w14:textId="77777777" w:rsidR="00EB14B0" w:rsidRPr="00035BEB" w:rsidRDefault="00EB14B0">
            <w:pPr>
              <w:widowControl w:val="0"/>
              <w:numPr>
                <w:ilvl w:val="0"/>
                <w:numId w:val="11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purposes of play for children?</w:t>
            </w:r>
          </w:p>
          <w:p w14:paraId="46D00525" w14:textId="77777777" w:rsidR="00EB14B0" w:rsidRPr="00035BEB" w:rsidRDefault="00EB14B0">
            <w:pPr>
              <w:widowControl w:val="0"/>
              <w:numPr>
                <w:ilvl w:val="0"/>
                <w:numId w:val="11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criteria should be used to evaluate toys?</w:t>
            </w:r>
          </w:p>
          <w:p w14:paraId="35622460" w14:textId="77777777" w:rsidR="00EB14B0" w:rsidRPr="00035BEB" w:rsidRDefault="00EB14B0">
            <w:pPr>
              <w:widowControl w:val="0"/>
              <w:numPr>
                <w:ilvl w:val="0"/>
                <w:numId w:val="11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factors determine the appropriateness of books for toddlers, for preschoolers, and for school-age children?</w:t>
            </w:r>
          </w:p>
          <w:p w14:paraId="111A38BD" w14:textId="77777777" w:rsidR="00EB14B0" w:rsidRPr="00035BEB" w:rsidRDefault="00EB14B0">
            <w:pPr>
              <w:widowControl w:val="0"/>
              <w:numPr>
                <w:ilvl w:val="0"/>
                <w:numId w:val="11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early childhood considered the most important period for brain development?</w:t>
            </w:r>
          </w:p>
          <w:p w14:paraId="35FF778A"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2499AA8C" w14:textId="77777777" w:rsidR="00EB14B0" w:rsidRPr="00035BEB" w:rsidRDefault="00EB14B0">
            <w:pPr>
              <w:widowControl w:val="0"/>
              <w:numPr>
                <w:ilvl w:val="0"/>
                <w:numId w:val="11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is the importance of communication during play?</w:t>
            </w:r>
          </w:p>
          <w:p w14:paraId="3630864A" w14:textId="77777777" w:rsidR="00EB14B0" w:rsidRPr="00035BEB" w:rsidRDefault="00EB14B0">
            <w:pPr>
              <w:widowControl w:val="0"/>
              <w:numPr>
                <w:ilvl w:val="0"/>
                <w:numId w:val="11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When should caregivers or parents join their children at play?</w:t>
            </w:r>
          </w:p>
          <w:p w14:paraId="7E9C9F05" w14:textId="77777777" w:rsidR="00EB14B0" w:rsidRPr="00035BEB" w:rsidRDefault="00EB14B0">
            <w:pPr>
              <w:widowControl w:val="0"/>
              <w:numPr>
                <w:ilvl w:val="0"/>
                <w:numId w:val="11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can children learn about communication during play?</w:t>
            </w:r>
          </w:p>
          <w:p w14:paraId="598D705C"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221C68D8" w14:textId="77777777" w:rsidR="00EB14B0" w:rsidRPr="00035BEB" w:rsidRDefault="00EB14B0">
            <w:pPr>
              <w:widowControl w:val="0"/>
              <w:numPr>
                <w:ilvl w:val="0"/>
                <w:numId w:val="11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does a parent need to believe about play in order to nurture a child's development?</w:t>
            </w:r>
          </w:p>
          <w:p w14:paraId="36EEDDC4" w14:textId="77777777" w:rsidR="00EB14B0" w:rsidRPr="00035BEB" w:rsidRDefault="00EB14B0">
            <w:pPr>
              <w:widowControl w:val="0"/>
              <w:numPr>
                <w:ilvl w:val="0"/>
                <w:numId w:val="11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it important for children to experience variety in the pattern and forms of play?</w:t>
            </w:r>
          </w:p>
          <w:p w14:paraId="04BE83FF" w14:textId="77777777" w:rsidR="00EB14B0" w:rsidRPr="00035BEB" w:rsidRDefault="00EB14B0">
            <w:pPr>
              <w:widowControl w:val="0"/>
              <w:numPr>
                <w:ilvl w:val="0"/>
                <w:numId w:val="11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should parents decide </w:t>
            </w:r>
            <w:r w:rsidRPr="00035BEB">
              <w:rPr>
                <w:rFonts w:ascii="Times New Roman" w:hAnsi="Times New Roman" w:cs="Times New Roman"/>
                <w:sz w:val="24"/>
                <w:szCs w:val="24"/>
              </w:rPr>
              <w:lastRenderedPageBreak/>
              <w:t>what activities are appropriate for their children?</w:t>
            </w:r>
          </w:p>
          <w:p w14:paraId="1BDA6E4F"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71BD5F5D" w14:textId="77777777" w:rsidR="00EB14B0" w:rsidRPr="00BB17F4" w:rsidRDefault="00EB14B0">
            <w:pPr>
              <w:widowControl w:val="0"/>
              <w:numPr>
                <w:ilvl w:val="0"/>
                <w:numId w:val="120"/>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What is the function of television or other media in terms of children's play? How does television both stimulate and inhibit a child's imagination? How can parents regulate the quality of television and media watched by children?</w:t>
            </w:r>
          </w:p>
          <w:p w14:paraId="22AC2B89" w14:textId="43CEDB3C" w:rsidR="00EB14B0" w:rsidRPr="00277FE2" w:rsidRDefault="00EB14B0">
            <w:pPr>
              <w:widowControl w:val="0"/>
              <w:numPr>
                <w:ilvl w:val="0"/>
                <w:numId w:val="120"/>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 xml:space="preserve">What are the </w:t>
            </w:r>
            <w:r>
              <w:rPr>
                <w:rFonts w:ascii="Times New Roman" w:hAnsi="Times New Roman" w:cs="Times New Roman"/>
                <w:sz w:val="24"/>
                <w:szCs w:val="24"/>
              </w:rPr>
              <w:t>benefits</w:t>
            </w:r>
            <w:r w:rsidRPr="00035BEB">
              <w:rPr>
                <w:rFonts w:ascii="Times New Roman" w:hAnsi="Times New Roman" w:cs="Times New Roman"/>
                <w:sz w:val="24"/>
                <w:szCs w:val="24"/>
              </w:rPr>
              <w:t xml:space="preserve"> and disadvantages of screen time for children of different ages? Why should parents limit children's screen time? </w:t>
            </w:r>
          </w:p>
        </w:tc>
        <w:tc>
          <w:tcPr>
            <w:tcW w:w="879" w:type="pct"/>
          </w:tcPr>
          <w:p w14:paraId="2164C646"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9.LU, 9.C, 10.LU, 10.C, 11.DSR, 11.LU, 11.C, 12.LU, 12.C</w:t>
            </w:r>
          </w:p>
          <w:p w14:paraId="420EDA65" w14:textId="321738C2"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7D3C44">
              <w:rPr>
                <w:rFonts w:ascii="Times New Roman" w:eastAsia="Times New Roman" w:hAnsi="Times New Roman" w:cs="Times New Roman"/>
                <w:sz w:val="24"/>
                <w:szCs w:val="24"/>
              </w:rPr>
              <w:t>History: WG 17, WHII 8, 14, VUS 8, 14, Govt 9, 14, 15</w:t>
            </w:r>
          </w:p>
        </w:tc>
        <w:tc>
          <w:tcPr>
            <w:tcW w:w="799" w:type="pct"/>
          </w:tcPr>
          <w:p w14:paraId="7F36E420" w14:textId="77777777" w:rsidR="00EB14B0" w:rsidRPr="007B3D9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7B3D9A">
              <w:rPr>
                <w:rFonts w:ascii="Times New Roman" w:eastAsia="Times New Roman" w:hAnsi="Times New Roman" w:cs="Times New Roman"/>
                <w:b/>
                <w:sz w:val="24"/>
                <w:szCs w:val="24"/>
                <w:u w:val="single"/>
              </w:rPr>
              <w:t>Families First</w:t>
            </w:r>
          </w:p>
          <w:p w14:paraId="77DA944A" w14:textId="77777777" w:rsidR="00EB14B0" w:rsidRPr="007B3D9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Dynamics</w:t>
            </w:r>
          </w:p>
          <w:p w14:paraId="1777C49C" w14:textId="77777777" w:rsidR="00EB14B0" w:rsidRPr="007B3D9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Balance</w:t>
            </w:r>
          </w:p>
          <w:p w14:paraId="68BE5389" w14:textId="77777777" w:rsidR="00EB14B0" w:rsidRPr="007B3D9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Development</w:t>
            </w:r>
          </w:p>
          <w:p w14:paraId="689797D1" w14:textId="77777777" w:rsidR="00EB14B0" w:rsidRPr="007B3D9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Safety</w:t>
            </w:r>
          </w:p>
          <w:p w14:paraId="1AA82018" w14:textId="77777777" w:rsidR="00EB14B0" w:rsidRPr="007B3D9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Skills</w:t>
            </w:r>
          </w:p>
          <w:p w14:paraId="3EE3F32A" w14:textId="77777777" w:rsidR="00EB14B0" w:rsidRPr="007B3D9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49F45FCF" w14:textId="77777777" w:rsidR="00EB14B0" w:rsidRPr="007B3D9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7B3D9A">
              <w:rPr>
                <w:rFonts w:ascii="Times New Roman" w:eastAsia="Times New Roman" w:hAnsi="Times New Roman" w:cs="Times New Roman"/>
                <w:b/>
                <w:sz w:val="24"/>
                <w:szCs w:val="24"/>
                <w:u w:val="single"/>
              </w:rPr>
              <w:t>Power of One</w:t>
            </w:r>
          </w:p>
          <w:p w14:paraId="3F0C61F7" w14:textId="77777777" w:rsidR="00EB14B0" w:rsidRPr="007B3D9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A Better You</w:t>
            </w:r>
          </w:p>
          <w:p w14:paraId="59170B6F" w14:textId="77777777" w:rsidR="00EB14B0" w:rsidRPr="007B3D9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Family Ties</w:t>
            </w:r>
          </w:p>
          <w:p w14:paraId="00F4A599" w14:textId="77777777" w:rsidR="00EB14B0" w:rsidRPr="007B3D9A"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481877E" w14:textId="77777777" w:rsidR="00EB14B0" w:rsidRPr="007B3D9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7B3D9A">
              <w:rPr>
                <w:rFonts w:ascii="Times New Roman" w:eastAsia="Times New Roman" w:hAnsi="Times New Roman" w:cs="Times New Roman"/>
                <w:b/>
                <w:sz w:val="24"/>
                <w:szCs w:val="24"/>
                <w:u w:val="single"/>
              </w:rPr>
              <w:t>Competitive Event--STAR Events</w:t>
            </w:r>
          </w:p>
          <w:p w14:paraId="3837CD5C"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7B3D9A">
              <w:rPr>
                <w:rFonts w:ascii="Times New Roman" w:eastAsia="Times New Roman" w:hAnsi="Times New Roman" w:cs="Times New Roman"/>
                <w:sz w:val="24"/>
                <w:szCs w:val="24"/>
              </w:rPr>
              <w:t>Early Childhood Education</w:t>
            </w:r>
          </w:p>
          <w:p w14:paraId="4FCE0688"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Focus on Children</w:t>
            </w:r>
          </w:p>
          <w:p w14:paraId="2DDD6D85"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Interpersonal Communications</w:t>
            </w:r>
          </w:p>
          <w:p w14:paraId="22BF4030"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National Programs in Action</w:t>
            </w:r>
          </w:p>
          <w:p w14:paraId="1E0E461C"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Professional Presentation</w:t>
            </w:r>
          </w:p>
          <w:p w14:paraId="24A45D64"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Teach or Train</w:t>
            </w:r>
          </w:p>
          <w:p w14:paraId="509F882A"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Teaching Strategies</w:t>
            </w:r>
          </w:p>
          <w:p w14:paraId="13378E00" w14:textId="3F82D8A0"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Check the national website for online events</w:t>
            </w:r>
          </w:p>
          <w:p w14:paraId="554F4833" w14:textId="77777777" w:rsidR="00EB14B0" w:rsidRPr="007B3D9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7B3D9A">
              <w:rPr>
                <w:rFonts w:ascii="Times New Roman" w:eastAsia="Times New Roman" w:hAnsi="Times New Roman" w:cs="Times New Roman"/>
                <w:sz w:val="24"/>
                <w:szCs w:val="24"/>
              </w:rPr>
              <w:t>Check the website for Skill Events</w:t>
            </w:r>
          </w:p>
          <w:p w14:paraId="4EDD344D"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7184823E" w14:textId="77777777" w:rsidTr="00EB14B0">
        <w:tc>
          <w:tcPr>
            <w:tcW w:w="197" w:type="pct"/>
            <w:shd w:val="clear" w:color="auto" w:fill="FFFFFF" w:themeFill="background1"/>
          </w:tcPr>
          <w:p w14:paraId="77A4455A" w14:textId="58C5B934"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899" w:type="pct"/>
            <w:shd w:val="clear" w:color="auto" w:fill="FFFFFF" w:themeFill="background1"/>
            <w:tcMar>
              <w:top w:w="43" w:type="dxa"/>
              <w:left w:w="115" w:type="dxa"/>
              <w:bottom w:w="43" w:type="dxa"/>
              <w:right w:w="115" w:type="dxa"/>
            </w:tcMar>
          </w:tcPr>
          <w:p w14:paraId="74059803" w14:textId="345ED96E"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Distinguish </w:t>
            </w:r>
            <w:proofErr w:type="gramStart"/>
            <w:r w:rsidRPr="006C2C30">
              <w:rPr>
                <w:rFonts w:ascii="Times New Roman" w:eastAsia="Times New Roman" w:hAnsi="Times New Roman" w:cs="Times New Roman"/>
                <w:sz w:val="24"/>
                <w:szCs w:val="24"/>
              </w:rPr>
              <w:t>among</w:t>
            </w:r>
            <w:proofErr w:type="gramEnd"/>
            <w:r w:rsidRPr="006C2C30">
              <w:rPr>
                <w:rFonts w:ascii="Times New Roman" w:eastAsia="Times New Roman" w:hAnsi="Times New Roman" w:cs="Times New Roman"/>
                <w:sz w:val="24"/>
                <w:szCs w:val="24"/>
              </w:rPr>
              <w:t xml:space="preserve"> guidance, discipline, and punishment. </w:t>
            </w:r>
          </w:p>
        </w:tc>
        <w:tc>
          <w:tcPr>
            <w:tcW w:w="1234" w:type="pct"/>
          </w:tcPr>
          <w:p w14:paraId="35C82D20"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Distinction should reflect the following definitions:</w:t>
            </w:r>
          </w:p>
          <w:p w14:paraId="5B77E822" w14:textId="77777777" w:rsidR="00EB14B0" w:rsidRPr="00035BEB" w:rsidRDefault="00EB14B0">
            <w:pPr>
              <w:numPr>
                <w:ilvl w:val="0"/>
                <w:numId w:val="13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i/>
                <w:iCs/>
                <w:sz w:val="24"/>
                <w:szCs w:val="24"/>
              </w:rPr>
              <w:t>guidance</w:t>
            </w:r>
            <w:r>
              <w:rPr>
                <w:rFonts w:ascii="Times New Roman" w:eastAsia="Times New Roman" w:hAnsi="Times New Roman" w:cs="Times New Roman"/>
                <w:i/>
                <w:iCs/>
                <w:sz w:val="24"/>
                <w:szCs w:val="24"/>
              </w:rPr>
              <w:t>—</w:t>
            </w:r>
            <w:r w:rsidRPr="00035BEB">
              <w:rPr>
                <w:rFonts w:ascii="Times New Roman" w:eastAsia="Times New Roman" w:hAnsi="Times New Roman" w:cs="Times New Roman"/>
                <w:sz w:val="24"/>
                <w:szCs w:val="24"/>
              </w:rPr>
              <w:t>providing standards or principles by which to make judgments or plan a course of action</w:t>
            </w:r>
          </w:p>
          <w:p w14:paraId="1FBECF2A" w14:textId="77777777" w:rsidR="00EB14B0" w:rsidRDefault="00EB14B0">
            <w:pPr>
              <w:numPr>
                <w:ilvl w:val="0"/>
                <w:numId w:val="13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i/>
                <w:iCs/>
                <w:sz w:val="24"/>
                <w:szCs w:val="24"/>
              </w:rPr>
              <w:t>discipline</w:t>
            </w:r>
            <w:r>
              <w:rPr>
                <w:rFonts w:ascii="Times New Roman" w:eastAsia="Times New Roman" w:hAnsi="Times New Roman" w:cs="Times New Roman"/>
                <w:i/>
                <w:iCs/>
                <w:sz w:val="24"/>
                <w:szCs w:val="24"/>
              </w:rPr>
              <w:t>—</w:t>
            </w:r>
            <w:r w:rsidRPr="00035BEB">
              <w:rPr>
                <w:rFonts w:ascii="Times New Roman" w:eastAsia="Times New Roman" w:hAnsi="Times New Roman" w:cs="Times New Roman"/>
                <w:sz w:val="24"/>
                <w:szCs w:val="24"/>
              </w:rPr>
              <w:t>imposing training/teaching strategies from which to develop self-control and character</w:t>
            </w:r>
          </w:p>
          <w:p w14:paraId="15A590EC" w14:textId="0CD34305" w:rsidR="00EB14B0" w:rsidRPr="00277FE2" w:rsidRDefault="00EB14B0">
            <w:pPr>
              <w:numPr>
                <w:ilvl w:val="0"/>
                <w:numId w:val="13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i/>
                <w:iCs/>
                <w:sz w:val="24"/>
                <w:szCs w:val="24"/>
              </w:rPr>
              <w:t>punishment</w:t>
            </w:r>
            <w:r>
              <w:rPr>
                <w:rFonts w:ascii="Times New Roman" w:eastAsia="Times New Roman" w:hAnsi="Times New Roman" w:cs="Times New Roman"/>
                <w:i/>
                <w:iCs/>
                <w:sz w:val="24"/>
                <w:szCs w:val="24"/>
              </w:rPr>
              <w:t>—</w:t>
            </w:r>
            <w:r w:rsidRPr="00035BEB">
              <w:rPr>
                <w:rFonts w:ascii="Times New Roman" w:eastAsia="Times New Roman" w:hAnsi="Times New Roman" w:cs="Times New Roman"/>
                <w:sz w:val="24"/>
                <w:szCs w:val="24"/>
              </w:rPr>
              <w:t>imposing pain, loss, or shame as a consequence of wrongdoing. </w:t>
            </w:r>
          </w:p>
        </w:tc>
        <w:tc>
          <w:tcPr>
            <w:tcW w:w="992" w:type="pct"/>
          </w:tcPr>
          <w:p w14:paraId="5791CF80"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0FD23AE5"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0F2A0B0E"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5AF6E3D6" w14:textId="77777777" w:rsidR="00EB14B0" w:rsidRPr="00035BEB" w:rsidRDefault="00EB14B0">
            <w:pPr>
              <w:widowControl w:val="0"/>
              <w:numPr>
                <w:ilvl w:val="0"/>
                <w:numId w:val="13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should parents be aware of the differences between guidance, discipline, and punishment?</w:t>
            </w:r>
          </w:p>
          <w:p w14:paraId="4C8F7B15" w14:textId="77777777" w:rsidR="00EB14B0" w:rsidRPr="00035BEB" w:rsidRDefault="00EB14B0">
            <w:pPr>
              <w:widowControl w:val="0"/>
              <w:numPr>
                <w:ilvl w:val="0"/>
                <w:numId w:val="13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parenting styles are associated with guidance, discipline, and punishment?</w:t>
            </w:r>
          </w:p>
          <w:p w14:paraId="3771B583" w14:textId="77777777" w:rsidR="00EB14B0" w:rsidRPr="00035BEB" w:rsidRDefault="00EB14B0">
            <w:pPr>
              <w:widowControl w:val="0"/>
              <w:numPr>
                <w:ilvl w:val="0"/>
                <w:numId w:val="13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When should a child be punished?</w:t>
            </w:r>
          </w:p>
          <w:p w14:paraId="204D371C"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4D4802D0" w14:textId="77777777" w:rsidR="00EB14B0" w:rsidRPr="00035BEB" w:rsidRDefault="00EB14B0">
            <w:pPr>
              <w:widowControl w:val="0"/>
              <w:numPr>
                <w:ilvl w:val="0"/>
                <w:numId w:val="13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is the role of communication in guidance, </w:t>
            </w:r>
            <w:r w:rsidRPr="00035BEB">
              <w:rPr>
                <w:rFonts w:ascii="Times New Roman" w:hAnsi="Times New Roman" w:cs="Times New Roman"/>
                <w:sz w:val="24"/>
                <w:szCs w:val="24"/>
              </w:rPr>
              <w:lastRenderedPageBreak/>
              <w:t>discipline, and punishment?</w:t>
            </w:r>
          </w:p>
          <w:p w14:paraId="5EA0D701" w14:textId="77777777" w:rsidR="00EB14B0" w:rsidRPr="00035BEB" w:rsidRDefault="00EB14B0">
            <w:pPr>
              <w:widowControl w:val="0"/>
              <w:numPr>
                <w:ilvl w:val="0"/>
                <w:numId w:val="13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messages do parents send to children when they provide guidance? Discipline? Punishment?</w:t>
            </w:r>
          </w:p>
          <w:p w14:paraId="5B651B5A" w14:textId="77777777" w:rsidR="00EB14B0" w:rsidRPr="00035BEB" w:rsidRDefault="00EB14B0">
            <w:pPr>
              <w:widowControl w:val="0"/>
              <w:numPr>
                <w:ilvl w:val="0"/>
                <w:numId w:val="13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 parents need information about developmental needs in order to provide guidance?</w:t>
            </w:r>
          </w:p>
          <w:p w14:paraId="50D72B4E" w14:textId="77777777" w:rsidR="00EB14B0" w:rsidRPr="00035BEB" w:rsidRDefault="00EB14B0">
            <w:pPr>
              <w:widowControl w:val="0"/>
              <w:numPr>
                <w:ilvl w:val="0"/>
                <w:numId w:val="13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does culture influence parenting style?</w:t>
            </w:r>
          </w:p>
          <w:p w14:paraId="69A5207B"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7EDC0405" w14:textId="77777777" w:rsidR="00EB14B0" w:rsidRPr="00035BEB" w:rsidRDefault="00EB14B0">
            <w:pPr>
              <w:widowControl w:val="0"/>
              <w:numPr>
                <w:ilvl w:val="0"/>
                <w:numId w:val="13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cultural, moral, and ethical components of guidance, discipline, and punishment?</w:t>
            </w:r>
          </w:p>
          <w:p w14:paraId="59931EE3" w14:textId="77777777" w:rsidR="00EB14B0" w:rsidRPr="00035BEB" w:rsidRDefault="00EB14B0">
            <w:pPr>
              <w:widowControl w:val="0"/>
              <w:numPr>
                <w:ilvl w:val="0"/>
                <w:numId w:val="13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is the effect on society of a parent's excess</w:t>
            </w:r>
            <w:r>
              <w:rPr>
                <w:rFonts w:ascii="Times New Roman" w:hAnsi="Times New Roman" w:cs="Times New Roman"/>
                <w:sz w:val="24"/>
                <w:szCs w:val="24"/>
              </w:rPr>
              <w:t>ive</w:t>
            </w:r>
            <w:r w:rsidRPr="00035BEB">
              <w:rPr>
                <w:rFonts w:ascii="Times New Roman" w:hAnsi="Times New Roman" w:cs="Times New Roman"/>
                <w:sz w:val="24"/>
                <w:szCs w:val="24"/>
              </w:rPr>
              <w:t xml:space="preserve"> use of punishment (abuse) or lack of guidance (neglect)?</w:t>
            </w:r>
          </w:p>
          <w:p w14:paraId="7C14DA08" w14:textId="77777777" w:rsidR="00EB14B0" w:rsidRPr="00035BEB" w:rsidRDefault="00EB14B0">
            <w:pPr>
              <w:widowControl w:val="0"/>
              <w:numPr>
                <w:ilvl w:val="0"/>
                <w:numId w:val="13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resources are available to help children who are suffering abuse or neglect?</w:t>
            </w:r>
          </w:p>
          <w:p w14:paraId="46FD5081" w14:textId="77777777" w:rsidR="00EB14B0" w:rsidRPr="00035BEB" w:rsidRDefault="00EB14B0">
            <w:pPr>
              <w:widowControl w:val="0"/>
              <w:numPr>
                <w:ilvl w:val="0"/>
                <w:numId w:val="13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is the teacher or caregiver’s role in reporting abuse or neglect?</w:t>
            </w:r>
          </w:p>
          <w:p w14:paraId="7F06386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2CAEDBED" w14:textId="77777777" w:rsidR="00EB14B0" w:rsidRPr="00035BEB" w:rsidRDefault="00EB14B0">
            <w:pPr>
              <w:widowControl w:val="0"/>
              <w:numPr>
                <w:ilvl w:val="0"/>
                <w:numId w:val="14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sources of information or assistance on guidance, discipline, and punishment are available for parents?</w:t>
            </w:r>
          </w:p>
          <w:p w14:paraId="4B37ED89" w14:textId="77777777" w:rsidR="00EB14B0" w:rsidRPr="00035BEB" w:rsidRDefault="00EB14B0">
            <w:pPr>
              <w:widowControl w:val="0"/>
              <w:numPr>
                <w:ilvl w:val="0"/>
                <w:numId w:val="14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When should parents make decisions about guiding </w:t>
            </w:r>
            <w:r w:rsidRPr="00035BEB">
              <w:rPr>
                <w:rFonts w:ascii="Times New Roman" w:hAnsi="Times New Roman" w:cs="Times New Roman"/>
                <w:sz w:val="24"/>
                <w:szCs w:val="24"/>
              </w:rPr>
              <w:lastRenderedPageBreak/>
              <w:t>their child? What can happen if these decisions are not made until the child experiences a crisis in behavior? </w:t>
            </w:r>
          </w:p>
          <w:p w14:paraId="0BB55B85" w14:textId="77777777" w:rsidR="00EB14B0" w:rsidRPr="00277FE2" w:rsidRDefault="00EB14B0" w:rsidP="00EB14B0">
            <w:pPr>
              <w:rPr>
                <w:rFonts w:ascii="Times New Roman" w:eastAsia="Times New Roman" w:hAnsi="Times New Roman" w:cs="Times New Roman"/>
                <w:b/>
                <w:bCs/>
                <w:sz w:val="24"/>
                <w:szCs w:val="24"/>
              </w:rPr>
            </w:pPr>
          </w:p>
        </w:tc>
        <w:tc>
          <w:tcPr>
            <w:tcW w:w="879" w:type="pct"/>
            <w:shd w:val="clear" w:color="auto" w:fill="FFFFFF" w:themeFill="background1"/>
          </w:tcPr>
          <w:p w14:paraId="4784B01E" w14:textId="3BA083D3"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9.RV, 9.LU, 9.C, 10.RV, 10.LU, 10.C, 11.RV, 11.LU, 11.C, 12.RV, 12.LU, 12.C</w:t>
            </w:r>
          </w:p>
        </w:tc>
        <w:tc>
          <w:tcPr>
            <w:tcW w:w="799" w:type="pct"/>
            <w:shd w:val="clear" w:color="auto" w:fill="FFFFFF" w:themeFill="background1"/>
          </w:tcPr>
          <w:p w14:paraId="5F2B4BF6" w14:textId="77777777" w:rsidR="00EB14B0" w:rsidRPr="0043436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34364">
              <w:rPr>
                <w:rFonts w:ascii="Times New Roman" w:eastAsia="Times New Roman" w:hAnsi="Times New Roman" w:cs="Times New Roman"/>
                <w:b/>
                <w:sz w:val="24"/>
                <w:szCs w:val="24"/>
                <w:u w:val="single"/>
              </w:rPr>
              <w:t>Families First</w:t>
            </w:r>
          </w:p>
          <w:p w14:paraId="1B0E02A6" w14:textId="77777777" w:rsidR="00EB14B0" w:rsidRPr="0043436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Dynamics</w:t>
            </w:r>
          </w:p>
          <w:p w14:paraId="03884B76" w14:textId="77777777" w:rsidR="00EB14B0" w:rsidRPr="0043436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Balance</w:t>
            </w:r>
          </w:p>
          <w:p w14:paraId="1EC3A757" w14:textId="77777777" w:rsidR="00EB14B0" w:rsidRPr="0043436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Development</w:t>
            </w:r>
          </w:p>
          <w:p w14:paraId="52F7744B" w14:textId="77777777" w:rsidR="00EB14B0" w:rsidRPr="0043436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Safety</w:t>
            </w:r>
          </w:p>
          <w:p w14:paraId="7A354A38" w14:textId="77777777" w:rsidR="00EB14B0" w:rsidRPr="00434364"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Skills</w:t>
            </w:r>
          </w:p>
          <w:p w14:paraId="696D328A" w14:textId="77777777" w:rsidR="00EB14B0" w:rsidRPr="00434364"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D38BD10" w14:textId="77777777" w:rsidR="00EB14B0" w:rsidRPr="0043436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34364">
              <w:rPr>
                <w:rFonts w:ascii="Times New Roman" w:eastAsia="Times New Roman" w:hAnsi="Times New Roman" w:cs="Times New Roman"/>
                <w:b/>
                <w:sz w:val="24"/>
                <w:szCs w:val="24"/>
                <w:u w:val="single"/>
              </w:rPr>
              <w:t>Power of One</w:t>
            </w:r>
          </w:p>
          <w:p w14:paraId="24B9DBFE" w14:textId="77777777" w:rsidR="00EB14B0" w:rsidRPr="0043436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A Better You</w:t>
            </w:r>
          </w:p>
          <w:p w14:paraId="09395633" w14:textId="77777777" w:rsidR="00EB14B0" w:rsidRPr="00434364"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Family Ties</w:t>
            </w:r>
          </w:p>
          <w:p w14:paraId="77AC9B78" w14:textId="77777777" w:rsidR="00EB14B0" w:rsidRPr="00981A5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Working on Working</w:t>
            </w:r>
          </w:p>
          <w:p w14:paraId="33D54C98" w14:textId="77777777" w:rsidR="00EB14B0" w:rsidRPr="00434364"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8E842C1" w14:textId="77777777" w:rsidR="00EB14B0" w:rsidRPr="00434364"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434364">
              <w:rPr>
                <w:rFonts w:ascii="Times New Roman" w:eastAsia="Times New Roman" w:hAnsi="Times New Roman" w:cs="Times New Roman"/>
                <w:b/>
                <w:sz w:val="24"/>
                <w:szCs w:val="24"/>
                <w:u w:val="single"/>
              </w:rPr>
              <w:t xml:space="preserve">Competitive Event--STAR </w:t>
            </w:r>
            <w:r w:rsidRPr="00434364">
              <w:rPr>
                <w:rFonts w:ascii="Times New Roman" w:eastAsia="Times New Roman" w:hAnsi="Times New Roman" w:cs="Times New Roman"/>
                <w:b/>
                <w:sz w:val="24"/>
                <w:szCs w:val="24"/>
                <w:u w:val="single"/>
              </w:rPr>
              <w:lastRenderedPageBreak/>
              <w:t>Events</w:t>
            </w:r>
          </w:p>
          <w:p w14:paraId="2155B04B"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434364">
              <w:rPr>
                <w:rFonts w:ascii="Times New Roman" w:eastAsia="Times New Roman" w:hAnsi="Times New Roman" w:cs="Times New Roman"/>
                <w:sz w:val="24"/>
                <w:szCs w:val="24"/>
              </w:rPr>
              <w:t>Early Childhood Education</w:t>
            </w:r>
          </w:p>
          <w:p w14:paraId="6F590057"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Focus on Children</w:t>
            </w:r>
          </w:p>
          <w:p w14:paraId="446EF44E"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Interpersonal Communications</w:t>
            </w:r>
          </w:p>
          <w:p w14:paraId="6F9F20FC"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National Programs in Action</w:t>
            </w:r>
          </w:p>
          <w:p w14:paraId="46C15CC8"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Professional Presentation</w:t>
            </w:r>
          </w:p>
          <w:p w14:paraId="03113A9A"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Teach or Train</w:t>
            </w:r>
          </w:p>
          <w:p w14:paraId="4701E689"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Teaching Strategies</w:t>
            </w:r>
          </w:p>
          <w:p w14:paraId="2EF5DF47" w14:textId="761E4882"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Check the national website for online events</w:t>
            </w:r>
          </w:p>
          <w:p w14:paraId="2983788B" w14:textId="77777777" w:rsidR="00EB14B0" w:rsidRPr="00434364"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434364">
              <w:rPr>
                <w:rFonts w:ascii="Times New Roman" w:eastAsia="Times New Roman" w:hAnsi="Times New Roman" w:cs="Times New Roman"/>
                <w:sz w:val="24"/>
                <w:szCs w:val="24"/>
              </w:rPr>
              <w:t>Check the website for Skill Events</w:t>
            </w:r>
          </w:p>
          <w:p w14:paraId="48654E95"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93205B" w14:paraId="123103CE" w14:textId="77777777" w:rsidTr="00EB14B0">
        <w:tc>
          <w:tcPr>
            <w:tcW w:w="197" w:type="pct"/>
            <w:shd w:val="clear" w:color="auto" w:fill="FFFFFF" w:themeFill="background1"/>
          </w:tcPr>
          <w:p w14:paraId="3F467508" w14:textId="66155DB6"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899" w:type="pct"/>
            <w:shd w:val="clear" w:color="auto" w:fill="FFFFFF" w:themeFill="background1"/>
            <w:tcMar>
              <w:top w:w="43" w:type="dxa"/>
              <w:left w:w="115" w:type="dxa"/>
              <w:bottom w:w="43" w:type="dxa"/>
              <w:right w:w="115" w:type="dxa"/>
            </w:tcMar>
          </w:tcPr>
          <w:p w14:paraId="0D049B63" w14:textId="5CB909D9" w:rsidR="00EB14B0" w:rsidRPr="006C2C30"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Plan strategies for meeting nutritional needs of children. </w:t>
            </w:r>
          </w:p>
        </w:tc>
        <w:tc>
          <w:tcPr>
            <w:tcW w:w="1234" w:type="pct"/>
          </w:tcPr>
          <w:p w14:paraId="41BBB7E7" w14:textId="77777777" w:rsidR="00EB14B0" w:rsidRPr="00035BEB" w:rsidRDefault="00EB14B0" w:rsidP="00EB14B0">
            <w:p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Planning should provide foods that</w:t>
            </w:r>
          </w:p>
          <w:p w14:paraId="598AEC3D" w14:textId="77777777" w:rsidR="00EB14B0" w:rsidRPr="00035BEB" w:rsidRDefault="00EB14B0" w:rsidP="00EB14B0">
            <w:pPr>
              <w:contextualSpacing/>
              <w:rPr>
                <w:rFonts w:ascii="Times New Roman" w:eastAsia="Times New Roman" w:hAnsi="Times New Roman" w:cs="Times New Roman"/>
                <w:sz w:val="24"/>
                <w:szCs w:val="24"/>
              </w:rPr>
            </w:pPr>
          </w:p>
          <w:p w14:paraId="4195B966"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reflect recommended serving sizes</w:t>
            </w:r>
          </w:p>
          <w:p w14:paraId="27F664B5"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represent recommendations from</w:t>
            </w:r>
            <w:r>
              <w:rPr>
                <w:rFonts w:ascii="Times New Roman" w:eastAsia="Times New Roman" w:hAnsi="Times New Roman" w:cs="Times New Roman"/>
                <w:sz w:val="24"/>
                <w:szCs w:val="24"/>
              </w:rPr>
              <w:t xml:space="preserve"> </w:t>
            </w:r>
            <w:hyperlink r:id="rId45" w:history="1">
              <w:r w:rsidRPr="00721664">
                <w:rPr>
                  <w:rStyle w:val="Hyperlink"/>
                  <w:rFonts w:ascii="Times New Roman" w:eastAsia="Times New Roman" w:hAnsi="Times New Roman" w:cs="Times New Roman"/>
                  <w:sz w:val="24"/>
                  <w:szCs w:val="24"/>
                </w:rPr>
                <w:t>RealFood.gov</w:t>
              </w:r>
            </w:hyperlink>
            <w:r>
              <w:rPr>
                <w:rFonts w:ascii="Times New Roman" w:eastAsia="Times New Roman" w:hAnsi="Times New Roman" w:cs="Times New Roman"/>
                <w:sz w:val="24"/>
                <w:szCs w:val="24"/>
              </w:rPr>
              <w:t xml:space="preserve"> </w:t>
            </w:r>
            <w:r w:rsidRPr="00035BEB">
              <w:rPr>
                <w:rFonts w:ascii="Times New Roman" w:eastAsia="Times New Roman" w:hAnsi="Times New Roman" w:cs="Times New Roman"/>
                <w:sz w:val="24"/>
                <w:szCs w:val="24"/>
              </w:rPr>
              <w:t xml:space="preserve">and </w:t>
            </w:r>
            <w:r>
              <w:rPr>
                <w:rFonts w:ascii="Times New Roman" w:eastAsia="Times New Roman" w:hAnsi="Times New Roman" w:cs="Times New Roman"/>
                <w:sz w:val="24"/>
                <w:szCs w:val="24"/>
              </w:rPr>
              <w:t xml:space="preserve">the </w:t>
            </w:r>
            <w:hyperlink r:id="rId46" w:history="1">
              <w:r w:rsidRPr="00721664">
                <w:rPr>
                  <w:rStyle w:val="Hyperlink"/>
                  <w:rFonts w:ascii="Times New Roman" w:eastAsia="Times New Roman" w:hAnsi="Times New Roman" w:cs="Times New Roman"/>
                  <w:sz w:val="24"/>
                  <w:szCs w:val="24"/>
                </w:rPr>
                <w:t>Dietary Guidelines for Americans</w:t>
              </w:r>
            </w:hyperlink>
          </w:p>
          <w:p w14:paraId="328247C0"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take into consideration the developmental abilities of children</w:t>
            </w:r>
            <w:r>
              <w:rPr>
                <w:rFonts w:ascii="Times New Roman" w:eastAsia="Times New Roman" w:hAnsi="Times New Roman" w:cs="Times New Roman"/>
                <w:sz w:val="24"/>
                <w:szCs w:val="24"/>
              </w:rPr>
              <w:t xml:space="preserve"> (e.g., introducing food according to developmentally appropriate foods, food preparation, choking hazards, baby-led weaning)</w:t>
            </w:r>
          </w:p>
          <w:p w14:paraId="4B075BFA"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look appealing to children</w:t>
            </w:r>
          </w:p>
          <w:p w14:paraId="74606DBE"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address children's food allergies</w:t>
            </w:r>
          </w:p>
          <w:p w14:paraId="325F0FC1"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model and provide practice time for appropriate mealtime behaviors</w:t>
            </w:r>
          </w:p>
          <w:p w14:paraId="03EC312A" w14:textId="77777777" w:rsidR="00EB14B0" w:rsidRPr="00035BEB"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include self-help and cooperative skill-building and socialization</w:t>
            </w:r>
          </w:p>
          <w:p w14:paraId="743811A7" w14:textId="77777777" w:rsidR="00EB14B0" w:rsidRDefault="00EB14B0">
            <w:pPr>
              <w:numPr>
                <w:ilvl w:val="0"/>
                <w:numId w:val="121"/>
              </w:numPr>
              <w:contextualSpacing/>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establish good eating habits</w:t>
            </w:r>
          </w:p>
          <w:p w14:paraId="04C9D286" w14:textId="19232466" w:rsidR="00EB14B0" w:rsidRPr="00277FE2" w:rsidRDefault="00EB14B0">
            <w:pPr>
              <w:numPr>
                <w:ilvl w:val="0"/>
                <w:numId w:val="121"/>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provide fuel for physical activity.</w:t>
            </w:r>
          </w:p>
        </w:tc>
        <w:tc>
          <w:tcPr>
            <w:tcW w:w="992" w:type="pct"/>
          </w:tcPr>
          <w:p w14:paraId="00646348"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26417B87" w14:textId="77777777" w:rsidR="00EB14B0" w:rsidRPr="00035BEB" w:rsidRDefault="00EB14B0" w:rsidP="00EB14B0">
            <w:pPr>
              <w:widowControl w:val="0"/>
              <w:autoSpaceDE w:val="0"/>
              <w:autoSpaceDN w:val="0"/>
              <w:adjustRightInd w:val="0"/>
              <w:rPr>
                <w:rFonts w:ascii="Times New Roman" w:hAnsi="Times New Roman" w:cs="Times New Roman"/>
                <w:b/>
                <w:bCs/>
                <w:sz w:val="24"/>
                <w:szCs w:val="24"/>
              </w:rPr>
            </w:pPr>
          </w:p>
          <w:p w14:paraId="392CB0A1"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0280D667" w14:textId="77777777" w:rsidR="00EB14B0" w:rsidRPr="00035BEB" w:rsidRDefault="00EB14B0">
            <w:pPr>
              <w:widowControl w:val="0"/>
              <w:numPr>
                <w:ilvl w:val="0"/>
                <w:numId w:val="12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factors determine the nutritional guidelines for children?</w:t>
            </w:r>
          </w:p>
          <w:p w14:paraId="23ADCC97" w14:textId="77777777" w:rsidR="00EB14B0" w:rsidRPr="00035BEB" w:rsidRDefault="00EB14B0">
            <w:pPr>
              <w:widowControl w:val="0"/>
              <w:numPr>
                <w:ilvl w:val="0"/>
                <w:numId w:val="12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is the importance of meeting children's nutritional needs?</w:t>
            </w:r>
          </w:p>
          <w:p w14:paraId="5D8E85E9" w14:textId="77777777" w:rsidR="00EB14B0" w:rsidRPr="00035BEB" w:rsidRDefault="00EB14B0">
            <w:pPr>
              <w:widowControl w:val="0"/>
              <w:numPr>
                <w:ilvl w:val="0"/>
                <w:numId w:val="12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can the nutritional needs of children whose food preferences are narrow be met?</w:t>
            </w:r>
          </w:p>
          <w:p w14:paraId="3FB4304F" w14:textId="77777777" w:rsidR="00EB14B0" w:rsidRPr="00035BEB" w:rsidRDefault="00EB14B0">
            <w:pPr>
              <w:widowControl w:val="0"/>
              <w:numPr>
                <w:ilvl w:val="0"/>
                <w:numId w:val="12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actions can parents and caregivers take to increase opportunities for children to participate in physical activities?</w:t>
            </w:r>
          </w:p>
          <w:p w14:paraId="7EAE196B"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78120C16" w14:textId="77777777" w:rsidR="00EB14B0" w:rsidRPr="00035BEB" w:rsidRDefault="00EB14B0">
            <w:pPr>
              <w:widowControl w:val="0"/>
              <w:numPr>
                <w:ilvl w:val="0"/>
                <w:numId w:val="12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communication strategies can be used to persuade children to try new foods?</w:t>
            </w:r>
          </w:p>
          <w:p w14:paraId="6766AFAF" w14:textId="77777777" w:rsidR="00EB14B0" w:rsidRPr="00035BEB" w:rsidRDefault="00EB14B0">
            <w:pPr>
              <w:widowControl w:val="0"/>
              <w:numPr>
                <w:ilvl w:val="0"/>
                <w:numId w:val="12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values do parents exhibit when they insist on certain food choices or eating patterns for their children?</w:t>
            </w:r>
          </w:p>
          <w:p w14:paraId="696ECAFA"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lastRenderedPageBreak/>
              <w:t>Leadership</w:t>
            </w:r>
          </w:p>
          <w:p w14:paraId="5A6DC311" w14:textId="77777777" w:rsidR="00EB14B0" w:rsidRPr="00035BEB" w:rsidRDefault="00EB14B0">
            <w:pPr>
              <w:widowControl w:val="0"/>
              <w:numPr>
                <w:ilvl w:val="0"/>
                <w:numId w:val="12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can nutritional resources such as </w:t>
            </w:r>
            <w:r>
              <w:rPr>
                <w:rFonts w:ascii="Times New Roman" w:hAnsi="Times New Roman" w:cs="Times New Roman"/>
                <w:sz w:val="24"/>
                <w:szCs w:val="24"/>
              </w:rPr>
              <w:t>RealFood</w:t>
            </w:r>
            <w:r w:rsidRPr="00035BEB">
              <w:rPr>
                <w:rFonts w:ascii="Times New Roman" w:hAnsi="Times New Roman" w:cs="Times New Roman"/>
                <w:sz w:val="24"/>
                <w:szCs w:val="24"/>
              </w:rPr>
              <w:t>.gov be used to teach children to make healthy food choices?</w:t>
            </w:r>
          </w:p>
          <w:p w14:paraId="3FE152BF" w14:textId="77777777" w:rsidR="00EB14B0" w:rsidRPr="00035BEB" w:rsidRDefault="00EB14B0">
            <w:pPr>
              <w:widowControl w:val="0"/>
              <w:numPr>
                <w:ilvl w:val="0"/>
                <w:numId w:val="12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are so many young American children overweight and physically unfit?</w:t>
            </w:r>
          </w:p>
          <w:p w14:paraId="42302E9F" w14:textId="77777777" w:rsidR="00EB14B0" w:rsidRPr="00035BEB" w:rsidRDefault="00EB14B0">
            <w:pPr>
              <w:widowControl w:val="0"/>
              <w:numPr>
                <w:ilvl w:val="0"/>
                <w:numId w:val="12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can parents do to instill healthy eating habits in their children?</w:t>
            </w:r>
          </w:p>
          <w:p w14:paraId="4D795D4E" w14:textId="77777777" w:rsidR="00EB14B0" w:rsidRPr="00035BEB" w:rsidRDefault="00EB14B0">
            <w:pPr>
              <w:widowControl w:val="0"/>
              <w:numPr>
                <w:ilvl w:val="0"/>
                <w:numId w:val="12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criteria should be used to evaluate children's menus?</w:t>
            </w:r>
          </w:p>
          <w:p w14:paraId="43FD677B" w14:textId="77777777" w:rsidR="00EB14B0" w:rsidRPr="00035BEB" w:rsidRDefault="00EB14B0">
            <w:pPr>
              <w:widowControl w:val="0"/>
              <w:numPr>
                <w:ilvl w:val="0"/>
                <w:numId w:val="12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requirements do the </w:t>
            </w:r>
            <w:r>
              <w:rPr>
                <w:rFonts w:ascii="Times New Roman" w:hAnsi="Times New Roman" w:cs="Times New Roman"/>
                <w:sz w:val="24"/>
                <w:szCs w:val="24"/>
              </w:rPr>
              <w:t>VDOE’s Office of School and Community Nutrition Programs</w:t>
            </w:r>
            <w:r w:rsidRPr="00035BEB">
              <w:rPr>
                <w:rFonts w:ascii="Times New Roman" w:hAnsi="Times New Roman" w:cs="Times New Roman"/>
                <w:sz w:val="24"/>
                <w:szCs w:val="24"/>
              </w:rPr>
              <w:t xml:space="preserve"> have in place for children’s menus and serving sizes?</w:t>
            </w:r>
          </w:p>
          <w:p w14:paraId="6B77B3F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6A402C93" w14:textId="77777777" w:rsidR="00EB14B0" w:rsidRPr="00035BEB" w:rsidRDefault="00EB14B0">
            <w:pPr>
              <w:widowControl w:val="0"/>
              <w:numPr>
                <w:ilvl w:val="0"/>
                <w:numId w:val="12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resources are available to assist parents who cannot meet their children's nutritional needs?</w:t>
            </w:r>
          </w:p>
          <w:p w14:paraId="3AFAEA6E" w14:textId="77777777" w:rsidR="00EB14B0" w:rsidRPr="00035BEB" w:rsidRDefault="00EB14B0">
            <w:pPr>
              <w:widowControl w:val="0"/>
              <w:numPr>
                <w:ilvl w:val="0"/>
                <w:numId w:val="12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can parents encourage children to make healthy food choices away from home? </w:t>
            </w:r>
          </w:p>
          <w:p w14:paraId="4D9E22F0" w14:textId="77777777" w:rsidR="00EB14B0" w:rsidRPr="00277FE2" w:rsidRDefault="00EB14B0" w:rsidP="00EB14B0">
            <w:pPr>
              <w:rPr>
                <w:rFonts w:ascii="Times New Roman" w:eastAsia="Times New Roman" w:hAnsi="Times New Roman" w:cs="Times New Roman"/>
                <w:b/>
                <w:bCs/>
                <w:sz w:val="24"/>
                <w:szCs w:val="24"/>
              </w:rPr>
            </w:pPr>
          </w:p>
        </w:tc>
        <w:tc>
          <w:tcPr>
            <w:tcW w:w="879" w:type="pct"/>
          </w:tcPr>
          <w:p w14:paraId="46AF3D3C" w14:textId="47004E6F" w:rsidR="00EB14B0" w:rsidRPr="00DC5E13" w:rsidRDefault="00EB14B0" w:rsidP="00EB14B0">
            <w:pPr>
              <w:spacing w:before="100" w:beforeAutospacing="1" w:after="100" w:afterAutospacing="1"/>
              <w:rPr>
                <w:rFonts w:ascii="Times New Roman" w:eastAsia="Times New Roman" w:hAnsi="Times New Roman" w:cs="Times New Roman"/>
                <w:sz w:val="24"/>
                <w:szCs w:val="24"/>
              </w:rPr>
            </w:pPr>
            <w:r w:rsidRPr="00DC5E13">
              <w:rPr>
                <w:rFonts w:ascii="Times New Roman" w:eastAsia="Times New Roman" w:hAnsi="Times New Roman" w:cs="Times New Roman"/>
                <w:sz w:val="24"/>
                <w:szCs w:val="24"/>
              </w:rPr>
              <w:lastRenderedPageBreak/>
              <w:t>English: 9.LU, 9.C, 10.LU, 10.C, 11.DSR, 11.LU, 11.C, 12.LU, 12.C</w:t>
            </w:r>
          </w:p>
        </w:tc>
        <w:tc>
          <w:tcPr>
            <w:tcW w:w="799" w:type="pct"/>
          </w:tcPr>
          <w:p w14:paraId="0BEB215A" w14:textId="77777777" w:rsidR="00EB14B0" w:rsidRPr="002E1E7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E1E76">
              <w:rPr>
                <w:rFonts w:ascii="Times New Roman" w:eastAsia="Times New Roman" w:hAnsi="Times New Roman" w:cs="Times New Roman"/>
                <w:b/>
                <w:sz w:val="24"/>
                <w:szCs w:val="24"/>
                <w:u w:val="single"/>
              </w:rPr>
              <w:t>Families First</w:t>
            </w:r>
          </w:p>
          <w:p w14:paraId="566B3809" w14:textId="77777777" w:rsidR="00EB14B0" w:rsidRPr="002E1E7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Dynamics</w:t>
            </w:r>
          </w:p>
          <w:p w14:paraId="6A518FE7" w14:textId="77777777" w:rsidR="00EB14B0" w:rsidRPr="002E1E7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Balance</w:t>
            </w:r>
          </w:p>
          <w:p w14:paraId="560A7A91" w14:textId="77777777" w:rsidR="00EB14B0" w:rsidRPr="002E1E7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Development</w:t>
            </w:r>
          </w:p>
          <w:p w14:paraId="6B0CEADC" w14:textId="77777777" w:rsidR="00EB14B0" w:rsidRPr="002E1E7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Safety</w:t>
            </w:r>
          </w:p>
          <w:p w14:paraId="699AE01F" w14:textId="77777777" w:rsidR="00EB14B0" w:rsidRPr="002E1E76"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Skills</w:t>
            </w:r>
          </w:p>
          <w:p w14:paraId="7594FC2C" w14:textId="77777777" w:rsidR="00EB14B0" w:rsidRPr="002E1E76"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F9B07F0" w14:textId="77777777" w:rsidR="00EB14B0" w:rsidRPr="002E1E7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E1E76">
              <w:rPr>
                <w:rFonts w:ascii="Times New Roman" w:eastAsia="Times New Roman" w:hAnsi="Times New Roman" w:cs="Times New Roman"/>
                <w:b/>
                <w:sz w:val="24"/>
                <w:szCs w:val="24"/>
                <w:u w:val="single"/>
              </w:rPr>
              <w:t>Power of One</w:t>
            </w:r>
          </w:p>
          <w:p w14:paraId="298C6804" w14:textId="77777777" w:rsidR="00EB14B0" w:rsidRPr="002E1E76"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A Better You</w:t>
            </w:r>
          </w:p>
          <w:p w14:paraId="0A7F359A" w14:textId="77777777" w:rsidR="00EB14B0" w:rsidRPr="002E1E76"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Family Ties</w:t>
            </w:r>
          </w:p>
          <w:p w14:paraId="4D3807BF" w14:textId="77777777" w:rsidR="00EB14B0" w:rsidRPr="00981A5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Working on Working</w:t>
            </w:r>
          </w:p>
          <w:p w14:paraId="798E0A11" w14:textId="77777777" w:rsidR="00EB14B0" w:rsidRPr="002E1E76"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59252CA7" w14:textId="77777777" w:rsidR="00EB14B0" w:rsidRPr="002E1E7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E1E76">
              <w:rPr>
                <w:rFonts w:ascii="Times New Roman" w:eastAsia="Times New Roman" w:hAnsi="Times New Roman" w:cs="Times New Roman"/>
                <w:b/>
                <w:sz w:val="24"/>
                <w:szCs w:val="24"/>
                <w:u w:val="single"/>
              </w:rPr>
              <w:t>Student Body</w:t>
            </w:r>
          </w:p>
          <w:p w14:paraId="022EF3E4" w14:textId="77777777" w:rsidR="00EB14B0" w:rsidRPr="002E1E76"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The Healthy You</w:t>
            </w:r>
          </w:p>
          <w:p w14:paraId="5E4F108C" w14:textId="77777777" w:rsidR="00EB14B0" w:rsidRPr="002E1E76"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The Fit You</w:t>
            </w:r>
          </w:p>
          <w:p w14:paraId="1A3AB6D6" w14:textId="77777777" w:rsidR="00EB14B0" w:rsidRPr="002E1E76"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The Real You</w:t>
            </w:r>
          </w:p>
          <w:p w14:paraId="5984F067" w14:textId="77777777" w:rsidR="00EB14B0" w:rsidRPr="002E1E76"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The Resilient You</w:t>
            </w:r>
          </w:p>
          <w:p w14:paraId="5C079641" w14:textId="77777777" w:rsidR="00EB14B0" w:rsidRPr="002E1E76"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2A1C189A" w14:textId="77777777" w:rsidR="00EB14B0" w:rsidRPr="002E1E76"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2E88F62" w14:textId="77777777" w:rsidR="00EB14B0" w:rsidRPr="002E1E76"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E1E76">
              <w:rPr>
                <w:rFonts w:ascii="Times New Roman" w:eastAsia="Times New Roman" w:hAnsi="Times New Roman" w:cs="Times New Roman"/>
                <w:b/>
                <w:sz w:val="24"/>
                <w:szCs w:val="24"/>
                <w:u w:val="single"/>
              </w:rPr>
              <w:t>Competitive Event--STAR Events</w:t>
            </w:r>
          </w:p>
          <w:p w14:paraId="7ED1685B" w14:textId="77777777"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2E1E76">
              <w:rPr>
                <w:rFonts w:ascii="Times New Roman" w:eastAsia="Times New Roman" w:hAnsi="Times New Roman" w:cs="Times New Roman"/>
                <w:sz w:val="24"/>
                <w:szCs w:val="24"/>
              </w:rPr>
              <w:t>Early Childhood Education</w:t>
            </w:r>
          </w:p>
          <w:p w14:paraId="429D6F62" w14:textId="77777777"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Focus on Children</w:t>
            </w:r>
          </w:p>
          <w:p w14:paraId="2CC6D40D" w14:textId="77777777"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National Programs in Action</w:t>
            </w:r>
          </w:p>
          <w:p w14:paraId="62C1BB35" w14:textId="77777777"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lastRenderedPageBreak/>
              <w:t>Nutrition and Wellness</w:t>
            </w:r>
          </w:p>
          <w:p w14:paraId="3D37BAD8" w14:textId="77777777"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Professional Presentation</w:t>
            </w:r>
          </w:p>
          <w:p w14:paraId="1E07BB1A" w14:textId="260A3825"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Check the national website for online events</w:t>
            </w:r>
          </w:p>
          <w:p w14:paraId="29A184A0" w14:textId="77777777" w:rsidR="00EB14B0" w:rsidRPr="002E1E76"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E1E76">
              <w:rPr>
                <w:rFonts w:ascii="Times New Roman" w:eastAsia="Times New Roman" w:hAnsi="Times New Roman" w:cs="Times New Roman"/>
                <w:sz w:val="24"/>
                <w:szCs w:val="24"/>
              </w:rPr>
              <w:t>Check the website for Skill Events</w:t>
            </w:r>
          </w:p>
          <w:p w14:paraId="4BCCFDCA" w14:textId="77777777" w:rsidR="00EB14B0" w:rsidRPr="00BF7007"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7C48F9" w14:paraId="61F8E20C" w14:textId="77777777" w:rsidTr="00EB14B0">
        <w:tc>
          <w:tcPr>
            <w:tcW w:w="197" w:type="pct"/>
            <w:shd w:val="clear" w:color="auto" w:fill="FFFFFF" w:themeFill="background1"/>
          </w:tcPr>
          <w:p w14:paraId="6F51024B" w14:textId="78CC8654"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79</w:t>
            </w:r>
          </w:p>
        </w:tc>
        <w:tc>
          <w:tcPr>
            <w:tcW w:w="899" w:type="pct"/>
            <w:shd w:val="clear" w:color="auto" w:fill="FFFFFF" w:themeFill="background1"/>
            <w:tcMar>
              <w:top w:w="43" w:type="dxa"/>
              <w:left w:w="115" w:type="dxa"/>
              <w:bottom w:w="43" w:type="dxa"/>
              <w:right w:w="115" w:type="dxa"/>
            </w:tcMar>
          </w:tcPr>
          <w:p w14:paraId="11D1E744" w14:textId="594A46AA" w:rsidR="00EB14B0" w:rsidRPr="006C2C30" w:rsidRDefault="00EB14B0" w:rsidP="00EB14B0">
            <w:pPr>
              <w:rPr>
                <w:rFonts w:ascii="Times New Roman" w:eastAsia="Times New Roman" w:hAnsi="Times New Roman" w:cs="Times New Roman"/>
                <w:sz w:val="24"/>
                <w:szCs w:val="24"/>
              </w:rPr>
            </w:pPr>
            <w:r w:rsidRPr="003A5310">
              <w:rPr>
                <w:rFonts w:ascii="Times New Roman" w:eastAsia="Times New Roman" w:hAnsi="Times New Roman" w:cs="Times New Roman"/>
                <w:sz w:val="24"/>
                <w:szCs w:val="24"/>
              </w:rPr>
              <w:t xml:space="preserve">Evaluate children's hygiene needs. </w:t>
            </w:r>
          </w:p>
        </w:tc>
        <w:tc>
          <w:tcPr>
            <w:tcW w:w="1234" w:type="pct"/>
          </w:tcPr>
          <w:p w14:paraId="1185D53B" w14:textId="77777777" w:rsidR="00EB14B0" w:rsidRPr="00566CEF" w:rsidRDefault="00EB14B0" w:rsidP="00EB14B0">
            <w:pPr>
              <w:spacing w:before="100" w:beforeAutospacing="1" w:after="100" w:afterAutospacing="1"/>
              <w:rPr>
                <w:rFonts w:ascii="Times New Roman" w:eastAsia="Times New Roman" w:hAnsi="Times New Roman" w:cs="Times New Roman"/>
                <w:sz w:val="24"/>
                <w:szCs w:val="24"/>
              </w:rPr>
            </w:pPr>
            <w:r w:rsidRPr="00566CEF">
              <w:rPr>
                <w:rFonts w:ascii="Times New Roman" w:eastAsia="Times New Roman" w:hAnsi="Times New Roman" w:cs="Times New Roman"/>
                <w:sz w:val="24"/>
                <w:szCs w:val="24"/>
              </w:rPr>
              <w:t>Evaluation should include</w:t>
            </w:r>
          </w:p>
          <w:p w14:paraId="5651FA5F" w14:textId="77777777" w:rsidR="00EB14B0" w:rsidRPr="00566CEF" w:rsidRDefault="00EB14B0">
            <w:pPr>
              <w:numPr>
                <w:ilvl w:val="0"/>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identifying what constitutes </w:t>
            </w:r>
            <w:r w:rsidRPr="00566CEF">
              <w:rPr>
                <w:rFonts w:ascii="Times New Roman" w:eastAsia="Times New Roman" w:hAnsi="Times New Roman" w:cs="Times New Roman"/>
                <w:sz w:val="24"/>
                <w:szCs w:val="24"/>
              </w:rPr>
              <w:t>health</w:t>
            </w:r>
            <w:r>
              <w:rPr>
                <w:rFonts w:ascii="Times New Roman" w:eastAsia="Times New Roman" w:hAnsi="Times New Roman" w:cs="Times New Roman"/>
                <w:sz w:val="24"/>
                <w:szCs w:val="24"/>
              </w:rPr>
              <w:t>y</w:t>
            </w:r>
            <w:r w:rsidRPr="00566CEF">
              <w:rPr>
                <w:rFonts w:ascii="Times New Roman" w:eastAsia="Times New Roman" w:hAnsi="Times New Roman" w:cs="Times New Roman"/>
                <w:sz w:val="24"/>
                <w:szCs w:val="24"/>
              </w:rPr>
              <w:t xml:space="preserve"> hygiene</w:t>
            </w:r>
          </w:p>
          <w:p w14:paraId="21FEE25C" w14:textId="77777777" w:rsidR="00EB14B0" w:rsidRPr="00566CEF" w:rsidRDefault="00EB14B0">
            <w:pPr>
              <w:numPr>
                <w:ilvl w:val="0"/>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developing </w:t>
            </w:r>
            <w:r w:rsidRPr="00566CEF">
              <w:rPr>
                <w:rFonts w:ascii="Times New Roman" w:eastAsia="Times New Roman" w:hAnsi="Times New Roman" w:cs="Times New Roman"/>
                <w:sz w:val="24"/>
                <w:szCs w:val="24"/>
              </w:rPr>
              <w:t>routines for healthy hygienic practices</w:t>
            </w:r>
          </w:p>
          <w:p w14:paraId="4A3EA0B7" w14:textId="77777777" w:rsidR="00EB14B0" w:rsidRPr="00566CEF" w:rsidRDefault="00EB14B0">
            <w:pPr>
              <w:numPr>
                <w:ilvl w:val="0"/>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practicing </w:t>
            </w:r>
            <w:r w:rsidRPr="00566CEF">
              <w:rPr>
                <w:rFonts w:ascii="Times New Roman" w:eastAsia="Times New Roman" w:hAnsi="Times New Roman" w:cs="Times New Roman"/>
                <w:sz w:val="24"/>
                <w:szCs w:val="24"/>
              </w:rPr>
              <w:t>healt</w:t>
            </w:r>
            <w:r>
              <w:rPr>
                <w:rFonts w:ascii="Times New Roman" w:eastAsia="Times New Roman" w:hAnsi="Times New Roman" w:cs="Times New Roman"/>
                <w:sz w:val="24"/>
                <w:szCs w:val="24"/>
              </w:rPr>
              <w:t>hy</w:t>
            </w:r>
            <w:r w:rsidRPr="00566CEF">
              <w:rPr>
                <w:rFonts w:ascii="Times New Roman" w:eastAsia="Times New Roman" w:hAnsi="Times New Roman" w:cs="Times New Roman"/>
                <w:sz w:val="24"/>
                <w:szCs w:val="24"/>
              </w:rPr>
              <w:t xml:space="preserve"> hair care</w:t>
            </w:r>
          </w:p>
          <w:p w14:paraId="5FA85649" w14:textId="77777777" w:rsidR="00EB14B0" w:rsidRDefault="00EB14B0">
            <w:pPr>
              <w:numPr>
                <w:ilvl w:val="0"/>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practicing healthy</w:t>
            </w:r>
            <w:r w:rsidRPr="00566CEF">
              <w:rPr>
                <w:rFonts w:ascii="Times New Roman" w:eastAsia="Times New Roman" w:hAnsi="Times New Roman" w:cs="Times New Roman"/>
                <w:sz w:val="24"/>
                <w:szCs w:val="24"/>
              </w:rPr>
              <w:t xml:space="preserve"> dental care </w:t>
            </w:r>
          </w:p>
          <w:p w14:paraId="58030523" w14:textId="77777777" w:rsidR="00EB14B0" w:rsidRDefault="00EB14B0">
            <w:pPr>
              <w:numPr>
                <w:ilvl w:val="0"/>
                <w:numId w:val="190"/>
              </w:numPr>
              <w:spacing w:before="100" w:beforeAutospacing="1" w:after="100" w:afterAutospacing="1"/>
              <w:rPr>
                <w:rFonts w:ascii="Times New Roman" w:eastAsia="Times New Roman" w:hAnsi="Times New Roman" w:cs="Times New Roman"/>
                <w:sz w:val="24"/>
                <w:szCs w:val="24"/>
              </w:rPr>
            </w:pPr>
            <w:r w:rsidRPr="00566CEF">
              <w:rPr>
                <w:rFonts w:ascii="Times New Roman" w:eastAsia="Times New Roman" w:hAnsi="Times New Roman" w:cs="Times New Roman"/>
                <w:sz w:val="24"/>
                <w:szCs w:val="24"/>
              </w:rPr>
              <w:t>clean</w:t>
            </w:r>
            <w:r>
              <w:rPr>
                <w:rFonts w:ascii="Times New Roman" w:eastAsia="Times New Roman" w:hAnsi="Times New Roman" w:cs="Times New Roman"/>
                <w:sz w:val="24"/>
                <w:szCs w:val="24"/>
              </w:rPr>
              <w:t>ing and sanitizing</w:t>
            </w:r>
            <w:r w:rsidRPr="00566CEF">
              <w:rPr>
                <w:rFonts w:ascii="Times New Roman" w:eastAsia="Times New Roman" w:hAnsi="Times New Roman" w:cs="Times New Roman"/>
                <w:sz w:val="24"/>
                <w:szCs w:val="24"/>
              </w:rPr>
              <w:t xml:space="preserve"> toys and equipment.</w:t>
            </w:r>
          </w:p>
          <w:p w14:paraId="06E8E8A9" w14:textId="77777777" w:rsidR="00EB14B0" w:rsidRPr="00D03E8E"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w:t>
            </w:r>
          </w:p>
          <w:p w14:paraId="3CA1E476" w14:textId="30323FD0" w:rsidR="00EB14B0" w:rsidRPr="00277FE2" w:rsidRDefault="00EB14B0" w:rsidP="00EB14B0">
            <w:pPr>
              <w:rPr>
                <w:rFonts w:ascii="Times New Roman" w:eastAsia="Times New Roman" w:hAnsi="Times New Roman" w:cs="Times New Roman"/>
                <w:sz w:val="24"/>
                <w:szCs w:val="24"/>
              </w:rPr>
            </w:pPr>
            <w:hyperlink r:id="rId47" w:history="1">
              <w:r w:rsidRPr="00D066B9">
                <w:rPr>
                  <w:rStyle w:val="Hyperlink"/>
                  <w:rFonts w:ascii="Times New Roman" w:hAnsi="Times New Roman" w:cs="Times New Roman"/>
                  <w:sz w:val="24"/>
                  <w:szCs w:val="24"/>
                </w:rPr>
                <w:t>Personal Hygiene Milestones: A Guide for Parents</w:t>
              </w:r>
            </w:hyperlink>
            <w:r w:rsidRPr="00D066B9">
              <w:rPr>
                <w:rFonts w:ascii="Times New Roman" w:eastAsia="Times New Roman" w:hAnsi="Times New Roman" w:cs="Times New Roman"/>
                <w:sz w:val="24"/>
                <w:szCs w:val="24"/>
              </w:rPr>
              <w:t xml:space="preserve">, </w:t>
            </w:r>
            <w:r w:rsidRPr="00D03E8E">
              <w:rPr>
                <w:rFonts w:ascii="Times New Roman" w:eastAsia="Times New Roman" w:hAnsi="Times New Roman" w:cs="Times New Roman"/>
                <w:sz w:val="24"/>
                <w:szCs w:val="24"/>
              </w:rPr>
              <w:t>Connecticut Children’s Hospital</w:t>
            </w:r>
          </w:p>
        </w:tc>
        <w:tc>
          <w:tcPr>
            <w:tcW w:w="992" w:type="pct"/>
          </w:tcPr>
          <w:p w14:paraId="12C6CCAE"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566CEF">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6FA6F8F0" w14:textId="77777777" w:rsidR="00EB14B0" w:rsidRPr="00566CEF" w:rsidRDefault="00EB14B0" w:rsidP="00EB14B0">
            <w:pPr>
              <w:widowControl w:val="0"/>
              <w:autoSpaceDE w:val="0"/>
              <w:autoSpaceDN w:val="0"/>
              <w:adjustRightInd w:val="0"/>
              <w:rPr>
                <w:rFonts w:ascii="Times New Roman" w:hAnsi="Times New Roman" w:cs="Times New Roman"/>
                <w:sz w:val="24"/>
                <w:szCs w:val="24"/>
              </w:rPr>
            </w:pPr>
          </w:p>
          <w:p w14:paraId="73A90532" w14:textId="77777777" w:rsidR="00EB14B0" w:rsidRPr="00566CEF" w:rsidRDefault="00EB14B0" w:rsidP="00EB14B0">
            <w:pPr>
              <w:widowControl w:val="0"/>
              <w:autoSpaceDE w:val="0"/>
              <w:autoSpaceDN w:val="0"/>
              <w:adjustRightInd w:val="0"/>
              <w:rPr>
                <w:rFonts w:ascii="Times New Roman" w:hAnsi="Times New Roman" w:cs="Times New Roman"/>
                <w:sz w:val="24"/>
                <w:szCs w:val="24"/>
              </w:rPr>
            </w:pPr>
            <w:r w:rsidRPr="00566CEF">
              <w:rPr>
                <w:rFonts w:ascii="Times New Roman" w:hAnsi="Times New Roman" w:cs="Times New Roman"/>
                <w:b/>
                <w:bCs/>
                <w:sz w:val="24"/>
                <w:szCs w:val="24"/>
              </w:rPr>
              <w:lastRenderedPageBreak/>
              <w:t>Thinking</w:t>
            </w:r>
          </w:p>
          <w:p w14:paraId="363952AA" w14:textId="77777777" w:rsidR="00EB14B0" w:rsidRPr="00566CEF" w:rsidRDefault="00EB14B0">
            <w:pPr>
              <w:widowControl w:val="0"/>
              <w:numPr>
                <w:ilvl w:val="0"/>
                <w:numId w:val="191"/>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What are the consequences of neglecting children’s hygiene needs?</w:t>
            </w:r>
          </w:p>
          <w:p w14:paraId="50251534" w14:textId="77777777" w:rsidR="00EB14B0" w:rsidRPr="00566CEF" w:rsidRDefault="00EB14B0">
            <w:pPr>
              <w:widowControl w:val="0"/>
              <w:numPr>
                <w:ilvl w:val="0"/>
                <w:numId w:val="191"/>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Why is it important to maintain a clean home, including sanitizing toys?</w:t>
            </w:r>
          </w:p>
          <w:p w14:paraId="39AB56BD" w14:textId="77777777" w:rsidR="00EB14B0" w:rsidRPr="00566CEF" w:rsidRDefault="00EB14B0">
            <w:pPr>
              <w:widowControl w:val="0"/>
              <w:numPr>
                <w:ilvl w:val="0"/>
                <w:numId w:val="191"/>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How is a child's health affected by unsanitary conditions?</w:t>
            </w:r>
          </w:p>
          <w:p w14:paraId="7D2B6B3F" w14:textId="77777777" w:rsidR="00EB14B0" w:rsidRPr="00566CEF" w:rsidRDefault="00EB14B0" w:rsidP="00EB14B0">
            <w:pPr>
              <w:widowControl w:val="0"/>
              <w:autoSpaceDE w:val="0"/>
              <w:autoSpaceDN w:val="0"/>
              <w:adjustRightInd w:val="0"/>
              <w:rPr>
                <w:rFonts w:ascii="Times New Roman" w:hAnsi="Times New Roman" w:cs="Times New Roman"/>
                <w:sz w:val="24"/>
                <w:szCs w:val="24"/>
              </w:rPr>
            </w:pPr>
            <w:r w:rsidRPr="00566CEF">
              <w:rPr>
                <w:rFonts w:ascii="Times New Roman" w:hAnsi="Times New Roman" w:cs="Times New Roman"/>
                <w:b/>
                <w:bCs/>
                <w:sz w:val="24"/>
                <w:szCs w:val="24"/>
              </w:rPr>
              <w:t>Communication</w:t>
            </w:r>
          </w:p>
          <w:p w14:paraId="05BE40E2" w14:textId="77777777" w:rsidR="00EB14B0" w:rsidRPr="00566CEF" w:rsidRDefault="00EB14B0">
            <w:pPr>
              <w:widowControl w:val="0"/>
              <w:numPr>
                <w:ilvl w:val="0"/>
                <w:numId w:val="192"/>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 xml:space="preserve">Who are the experts in </w:t>
            </w:r>
            <w:r>
              <w:rPr>
                <w:rFonts w:ascii="Times New Roman" w:hAnsi="Times New Roman" w:cs="Times New Roman"/>
                <w:sz w:val="24"/>
                <w:szCs w:val="24"/>
              </w:rPr>
              <w:t>the</w:t>
            </w:r>
            <w:r w:rsidRPr="00566CEF">
              <w:rPr>
                <w:rFonts w:ascii="Times New Roman" w:hAnsi="Times New Roman" w:cs="Times New Roman"/>
                <w:sz w:val="24"/>
                <w:szCs w:val="24"/>
              </w:rPr>
              <w:t xml:space="preserve"> community regarding wellness and hygiene for children?</w:t>
            </w:r>
          </w:p>
          <w:p w14:paraId="6ECBCE47" w14:textId="77777777" w:rsidR="00EB14B0" w:rsidRPr="00566CEF" w:rsidRDefault="00EB14B0">
            <w:pPr>
              <w:widowControl w:val="0"/>
              <w:numPr>
                <w:ilvl w:val="0"/>
                <w:numId w:val="192"/>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How can your actions communicate to your child the need for proper hygiene?</w:t>
            </w:r>
          </w:p>
          <w:p w14:paraId="1BB57221" w14:textId="77777777" w:rsidR="00EB14B0" w:rsidRPr="00566CEF" w:rsidRDefault="00EB14B0" w:rsidP="00EB14B0">
            <w:pPr>
              <w:widowControl w:val="0"/>
              <w:autoSpaceDE w:val="0"/>
              <w:autoSpaceDN w:val="0"/>
              <w:adjustRightInd w:val="0"/>
              <w:rPr>
                <w:rFonts w:ascii="Times New Roman" w:hAnsi="Times New Roman" w:cs="Times New Roman"/>
                <w:sz w:val="24"/>
                <w:szCs w:val="24"/>
              </w:rPr>
            </w:pPr>
            <w:r w:rsidRPr="00566CEF">
              <w:rPr>
                <w:rFonts w:ascii="Times New Roman" w:hAnsi="Times New Roman" w:cs="Times New Roman"/>
                <w:b/>
                <w:bCs/>
                <w:sz w:val="24"/>
                <w:szCs w:val="24"/>
              </w:rPr>
              <w:t>Leadership</w:t>
            </w:r>
          </w:p>
          <w:p w14:paraId="1AE82B0A" w14:textId="77777777" w:rsidR="00EB14B0" w:rsidRPr="00566CEF" w:rsidRDefault="00EB14B0">
            <w:pPr>
              <w:widowControl w:val="0"/>
              <w:numPr>
                <w:ilvl w:val="0"/>
                <w:numId w:val="193"/>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What routines will you establish to care for your child’s hair?</w:t>
            </w:r>
          </w:p>
          <w:p w14:paraId="57C7EA4F" w14:textId="77777777" w:rsidR="00EB14B0" w:rsidRPr="00566CEF" w:rsidRDefault="00EB14B0">
            <w:pPr>
              <w:widowControl w:val="0"/>
              <w:numPr>
                <w:ilvl w:val="0"/>
                <w:numId w:val="193"/>
              </w:numPr>
              <w:autoSpaceDE w:val="0"/>
              <w:autoSpaceDN w:val="0"/>
              <w:adjustRightInd w:val="0"/>
              <w:rPr>
                <w:rFonts w:ascii="Times New Roman" w:hAnsi="Times New Roman" w:cs="Times New Roman"/>
                <w:sz w:val="24"/>
                <w:szCs w:val="24"/>
              </w:rPr>
            </w:pPr>
            <w:r w:rsidRPr="00566CEF">
              <w:rPr>
                <w:rFonts w:ascii="Times New Roman" w:hAnsi="Times New Roman" w:cs="Times New Roman"/>
                <w:sz w:val="24"/>
                <w:szCs w:val="24"/>
              </w:rPr>
              <w:t>How can you establish sanitary conditions when owning a pet?</w:t>
            </w:r>
          </w:p>
          <w:p w14:paraId="2B74C413" w14:textId="77777777" w:rsidR="00EB14B0" w:rsidRPr="00566CEF" w:rsidRDefault="00EB14B0" w:rsidP="00EB14B0">
            <w:pPr>
              <w:widowControl w:val="0"/>
              <w:autoSpaceDE w:val="0"/>
              <w:autoSpaceDN w:val="0"/>
              <w:adjustRightInd w:val="0"/>
              <w:rPr>
                <w:rFonts w:ascii="Times New Roman" w:hAnsi="Times New Roman" w:cs="Times New Roman"/>
                <w:sz w:val="24"/>
                <w:szCs w:val="24"/>
              </w:rPr>
            </w:pPr>
            <w:r w:rsidRPr="00566CEF">
              <w:rPr>
                <w:rFonts w:ascii="Times New Roman" w:hAnsi="Times New Roman" w:cs="Times New Roman"/>
                <w:b/>
                <w:bCs/>
                <w:sz w:val="24"/>
                <w:szCs w:val="24"/>
              </w:rPr>
              <w:t>Management</w:t>
            </w:r>
          </w:p>
          <w:p w14:paraId="61871CFA" w14:textId="77777777" w:rsidR="00EB14B0" w:rsidRPr="00E14EE0" w:rsidRDefault="00EB14B0">
            <w:pPr>
              <w:widowControl w:val="0"/>
              <w:numPr>
                <w:ilvl w:val="0"/>
                <w:numId w:val="194"/>
              </w:numPr>
              <w:autoSpaceDE w:val="0"/>
              <w:autoSpaceDN w:val="0"/>
              <w:adjustRightInd w:val="0"/>
              <w:rPr>
                <w:rFonts w:ascii="Times New Roman" w:eastAsia="Times New Roman" w:hAnsi="Times New Roman" w:cs="Times New Roman"/>
                <w:b/>
                <w:bCs/>
                <w:sz w:val="24"/>
                <w:szCs w:val="24"/>
              </w:rPr>
            </w:pPr>
            <w:r w:rsidRPr="00566CEF">
              <w:rPr>
                <w:rFonts w:ascii="Times New Roman" w:hAnsi="Times New Roman" w:cs="Times New Roman"/>
                <w:sz w:val="24"/>
                <w:szCs w:val="24"/>
              </w:rPr>
              <w:t>How will you establish regular dental care for your child?</w:t>
            </w:r>
          </w:p>
          <w:p w14:paraId="29C644A8" w14:textId="5123B297" w:rsidR="00EB14B0" w:rsidRPr="00277FE2" w:rsidRDefault="00EB14B0">
            <w:pPr>
              <w:widowControl w:val="0"/>
              <w:numPr>
                <w:ilvl w:val="0"/>
                <w:numId w:val="194"/>
              </w:numPr>
              <w:autoSpaceDE w:val="0"/>
              <w:autoSpaceDN w:val="0"/>
              <w:adjustRightInd w:val="0"/>
              <w:rPr>
                <w:rFonts w:ascii="Times New Roman" w:eastAsia="Times New Roman" w:hAnsi="Times New Roman" w:cs="Times New Roman"/>
                <w:b/>
                <w:bCs/>
                <w:sz w:val="24"/>
                <w:szCs w:val="24"/>
              </w:rPr>
            </w:pPr>
            <w:r w:rsidRPr="00566CEF">
              <w:rPr>
                <w:rFonts w:ascii="Times New Roman" w:hAnsi="Times New Roman" w:cs="Times New Roman"/>
                <w:sz w:val="24"/>
                <w:szCs w:val="24"/>
              </w:rPr>
              <w:t>What is the importance of washing your hands after using the bathroom, before preparing and eating food, and during illness?</w:t>
            </w:r>
          </w:p>
        </w:tc>
        <w:tc>
          <w:tcPr>
            <w:tcW w:w="879" w:type="pct"/>
          </w:tcPr>
          <w:p w14:paraId="3644A6F1" w14:textId="7E6FD7BD" w:rsidR="00EB14B0" w:rsidRPr="00422325" w:rsidRDefault="00EB14B0" w:rsidP="00EB14B0">
            <w:pPr>
              <w:spacing w:before="100" w:beforeAutospacing="1" w:after="100" w:afterAutospacing="1"/>
              <w:rPr>
                <w:rFonts w:ascii="Times New Roman" w:eastAsia="Times New Roman" w:hAnsi="Times New Roman" w:cs="Times New Roman"/>
                <w:sz w:val="24"/>
                <w:szCs w:val="24"/>
                <w:lang w:val="fr-FR"/>
              </w:rPr>
            </w:pPr>
            <w:r w:rsidRPr="00A7639E">
              <w:rPr>
                <w:rFonts w:ascii="Times New Roman" w:eastAsia="Times New Roman" w:hAnsi="Times New Roman" w:cs="Times New Roman"/>
                <w:sz w:val="24"/>
                <w:szCs w:val="24"/>
                <w:lang w:val="fr-FR"/>
              </w:rPr>
              <w:lastRenderedPageBreak/>
              <w:t xml:space="preserve">English: 9.RI, 9.LU, 9.C, 10.RI, 10.LU, 10.C, 11.RI, </w:t>
            </w:r>
            <w:r w:rsidRPr="00A7639E">
              <w:rPr>
                <w:rFonts w:ascii="Times New Roman" w:eastAsia="Times New Roman" w:hAnsi="Times New Roman" w:cs="Times New Roman"/>
                <w:sz w:val="24"/>
                <w:szCs w:val="24"/>
                <w:lang w:val="fr-FR"/>
              </w:rPr>
              <w:lastRenderedPageBreak/>
              <w:t>11.LU, 11.C, 12.RI, 12.LU, 12.C</w:t>
            </w:r>
          </w:p>
        </w:tc>
        <w:tc>
          <w:tcPr>
            <w:tcW w:w="799" w:type="pct"/>
          </w:tcPr>
          <w:p w14:paraId="50EDD5B5"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lastRenderedPageBreak/>
              <w:t>Families First</w:t>
            </w:r>
          </w:p>
          <w:p w14:paraId="4F2C7246"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Dynamics</w:t>
            </w:r>
          </w:p>
          <w:p w14:paraId="7728B906"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lastRenderedPageBreak/>
              <w:t>Balance</w:t>
            </w:r>
          </w:p>
          <w:p w14:paraId="704F13F6"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Development</w:t>
            </w:r>
          </w:p>
          <w:p w14:paraId="24BDBD14"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Safety</w:t>
            </w:r>
          </w:p>
          <w:p w14:paraId="1E0B73B9"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Skills</w:t>
            </w:r>
          </w:p>
          <w:p w14:paraId="38633050" w14:textId="77777777" w:rsidR="00EB14B0" w:rsidRPr="00297BD3"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0413811"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Power of One</w:t>
            </w:r>
          </w:p>
          <w:p w14:paraId="7110B732" w14:textId="77777777" w:rsidR="00EB14B0" w:rsidRPr="00297B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A Better You</w:t>
            </w:r>
          </w:p>
          <w:p w14:paraId="2950DCE5" w14:textId="77777777" w:rsidR="00EB14B0" w:rsidRPr="00981A51"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Family Ties</w:t>
            </w:r>
          </w:p>
          <w:p w14:paraId="1E370E0B"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1226F19"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Student Body</w:t>
            </w:r>
          </w:p>
          <w:p w14:paraId="610CE746"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Healthy You</w:t>
            </w:r>
          </w:p>
          <w:p w14:paraId="4711566D"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Fit You</w:t>
            </w:r>
          </w:p>
          <w:p w14:paraId="7F2D5FF2"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Real You</w:t>
            </w:r>
          </w:p>
          <w:p w14:paraId="0AC6CAA4"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Resilient You</w:t>
            </w:r>
          </w:p>
          <w:p w14:paraId="713D3A07"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54E81C7F"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Competitive Event--STAR Events</w:t>
            </w:r>
          </w:p>
          <w:p w14:paraId="679A1B03"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297BD3">
              <w:rPr>
                <w:rFonts w:ascii="Times New Roman" w:eastAsia="Times New Roman" w:hAnsi="Times New Roman" w:cs="Times New Roman"/>
                <w:sz w:val="24"/>
                <w:szCs w:val="24"/>
              </w:rPr>
              <w:t>Early Childhood Education</w:t>
            </w:r>
          </w:p>
          <w:p w14:paraId="1E0B2AFE"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Focus on Children</w:t>
            </w:r>
          </w:p>
          <w:p w14:paraId="2D7D1124"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National Programs in Action</w:t>
            </w:r>
          </w:p>
          <w:p w14:paraId="320754C4"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Professional Presentation</w:t>
            </w:r>
          </w:p>
          <w:p w14:paraId="5E4BB001" w14:textId="176F7FA9"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Check the national website for online events</w:t>
            </w:r>
          </w:p>
          <w:p w14:paraId="18ABF72C"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Check the website for Skill Events</w:t>
            </w:r>
          </w:p>
          <w:p w14:paraId="02C53117" w14:textId="77777777" w:rsidR="00EB14B0" w:rsidRPr="007C48F9"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7C48F9" w14:paraId="3A23565B" w14:textId="77777777" w:rsidTr="00EB14B0">
        <w:tc>
          <w:tcPr>
            <w:tcW w:w="197" w:type="pct"/>
            <w:shd w:val="clear" w:color="auto" w:fill="FFFFFF" w:themeFill="background1"/>
          </w:tcPr>
          <w:p w14:paraId="3155E095" w14:textId="1524FA7E" w:rsidR="00EB14B0" w:rsidRPr="00422325" w:rsidRDefault="00EB14B0" w:rsidP="00EB14B0">
            <w:pP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rPr>
              <w:lastRenderedPageBreak/>
              <w:t>80</w:t>
            </w:r>
          </w:p>
        </w:tc>
        <w:tc>
          <w:tcPr>
            <w:tcW w:w="899" w:type="pct"/>
            <w:shd w:val="clear" w:color="auto" w:fill="FFFFFF" w:themeFill="background1"/>
            <w:tcMar>
              <w:top w:w="43" w:type="dxa"/>
              <w:left w:w="115" w:type="dxa"/>
              <w:bottom w:w="43" w:type="dxa"/>
              <w:right w:w="115" w:type="dxa"/>
            </w:tcMar>
          </w:tcPr>
          <w:p w14:paraId="46958A12" w14:textId="46AA7CD4" w:rsidR="00EB14B0" w:rsidRPr="00422325"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Plan strategies to provide for child health and safety. </w:t>
            </w:r>
          </w:p>
        </w:tc>
        <w:tc>
          <w:tcPr>
            <w:tcW w:w="1234" w:type="pct"/>
          </w:tcPr>
          <w:p w14:paraId="1583AEAE"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Planning should focus on strategies for</w:t>
            </w:r>
          </w:p>
          <w:p w14:paraId="77D0FEA2"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providing for well-child visits to a doctor</w:t>
            </w:r>
          </w:p>
          <w:p w14:paraId="27C57A40"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providing for immunizations</w:t>
            </w:r>
          </w:p>
          <w:p w14:paraId="5DEFA438"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maintaining health records</w:t>
            </w:r>
          </w:p>
          <w:p w14:paraId="4D7BD04F"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symptoms of and providing treatments for common childhood illnesses</w:t>
            </w:r>
          </w:p>
          <w:p w14:paraId="21F349FB"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teaching children to seek medical help and other forms of assistance</w:t>
            </w:r>
          </w:p>
          <w:p w14:paraId="0D69EF83"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teaching children safety precautions and emergency procedures for all daily environments</w:t>
            </w:r>
          </w:p>
          <w:p w14:paraId="34163973" w14:textId="77777777" w:rsidR="00EB14B0" w:rsidRPr="00035BEB"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discussing with older children </w:t>
            </w:r>
            <w:r>
              <w:rPr>
                <w:rFonts w:ascii="Times New Roman" w:eastAsia="Times New Roman" w:hAnsi="Times New Roman" w:cs="Times New Roman"/>
                <w:sz w:val="24"/>
                <w:szCs w:val="24"/>
              </w:rPr>
              <w:t xml:space="preserve">the </w:t>
            </w:r>
            <w:r w:rsidRPr="00035BEB">
              <w:rPr>
                <w:rFonts w:ascii="Times New Roman" w:eastAsia="Times New Roman" w:hAnsi="Times New Roman" w:cs="Times New Roman"/>
                <w:sz w:val="24"/>
                <w:szCs w:val="24"/>
              </w:rPr>
              <w:t>reasons and ways to avoid smoking, drug and alcohol use, and sexually transmitted diseases</w:t>
            </w:r>
          </w:p>
          <w:p w14:paraId="53A6C7D8" w14:textId="77777777" w:rsidR="00EB14B0" w:rsidRDefault="00EB14B0">
            <w:pPr>
              <w:numPr>
                <w:ilvl w:val="0"/>
                <w:numId w:val="12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providing open communication about personal space and potential sexual abuse at an early age. </w:t>
            </w:r>
          </w:p>
          <w:p w14:paraId="404D85DB" w14:textId="77777777" w:rsidR="00EB14B0" w:rsidRPr="00E6300E" w:rsidRDefault="00EB14B0" w:rsidP="00EB14B0">
            <w:pPr>
              <w:rPr>
                <w:rFonts w:ascii="Times New Roman" w:eastAsia="Times New Roman" w:hAnsi="Times New Roman" w:cs="Times New Roman"/>
                <w:b/>
                <w:bCs/>
                <w:sz w:val="24"/>
                <w:szCs w:val="24"/>
              </w:rPr>
            </w:pPr>
            <w:r w:rsidRPr="00E6300E">
              <w:rPr>
                <w:rFonts w:ascii="Times New Roman" w:eastAsia="Times New Roman" w:hAnsi="Times New Roman" w:cs="Times New Roman"/>
                <w:b/>
                <w:bCs/>
                <w:sz w:val="24"/>
                <w:szCs w:val="24"/>
              </w:rPr>
              <w:t>Teacher Resources:</w:t>
            </w:r>
          </w:p>
          <w:p w14:paraId="7914FAF9" w14:textId="77777777" w:rsidR="00EB14B0" w:rsidRDefault="00EB14B0">
            <w:pPr>
              <w:pStyle w:val="ListParagraph"/>
              <w:numPr>
                <w:ilvl w:val="0"/>
                <w:numId w:val="226"/>
              </w:numPr>
              <w:rPr>
                <w:rFonts w:ascii="Times New Roman" w:eastAsia="Times New Roman" w:hAnsi="Times New Roman" w:cs="Times New Roman"/>
                <w:sz w:val="24"/>
                <w:szCs w:val="24"/>
              </w:rPr>
            </w:pPr>
            <w:hyperlink r:id="rId48" w:history="1">
              <w:r w:rsidRPr="00575C42">
                <w:rPr>
                  <w:rStyle w:val="Hyperlink"/>
                  <w:rFonts w:ascii="Times New Roman" w:eastAsia="Times New Roman" w:hAnsi="Times New Roman" w:cs="Times New Roman"/>
                  <w:sz w:val="24"/>
                  <w:szCs w:val="24"/>
                </w:rPr>
                <w:t>A Safety Checklist for Parents,</w:t>
              </w:r>
            </w:hyperlink>
            <w:r>
              <w:rPr>
                <w:rFonts w:ascii="Times New Roman" w:eastAsia="Times New Roman" w:hAnsi="Times New Roman" w:cs="Times New Roman"/>
                <w:sz w:val="24"/>
                <w:szCs w:val="24"/>
              </w:rPr>
              <w:t xml:space="preserve"> Stanford Medicine Children’s Health</w:t>
            </w:r>
          </w:p>
          <w:p w14:paraId="34ED092F" w14:textId="77777777" w:rsidR="00EB14B0" w:rsidRDefault="00EB14B0">
            <w:pPr>
              <w:pStyle w:val="ListParagraph"/>
              <w:numPr>
                <w:ilvl w:val="0"/>
                <w:numId w:val="226"/>
              </w:numPr>
              <w:spacing w:before="100" w:beforeAutospacing="1" w:after="100" w:afterAutospacing="1"/>
              <w:rPr>
                <w:rFonts w:ascii="Times New Roman" w:eastAsia="Times New Roman" w:hAnsi="Times New Roman" w:cs="Times New Roman"/>
                <w:sz w:val="24"/>
                <w:szCs w:val="24"/>
              </w:rPr>
            </w:pPr>
            <w:hyperlink r:id="rId49" w:history="1">
              <w:r w:rsidRPr="0050620A">
                <w:rPr>
                  <w:rStyle w:val="Hyperlink"/>
                  <w:rFonts w:ascii="Times New Roman" w:eastAsia="Times New Roman" w:hAnsi="Times New Roman" w:cs="Times New Roman"/>
                  <w:sz w:val="24"/>
                  <w:szCs w:val="24"/>
                </w:rPr>
                <w:t>Health and Safety,</w:t>
              </w:r>
            </w:hyperlink>
            <w:r>
              <w:rPr>
                <w:rFonts w:ascii="Times New Roman" w:eastAsia="Times New Roman" w:hAnsi="Times New Roman" w:cs="Times New Roman"/>
                <w:sz w:val="24"/>
                <w:szCs w:val="24"/>
              </w:rPr>
              <w:t xml:space="preserve"> Child Care VA </w:t>
            </w:r>
          </w:p>
          <w:p w14:paraId="6842BA6E" w14:textId="77777777" w:rsidR="00EB14B0" w:rsidRPr="00D478A0" w:rsidRDefault="00EB14B0">
            <w:pPr>
              <w:pStyle w:val="ListParagraph"/>
              <w:numPr>
                <w:ilvl w:val="0"/>
                <w:numId w:val="226"/>
              </w:numPr>
              <w:spacing w:before="100" w:beforeAutospacing="1" w:after="100" w:afterAutospacing="1"/>
              <w:rPr>
                <w:rFonts w:ascii="Times New Roman" w:eastAsia="Times New Roman" w:hAnsi="Times New Roman" w:cs="Times New Roman"/>
                <w:sz w:val="24"/>
                <w:szCs w:val="24"/>
              </w:rPr>
            </w:pPr>
            <w:hyperlink r:id="rId50" w:history="1">
              <w:r w:rsidRPr="00575C42">
                <w:rPr>
                  <w:rStyle w:val="Hyperlink"/>
                  <w:rFonts w:ascii="Times New Roman" w:eastAsia="Times New Roman" w:hAnsi="Times New Roman" w:cs="Times New Roman"/>
                  <w:sz w:val="24"/>
                  <w:szCs w:val="24"/>
                </w:rPr>
                <w:t>Parenting Helpful Links</w:t>
              </w:r>
            </w:hyperlink>
            <w:r>
              <w:rPr>
                <w:rFonts w:ascii="Times New Roman" w:eastAsia="Times New Roman" w:hAnsi="Times New Roman" w:cs="Times New Roman"/>
                <w:sz w:val="24"/>
                <w:szCs w:val="24"/>
              </w:rPr>
              <w:t>, Child Care Aware of Virginia</w:t>
            </w:r>
          </w:p>
          <w:p w14:paraId="71DEBB7D" w14:textId="13F63B04" w:rsidR="00EB14B0" w:rsidRPr="00422325" w:rsidRDefault="00EB14B0">
            <w:pPr>
              <w:pStyle w:val="ListParagraph"/>
              <w:numPr>
                <w:ilvl w:val="0"/>
                <w:numId w:val="226"/>
              </w:numPr>
              <w:spacing w:before="100" w:beforeAutospacing="1" w:after="100" w:afterAutospacing="1"/>
              <w:rPr>
                <w:rFonts w:ascii="Times New Roman" w:eastAsia="Times New Roman" w:hAnsi="Times New Roman" w:cs="Times New Roman"/>
                <w:sz w:val="24"/>
                <w:szCs w:val="24"/>
                <w:lang w:val="fr-FR"/>
              </w:rPr>
            </w:pPr>
            <w:hyperlink r:id="rId51" w:history="1">
              <w:r w:rsidRPr="00575C42">
                <w:rPr>
                  <w:rStyle w:val="Hyperlink"/>
                  <w:rFonts w:ascii="Times New Roman" w:eastAsia="Times New Roman" w:hAnsi="Times New Roman" w:cs="Times New Roman"/>
                  <w:sz w:val="24"/>
                  <w:szCs w:val="24"/>
                </w:rPr>
                <w:t>Tips for Parents</w:t>
              </w:r>
            </w:hyperlink>
            <w:r>
              <w:rPr>
                <w:rFonts w:ascii="Times New Roman" w:eastAsia="Times New Roman" w:hAnsi="Times New Roman" w:cs="Times New Roman"/>
                <w:sz w:val="24"/>
                <w:szCs w:val="24"/>
              </w:rPr>
              <w:t>, CDC</w:t>
            </w:r>
          </w:p>
        </w:tc>
        <w:tc>
          <w:tcPr>
            <w:tcW w:w="992" w:type="pct"/>
          </w:tcPr>
          <w:p w14:paraId="2C19D5DA"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t>Process/Skill Questions</w:t>
            </w:r>
            <w:r>
              <w:rPr>
                <w:rFonts w:ascii="Times New Roman" w:hAnsi="Times New Roman" w:cs="Times New Roman"/>
                <w:b/>
                <w:bCs/>
                <w:sz w:val="24"/>
                <w:szCs w:val="24"/>
              </w:rPr>
              <w:t>:</w:t>
            </w:r>
          </w:p>
          <w:p w14:paraId="762DE069"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590722A4"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01C8C938" w14:textId="77777777" w:rsidR="00EB14B0" w:rsidRPr="00035BEB" w:rsidRDefault="00EB14B0">
            <w:pPr>
              <w:widowControl w:val="0"/>
              <w:numPr>
                <w:ilvl w:val="0"/>
                <w:numId w:val="12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it important for babies and young children to have routine well-child examinations?</w:t>
            </w:r>
          </w:p>
          <w:p w14:paraId="0EDC2271" w14:textId="77777777" w:rsidR="00EB14B0" w:rsidRPr="00035BEB" w:rsidRDefault="00EB14B0">
            <w:pPr>
              <w:widowControl w:val="0"/>
              <w:numPr>
                <w:ilvl w:val="0"/>
                <w:numId w:val="12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Where can parents find reliable information on risks</w:t>
            </w:r>
            <w:r>
              <w:rPr>
                <w:rFonts w:ascii="Times New Roman" w:hAnsi="Times New Roman" w:cs="Times New Roman"/>
                <w:sz w:val="24"/>
                <w:szCs w:val="24"/>
              </w:rPr>
              <w:t xml:space="preserve"> and </w:t>
            </w:r>
            <w:r w:rsidRPr="00035BEB">
              <w:rPr>
                <w:rFonts w:ascii="Times New Roman" w:hAnsi="Times New Roman" w:cs="Times New Roman"/>
                <w:sz w:val="24"/>
                <w:szCs w:val="24"/>
              </w:rPr>
              <w:t>rewards of immunizations?</w:t>
            </w:r>
          </w:p>
          <w:p w14:paraId="2E220C44" w14:textId="77777777" w:rsidR="00EB14B0" w:rsidRPr="00035BEB" w:rsidRDefault="00EB14B0">
            <w:pPr>
              <w:widowControl w:val="0"/>
              <w:numPr>
                <w:ilvl w:val="0"/>
                <w:numId w:val="12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is it important for children to be immunized?</w:t>
            </w:r>
          </w:p>
          <w:p w14:paraId="6B3D548F" w14:textId="77777777" w:rsidR="00EB14B0" w:rsidRPr="00035BEB" w:rsidRDefault="00EB14B0">
            <w:pPr>
              <w:widowControl w:val="0"/>
              <w:numPr>
                <w:ilvl w:val="0"/>
                <w:numId w:val="12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consequences when children are not immunized?</w:t>
            </w:r>
          </w:p>
          <w:p w14:paraId="2AE1D335" w14:textId="77777777" w:rsidR="00EB14B0" w:rsidRPr="00035BEB" w:rsidRDefault="00EB14B0">
            <w:pPr>
              <w:widowControl w:val="0"/>
              <w:numPr>
                <w:ilvl w:val="0"/>
                <w:numId w:val="12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 some believe immunizations should be required for all children attending public school and some do not?</w:t>
            </w:r>
          </w:p>
          <w:p w14:paraId="34706967" w14:textId="77777777" w:rsidR="00EB14B0" w:rsidRPr="00035BEB" w:rsidRDefault="00EB14B0">
            <w:pPr>
              <w:widowControl w:val="0"/>
              <w:numPr>
                <w:ilvl w:val="0"/>
                <w:numId w:val="127"/>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health insurance options exist for children?</w:t>
            </w:r>
          </w:p>
          <w:p w14:paraId="57886364"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2659DE67" w14:textId="77777777" w:rsidR="00EB14B0" w:rsidRPr="00035BEB" w:rsidRDefault="00EB14B0">
            <w:pPr>
              <w:widowControl w:val="0"/>
              <w:numPr>
                <w:ilvl w:val="0"/>
                <w:numId w:val="12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communication skills will help parents teach their children how to protect themselves from illness or injury?</w:t>
            </w:r>
          </w:p>
          <w:p w14:paraId="60B5DE8C" w14:textId="77777777" w:rsidR="00EB14B0" w:rsidRPr="00035BEB" w:rsidRDefault="00EB14B0">
            <w:pPr>
              <w:widowControl w:val="0"/>
              <w:numPr>
                <w:ilvl w:val="0"/>
                <w:numId w:val="12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safety rules should parents set for their children?</w:t>
            </w:r>
          </w:p>
          <w:p w14:paraId="3C27857D" w14:textId="77777777" w:rsidR="00EB14B0" w:rsidRPr="00035BEB" w:rsidRDefault="00EB14B0">
            <w:pPr>
              <w:widowControl w:val="0"/>
              <w:numPr>
                <w:ilvl w:val="0"/>
                <w:numId w:val="12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can parents prepare their children for </w:t>
            </w:r>
            <w:r w:rsidRPr="00035BEB">
              <w:rPr>
                <w:rFonts w:ascii="Times New Roman" w:hAnsi="Times New Roman" w:cs="Times New Roman"/>
                <w:sz w:val="24"/>
                <w:szCs w:val="24"/>
              </w:rPr>
              <w:lastRenderedPageBreak/>
              <w:t>emergencies?</w:t>
            </w:r>
          </w:p>
          <w:p w14:paraId="5338E413"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48929AAC" w14:textId="77777777" w:rsidR="00EB14B0" w:rsidRPr="00035BEB" w:rsidRDefault="00EB14B0">
            <w:pPr>
              <w:widowControl w:val="0"/>
              <w:numPr>
                <w:ilvl w:val="0"/>
                <w:numId w:val="12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do parents know when to seek immediate medical attention for a child and when to wait and see?</w:t>
            </w:r>
          </w:p>
          <w:p w14:paraId="3B44964C" w14:textId="77777777" w:rsidR="00EB14B0" w:rsidRPr="00035BEB" w:rsidRDefault="00EB14B0">
            <w:pPr>
              <w:widowControl w:val="0"/>
              <w:numPr>
                <w:ilvl w:val="0"/>
                <w:numId w:val="12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actions should parents and caregivers take to prepare a safe home or childcare environment for infants, toddlers, and young children?</w:t>
            </w:r>
          </w:p>
          <w:p w14:paraId="5146A4F8" w14:textId="77777777" w:rsidR="00EB14B0" w:rsidRPr="00035BEB" w:rsidRDefault="00EB14B0">
            <w:pPr>
              <w:widowControl w:val="0"/>
              <w:numPr>
                <w:ilvl w:val="0"/>
                <w:numId w:val="12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health and safety items should parents have on-hand at home?</w:t>
            </w:r>
          </w:p>
          <w:p w14:paraId="1E33A340" w14:textId="77777777" w:rsidR="00EB14B0" w:rsidRPr="00035BEB" w:rsidRDefault="00EB14B0">
            <w:pPr>
              <w:widowControl w:val="0"/>
              <w:numPr>
                <w:ilvl w:val="0"/>
                <w:numId w:val="12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should parents do if they suspect their teenager is acting irresponsibly with regard to alcohol, drugs, or sexual behavior?</w:t>
            </w:r>
          </w:p>
          <w:p w14:paraId="3E0A89F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355BC004" w14:textId="77777777" w:rsidR="00EB14B0" w:rsidRPr="00035BEB" w:rsidRDefault="00EB14B0">
            <w:pPr>
              <w:widowControl w:val="0"/>
              <w:numPr>
                <w:ilvl w:val="0"/>
                <w:numId w:val="13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first-aid procedures should parents know?</w:t>
            </w:r>
          </w:p>
          <w:p w14:paraId="1BE239E3" w14:textId="77777777" w:rsidR="00EB14B0" w:rsidRPr="00035BEB" w:rsidRDefault="00EB14B0">
            <w:pPr>
              <w:widowControl w:val="0"/>
              <w:numPr>
                <w:ilvl w:val="0"/>
                <w:numId w:val="13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information </w:t>
            </w:r>
            <w:proofErr w:type="gramStart"/>
            <w:r w:rsidRPr="00035BEB">
              <w:rPr>
                <w:rFonts w:ascii="Times New Roman" w:hAnsi="Times New Roman" w:cs="Times New Roman"/>
                <w:sz w:val="24"/>
                <w:szCs w:val="24"/>
              </w:rPr>
              <w:t>do</w:t>
            </w:r>
            <w:proofErr w:type="gramEnd"/>
            <w:r w:rsidRPr="00035BEB">
              <w:rPr>
                <w:rFonts w:ascii="Times New Roman" w:hAnsi="Times New Roman" w:cs="Times New Roman"/>
                <w:sz w:val="24"/>
                <w:szCs w:val="24"/>
              </w:rPr>
              <w:t xml:space="preserve"> parents need to convey to a doctor who is treating their sick child? Why is it important for parents to accurately describe the child’s symptoms?</w:t>
            </w:r>
          </w:p>
          <w:p w14:paraId="50D38A89" w14:textId="77777777" w:rsidR="00EB14B0" w:rsidRPr="00035BEB" w:rsidRDefault="00EB14B0">
            <w:pPr>
              <w:widowControl w:val="0"/>
              <w:numPr>
                <w:ilvl w:val="0"/>
                <w:numId w:val="13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laws on child car seats? Why are these laws important? </w:t>
            </w:r>
          </w:p>
          <w:p w14:paraId="08CB9A48" w14:textId="77777777" w:rsidR="00EB14B0" w:rsidRPr="00422325" w:rsidRDefault="00EB14B0" w:rsidP="00EB14B0">
            <w:pPr>
              <w:rPr>
                <w:rFonts w:ascii="Times New Roman" w:eastAsia="Times New Roman" w:hAnsi="Times New Roman" w:cs="Times New Roman"/>
                <w:b/>
                <w:bCs/>
                <w:sz w:val="24"/>
                <w:szCs w:val="24"/>
              </w:rPr>
            </w:pPr>
          </w:p>
        </w:tc>
        <w:tc>
          <w:tcPr>
            <w:tcW w:w="879" w:type="pct"/>
          </w:tcPr>
          <w:p w14:paraId="05EA76FB" w14:textId="5E769823" w:rsidR="00EB14B0" w:rsidRPr="00422325" w:rsidRDefault="00EB14B0" w:rsidP="00EB14B0">
            <w:pPr>
              <w:spacing w:before="100" w:beforeAutospacing="1" w:after="100" w:afterAutospacing="1"/>
              <w:rPr>
                <w:rFonts w:ascii="Times New Roman" w:eastAsia="Times New Roman" w:hAnsi="Times New Roman" w:cs="Times New Roman"/>
                <w:sz w:val="24"/>
                <w:szCs w:val="24"/>
                <w:lang w:val="pt-BR"/>
              </w:rPr>
            </w:pPr>
            <w:r w:rsidRPr="00DC5E13">
              <w:rPr>
                <w:rFonts w:ascii="Times New Roman" w:eastAsia="Times New Roman" w:hAnsi="Times New Roman" w:cs="Times New Roman"/>
                <w:sz w:val="24"/>
                <w:szCs w:val="24"/>
                <w:lang w:val="pt-BR"/>
              </w:rPr>
              <w:lastRenderedPageBreak/>
              <w:t>English: 9.LU, 9.C, 9.R, 10.LU, 10.C, 10.R, 11.DSR, 11.LU, 11.C, 11.R, 12.LU, 12.C, 12.R</w:t>
            </w:r>
          </w:p>
        </w:tc>
        <w:tc>
          <w:tcPr>
            <w:tcW w:w="799" w:type="pct"/>
          </w:tcPr>
          <w:p w14:paraId="64D3F07B"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Families First</w:t>
            </w:r>
          </w:p>
          <w:p w14:paraId="31BD7C58"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Dynamics</w:t>
            </w:r>
          </w:p>
          <w:p w14:paraId="4D5817C1"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Balance</w:t>
            </w:r>
          </w:p>
          <w:p w14:paraId="47943482"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Development</w:t>
            </w:r>
          </w:p>
          <w:p w14:paraId="1BAF4090"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Safety</w:t>
            </w:r>
          </w:p>
          <w:p w14:paraId="2D4C85EB" w14:textId="77777777" w:rsidR="00EB14B0" w:rsidRPr="00297BD3"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Skills</w:t>
            </w:r>
          </w:p>
          <w:p w14:paraId="6BBA4549" w14:textId="77777777" w:rsidR="00EB14B0" w:rsidRPr="00297BD3"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400F535"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Power of One</w:t>
            </w:r>
          </w:p>
          <w:p w14:paraId="13CBDD7B" w14:textId="77777777" w:rsidR="00EB14B0" w:rsidRPr="00297B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A Better You</w:t>
            </w:r>
          </w:p>
          <w:p w14:paraId="0EFC6864" w14:textId="77777777" w:rsidR="00EB14B0" w:rsidRPr="00297BD3"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Family Ties</w:t>
            </w:r>
          </w:p>
          <w:p w14:paraId="043D7A5B" w14:textId="77777777" w:rsidR="00EB14B0" w:rsidRPr="00297BD3" w:rsidRDefault="00EB14B0" w:rsidP="00EB14B0">
            <w:pPr>
              <w:widowControl w:val="0"/>
              <w:autoSpaceDE w:val="0"/>
              <w:autoSpaceDN w:val="0"/>
              <w:adjustRightInd w:val="0"/>
              <w:rPr>
                <w:rFonts w:ascii="Times New Roman" w:eastAsia="Times New Roman" w:hAnsi="Times New Roman" w:cs="Times New Roman"/>
                <w:sz w:val="24"/>
                <w:szCs w:val="24"/>
              </w:rPr>
            </w:pPr>
          </w:p>
          <w:p w14:paraId="458BA71C"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STAND Up</w:t>
            </w:r>
          </w:p>
          <w:p w14:paraId="1996C3E7" w14:textId="77777777" w:rsidR="00EB14B0" w:rsidRPr="00297B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97BD3">
              <w:rPr>
                <w:rFonts w:ascii="Times New Roman" w:eastAsia="Times New Roman" w:hAnsi="Times New Roman" w:cs="Times New Roman"/>
                <w:sz w:val="24"/>
                <w:szCs w:val="24"/>
              </w:rPr>
              <w:t>Assess</w:t>
            </w:r>
          </w:p>
          <w:p w14:paraId="47E62984" w14:textId="77777777" w:rsidR="00EB14B0" w:rsidRPr="00297B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97BD3">
              <w:rPr>
                <w:rFonts w:ascii="Times New Roman" w:eastAsia="Times New Roman" w:hAnsi="Times New Roman" w:cs="Times New Roman"/>
                <w:sz w:val="24"/>
                <w:szCs w:val="24"/>
              </w:rPr>
              <w:t>Educate</w:t>
            </w:r>
          </w:p>
          <w:p w14:paraId="63D39A6C" w14:textId="77777777" w:rsidR="00EB14B0" w:rsidRPr="00297BD3"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297BD3">
              <w:rPr>
                <w:rFonts w:ascii="Times New Roman" w:eastAsia="Times New Roman" w:hAnsi="Times New Roman" w:cs="Times New Roman"/>
                <w:sz w:val="24"/>
                <w:szCs w:val="24"/>
              </w:rPr>
              <w:t>Advocate</w:t>
            </w:r>
          </w:p>
          <w:p w14:paraId="47D80989"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5F2A09D"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Student Body</w:t>
            </w:r>
          </w:p>
          <w:p w14:paraId="08088AB2"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Healthy You</w:t>
            </w:r>
          </w:p>
          <w:p w14:paraId="4ABD721B"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Fit You</w:t>
            </w:r>
          </w:p>
          <w:p w14:paraId="60CF4C6D"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Real You</w:t>
            </w:r>
          </w:p>
          <w:p w14:paraId="0BB3CA8B" w14:textId="77777777" w:rsidR="00EB14B0" w:rsidRPr="00297BD3"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The Resilient You</w:t>
            </w:r>
          </w:p>
          <w:p w14:paraId="10740120"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4D5BF25B" w14:textId="77777777" w:rsidR="00EB14B0" w:rsidRPr="00297BD3"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297BD3">
              <w:rPr>
                <w:rFonts w:ascii="Times New Roman" w:eastAsia="Times New Roman" w:hAnsi="Times New Roman" w:cs="Times New Roman"/>
                <w:b/>
                <w:sz w:val="24"/>
                <w:szCs w:val="24"/>
                <w:u w:val="single"/>
              </w:rPr>
              <w:t>Competitive Event--STAR Events</w:t>
            </w:r>
          </w:p>
          <w:p w14:paraId="5B6D5CB5"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297BD3">
              <w:rPr>
                <w:rFonts w:ascii="Times New Roman" w:eastAsia="Times New Roman" w:hAnsi="Times New Roman" w:cs="Times New Roman"/>
                <w:sz w:val="24"/>
                <w:szCs w:val="24"/>
              </w:rPr>
              <w:t>Early Childhood Education</w:t>
            </w:r>
          </w:p>
          <w:p w14:paraId="0D8A68D1"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Focus on Children</w:t>
            </w:r>
          </w:p>
          <w:p w14:paraId="11E3E455"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Food Innovations</w:t>
            </w:r>
          </w:p>
          <w:p w14:paraId="6EBB5283"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Interpersonal Communications</w:t>
            </w:r>
          </w:p>
          <w:p w14:paraId="2359704A"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National Programs in Action</w:t>
            </w:r>
          </w:p>
          <w:p w14:paraId="393594BC"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 xml:space="preserve">Professional </w:t>
            </w:r>
            <w:r w:rsidRPr="00297BD3">
              <w:rPr>
                <w:rFonts w:ascii="Times New Roman" w:eastAsia="Times New Roman" w:hAnsi="Times New Roman" w:cs="Times New Roman"/>
                <w:sz w:val="24"/>
                <w:szCs w:val="24"/>
              </w:rPr>
              <w:lastRenderedPageBreak/>
              <w:t>Presentation</w:t>
            </w:r>
          </w:p>
          <w:p w14:paraId="5797BF92"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Teach or Train</w:t>
            </w:r>
          </w:p>
          <w:p w14:paraId="739D249E"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Teaching Strategies</w:t>
            </w:r>
          </w:p>
          <w:p w14:paraId="6E92C6C5" w14:textId="2B812BE5"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Check the national website for online events</w:t>
            </w:r>
          </w:p>
          <w:p w14:paraId="0FE059B2" w14:textId="77777777" w:rsidR="00EB14B0" w:rsidRPr="00297BD3"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297BD3">
              <w:rPr>
                <w:rFonts w:ascii="Times New Roman" w:eastAsia="Times New Roman" w:hAnsi="Times New Roman" w:cs="Times New Roman"/>
                <w:sz w:val="24"/>
                <w:szCs w:val="24"/>
              </w:rPr>
              <w:t>Check the website for Skill Events</w:t>
            </w:r>
          </w:p>
          <w:p w14:paraId="0EE31EDA" w14:textId="77777777" w:rsidR="00EB14B0" w:rsidRPr="007C48F9"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7C48F9" w14:paraId="268DAE70" w14:textId="77777777" w:rsidTr="00EB14B0">
        <w:tc>
          <w:tcPr>
            <w:tcW w:w="197" w:type="pct"/>
            <w:shd w:val="clear" w:color="auto" w:fill="FFFFFF" w:themeFill="background1"/>
          </w:tcPr>
          <w:p w14:paraId="4E653153" w14:textId="30507345" w:rsidR="00EB14B0" w:rsidRPr="00422325" w:rsidRDefault="00EB14B0" w:rsidP="00EB14B0">
            <w:pP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rPr>
              <w:lastRenderedPageBreak/>
              <w:t>81</w:t>
            </w:r>
          </w:p>
        </w:tc>
        <w:tc>
          <w:tcPr>
            <w:tcW w:w="899" w:type="pct"/>
            <w:shd w:val="clear" w:color="auto" w:fill="FFFFFF" w:themeFill="background1"/>
            <w:tcMar>
              <w:top w:w="43" w:type="dxa"/>
              <w:left w:w="115" w:type="dxa"/>
              <w:bottom w:w="43" w:type="dxa"/>
              <w:right w:w="115" w:type="dxa"/>
            </w:tcMar>
          </w:tcPr>
          <w:p w14:paraId="1B222395" w14:textId="1962F2F6" w:rsidR="00EB14B0" w:rsidRPr="00422325" w:rsidRDefault="00EB14B0" w:rsidP="00EB14B0">
            <w:pPr>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Practice emergency and safety procedures.</w:t>
            </w:r>
          </w:p>
        </w:tc>
        <w:tc>
          <w:tcPr>
            <w:tcW w:w="1234" w:type="pct"/>
          </w:tcPr>
          <w:p w14:paraId="040F997E" w14:textId="77777777" w:rsidR="00EB14B0" w:rsidRPr="00B2657D" w:rsidRDefault="00EB14B0" w:rsidP="00EB14B0">
            <w:pPr>
              <w:spacing w:before="100" w:beforeAutospacing="1" w:after="100" w:afterAutospacing="1"/>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Practice may include</w:t>
            </w:r>
          </w:p>
          <w:p w14:paraId="65802D3F" w14:textId="77777777" w:rsidR="00EB14B0" w:rsidRPr="00B2657D" w:rsidRDefault="00EB14B0">
            <w:pPr>
              <w:numPr>
                <w:ilvl w:val="0"/>
                <w:numId w:val="215"/>
              </w:numPr>
              <w:spacing w:before="100" w:beforeAutospacing="1" w:after="100" w:afterAutospacing="1"/>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infant and child cardiopulmonary resuscitation (CPR) and first aid</w:t>
            </w:r>
          </w:p>
          <w:p w14:paraId="0154A5C1" w14:textId="77777777" w:rsidR="00EB14B0" w:rsidRPr="00B2657D" w:rsidRDefault="00EB14B0">
            <w:pPr>
              <w:numPr>
                <w:ilvl w:val="0"/>
                <w:numId w:val="215"/>
              </w:numPr>
              <w:spacing w:before="100" w:beforeAutospacing="1" w:after="100" w:afterAutospacing="1"/>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incident or accident reporting</w:t>
            </w:r>
          </w:p>
          <w:p w14:paraId="276784C1" w14:textId="77777777" w:rsidR="00EB14B0" w:rsidRPr="00B2657D" w:rsidRDefault="00EB14B0">
            <w:pPr>
              <w:numPr>
                <w:ilvl w:val="0"/>
                <w:numId w:val="215"/>
              </w:numPr>
              <w:spacing w:before="100" w:beforeAutospacing="1" w:after="100" w:afterAutospacing="1"/>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 xml:space="preserve">prevention techniques for </w:t>
            </w:r>
            <w:proofErr w:type="gramStart"/>
            <w:r w:rsidRPr="00B2657D">
              <w:rPr>
                <w:rFonts w:ascii="Times New Roman" w:eastAsia="Times New Roman" w:hAnsi="Times New Roman" w:cs="Times New Roman"/>
                <w:sz w:val="24"/>
                <w:szCs w:val="24"/>
              </w:rPr>
              <w:t>Sudden Infant Death Syndrome</w:t>
            </w:r>
            <w:proofErr w:type="gramEnd"/>
            <w:r w:rsidRPr="00B2657D">
              <w:rPr>
                <w:rFonts w:ascii="Times New Roman" w:eastAsia="Times New Roman" w:hAnsi="Times New Roman" w:cs="Times New Roman"/>
                <w:sz w:val="24"/>
                <w:szCs w:val="24"/>
              </w:rPr>
              <w:t xml:space="preserve"> (SIDS) and Sudden Unexpected Infant Death Syndrome (SUIDS)</w:t>
            </w:r>
          </w:p>
          <w:p w14:paraId="495C96F6" w14:textId="77777777" w:rsidR="00EB14B0" w:rsidRPr="00B2657D" w:rsidRDefault="00EB14B0">
            <w:pPr>
              <w:numPr>
                <w:ilvl w:val="0"/>
                <w:numId w:val="215"/>
              </w:numPr>
              <w:spacing w:before="100" w:beforeAutospacing="1" w:after="100" w:afterAutospacing="1"/>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universal precautions (i.e., for bloodborne pathogens)</w:t>
            </w:r>
          </w:p>
          <w:p w14:paraId="00183F37" w14:textId="77777777" w:rsidR="00EB14B0" w:rsidRDefault="00EB14B0">
            <w:pPr>
              <w:numPr>
                <w:ilvl w:val="0"/>
                <w:numId w:val="215"/>
              </w:numPr>
              <w:spacing w:before="100" w:beforeAutospacing="1" w:after="100" w:afterAutospacing="1"/>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adherence to Occupational Safety Health Administration (OSHA) requirements.</w:t>
            </w:r>
          </w:p>
          <w:p w14:paraId="3D3DC2B3" w14:textId="77777777" w:rsidR="00EB14B0" w:rsidRPr="00D03E8E" w:rsidRDefault="00EB14B0" w:rsidP="00EB14B0">
            <w:pPr>
              <w:rPr>
                <w:rFonts w:ascii="Times New Roman" w:eastAsia="Times New Roman" w:hAnsi="Times New Roman" w:cs="Times New Roman"/>
                <w:b/>
                <w:bCs/>
                <w:sz w:val="24"/>
                <w:szCs w:val="24"/>
              </w:rPr>
            </w:pPr>
            <w:r w:rsidRPr="00D03E8E">
              <w:rPr>
                <w:rFonts w:ascii="Times New Roman" w:eastAsia="Times New Roman" w:hAnsi="Times New Roman" w:cs="Times New Roman"/>
                <w:b/>
                <w:bCs/>
                <w:sz w:val="24"/>
                <w:szCs w:val="24"/>
              </w:rPr>
              <w:t>Teacher Resources:</w:t>
            </w:r>
          </w:p>
          <w:p w14:paraId="05631CD5" w14:textId="77777777" w:rsidR="00EB14B0" w:rsidRDefault="00EB14B0">
            <w:pPr>
              <w:pStyle w:val="ListParagraph"/>
              <w:numPr>
                <w:ilvl w:val="0"/>
                <w:numId w:val="226"/>
              </w:numPr>
              <w:rPr>
                <w:rFonts w:ascii="Times New Roman" w:eastAsia="Times New Roman" w:hAnsi="Times New Roman" w:cs="Times New Roman"/>
                <w:sz w:val="24"/>
                <w:szCs w:val="24"/>
              </w:rPr>
            </w:pPr>
            <w:hyperlink r:id="rId52" w:history="1">
              <w:r w:rsidRPr="00575C42">
                <w:rPr>
                  <w:rStyle w:val="Hyperlink"/>
                  <w:rFonts w:ascii="Times New Roman" w:eastAsia="Times New Roman" w:hAnsi="Times New Roman" w:cs="Times New Roman"/>
                  <w:sz w:val="24"/>
                  <w:szCs w:val="24"/>
                </w:rPr>
                <w:t>A Safety Checklist for Parents,</w:t>
              </w:r>
            </w:hyperlink>
            <w:r>
              <w:rPr>
                <w:rFonts w:ascii="Times New Roman" w:eastAsia="Times New Roman" w:hAnsi="Times New Roman" w:cs="Times New Roman"/>
                <w:sz w:val="24"/>
                <w:szCs w:val="24"/>
              </w:rPr>
              <w:t xml:space="preserve"> Stanford Medicine Children’s Health</w:t>
            </w:r>
          </w:p>
          <w:p w14:paraId="4655C349" w14:textId="77777777" w:rsidR="00EB14B0" w:rsidRDefault="00EB14B0">
            <w:pPr>
              <w:pStyle w:val="ListParagraph"/>
              <w:numPr>
                <w:ilvl w:val="0"/>
                <w:numId w:val="226"/>
              </w:numPr>
              <w:spacing w:before="100" w:beforeAutospacing="1" w:after="100" w:afterAutospacing="1"/>
              <w:rPr>
                <w:rFonts w:ascii="Times New Roman" w:eastAsia="Times New Roman" w:hAnsi="Times New Roman" w:cs="Times New Roman"/>
                <w:sz w:val="24"/>
                <w:szCs w:val="24"/>
              </w:rPr>
            </w:pPr>
            <w:hyperlink r:id="rId53" w:history="1">
              <w:r w:rsidRPr="0050620A">
                <w:rPr>
                  <w:rStyle w:val="Hyperlink"/>
                  <w:rFonts w:ascii="Times New Roman" w:eastAsia="Times New Roman" w:hAnsi="Times New Roman" w:cs="Times New Roman"/>
                  <w:sz w:val="24"/>
                  <w:szCs w:val="24"/>
                </w:rPr>
                <w:t>Health and Safety,</w:t>
              </w:r>
            </w:hyperlink>
            <w:r>
              <w:rPr>
                <w:rFonts w:ascii="Times New Roman" w:eastAsia="Times New Roman" w:hAnsi="Times New Roman" w:cs="Times New Roman"/>
                <w:sz w:val="24"/>
                <w:szCs w:val="24"/>
              </w:rPr>
              <w:t xml:space="preserve"> Child Care VA </w:t>
            </w:r>
          </w:p>
          <w:p w14:paraId="6331B24A" w14:textId="77777777" w:rsidR="00EB14B0" w:rsidRDefault="00EB14B0">
            <w:pPr>
              <w:pStyle w:val="ListParagraph"/>
              <w:numPr>
                <w:ilvl w:val="0"/>
                <w:numId w:val="226"/>
              </w:numPr>
              <w:spacing w:before="100" w:beforeAutospacing="1" w:after="100" w:afterAutospacing="1"/>
              <w:rPr>
                <w:rFonts w:ascii="Times New Roman" w:eastAsia="Times New Roman" w:hAnsi="Times New Roman" w:cs="Times New Roman"/>
                <w:sz w:val="24"/>
                <w:szCs w:val="24"/>
              </w:rPr>
            </w:pPr>
            <w:hyperlink r:id="rId54" w:history="1">
              <w:r w:rsidRPr="00575C42">
                <w:rPr>
                  <w:rStyle w:val="Hyperlink"/>
                  <w:rFonts w:ascii="Times New Roman" w:eastAsia="Times New Roman" w:hAnsi="Times New Roman" w:cs="Times New Roman"/>
                  <w:sz w:val="24"/>
                  <w:szCs w:val="24"/>
                </w:rPr>
                <w:t>Parenting Helpful Links</w:t>
              </w:r>
            </w:hyperlink>
            <w:r>
              <w:rPr>
                <w:rFonts w:ascii="Times New Roman" w:eastAsia="Times New Roman" w:hAnsi="Times New Roman" w:cs="Times New Roman"/>
                <w:sz w:val="24"/>
                <w:szCs w:val="24"/>
              </w:rPr>
              <w:t>, Child Care Aware of Virginia</w:t>
            </w:r>
          </w:p>
          <w:p w14:paraId="0491BADF" w14:textId="77777777" w:rsidR="00EB14B0" w:rsidRPr="00D03E8E" w:rsidRDefault="00EB14B0">
            <w:pPr>
              <w:pStyle w:val="ListParagraph"/>
              <w:numPr>
                <w:ilvl w:val="0"/>
                <w:numId w:val="226"/>
              </w:numPr>
              <w:spacing w:before="100" w:beforeAutospacing="1" w:after="100" w:afterAutospacing="1"/>
              <w:rPr>
                <w:rFonts w:ascii="Times New Roman" w:eastAsia="Times New Roman" w:hAnsi="Times New Roman" w:cs="Times New Roman"/>
                <w:sz w:val="24"/>
                <w:szCs w:val="24"/>
              </w:rPr>
            </w:pPr>
            <w:hyperlink r:id="rId55" w:history="1">
              <w:r w:rsidRPr="00D03E8E">
                <w:rPr>
                  <w:rStyle w:val="Hyperlink"/>
                  <w:rFonts w:ascii="Times New Roman" w:hAnsi="Times New Roman" w:cs="Times New Roman"/>
                  <w:sz w:val="24"/>
                  <w:szCs w:val="24"/>
                </w:rPr>
                <w:t>Tips for Parents</w:t>
              </w:r>
            </w:hyperlink>
            <w:r w:rsidRPr="00D03E8E">
              <w:rPr>
                <w:rFonts w:ascii="Times New Roman" w:eastAsia="Times New Roman" w:hAnsi="Times New Roman" w:cs="Times New Roman"/>
                <w:sz w:val="24"/>
                <w:szCs w:val="24"/>
              </w:rPr>
              <w:t>, CDC</w:t>
            </w:r>
          </w:p>
          <w:p w14:paraId="65BAA565"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p>
          <w:p w14:paraId="07BBCA39"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lang w:val="fr-FR"/>
              </w:rPr>
            </w:pPr>
          </w:p>
        </w:tc>
        <w:tc>
          <w:tcPr>
            <w:tcW w:w="992" w:type="pct"/>
          </w:tcPr>
          <w:p w14:paraId="44681039"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B2657D">
              <w:rPr>
                <w:rFonts w:ascii="Times New Roman" w:hAnsi="Times New Roman" w:cs="Times New Roman"/>
                <w:b/>
                <w:bCs/>
                <w:sz w:val="24"/>
                <w:szCs w:val="24"/>
              </w:rPr>
              <w:t>Process/Skill Questions:</w:t>
            </w:r>
          </w:p>
          <w:p w14:paraId="67433033" w14:textId="77777777" w:rsidR="00EB14B0" w:rsidRPr="00B2657D" w:rsidRDefault="00EB14B0" w:rsidP="00EB14B0">
            <w:pPr>
              <w:widowControl w:val="0"/>
              <w:autoSpaceDE w:val="0"/>
              <w:autoSpaceDN w:val="0"/>
              <w:adjustRightInd w:val="0"/>
              <w:rPr>
                <w:rFonts w:ascii="Times New Roman" w:hAnsi="Times New Roman" w:cs="Times New Roman"/>
                <w:b/>
                <w:bCs/>
                <w:sz w:val="24"/>
                <w:szCs w:val="24"/>
              </w:rPr>
            </w:pPr>
          </w:p>
          <w:p w14:paraId="179CF809" w14:textId="77777777" w:rsidR="00EB14B0" w:rsidRPr="00B2657D" w:rsidRDefault="00EB14B0" w:rsidP="00EB14B0">
            <w:pPr>
              <w:widowControl w:val="0"/>
              <w:autoSpaceDE w:val="0"/>
              <w:autoSpaceDN w:val="0"/>
              <w:adjustRightInd w:val="0"/>
              <w:rPr>
                <w:rFonts w:ascii="Times New Roman" w:hAnsi="Times New Roman" w:cs="Times New Roman"/>
                <w:b/>
                <w:bCs/>
                <w:sz w:val="24"/>
                <w:szCs w:val="24"/>
              </w:rPr>
            </w:pPr>
            <w:r w:rsidRPr="00B2657D">
              <w:rPr>
                <w:rFonts w:ascii="Times New Roman" w:hAnsi="Times New Roman" w:cs="Times New Roman"/>
                <w:b/>
                <w:bCs/>
                <w:sz w:val="24"/>
                <w:szCs w:val="24"/>
              </w:rPr>
              <w:t>Thinking</w:t>
            </w:r>
          </w:p>
          <w:p w14:paraId="7BE42D22" w14:textId="77777777" w:rsidR="00EB14B0" w:rsidRPr="005E77A9" w:rsidRDefault="00EB14B0">
            <w:pPr>
              <w:widowControl w:val="0"/>
              <w:numPr>
                <w:ilvl w:val="0"/>
                <w:numId w:val="216"/>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How can early childhood professionals practice infant and child CPR and first aid before an emergency arises?</w:t>
            </w:r>
          </w:p>
          <w:p w14:paraId="7BA47692" w14:textId="77777777" w:rsidR="00EB14B0" w:rsidRPr="005E77A9" w:rsidRDefault="00EB14B0">
            <w:pPr>
              <w:widowControl w:val="0"/>
              <w:numPr>
                <w:ilvl w:val="0"/>
                <w:numId w:val="216"/>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What items should be taken in case of an emergency evacuation?</w:t>
            </w:r>
          </w:p>
          <w:p w14:paraId="6F65BDBE" w14:textId="77777777" w:rsidR="00EB14B0" w:rsidRPr="00B2657D" w:rsidRDefault="00EB14B0" w:rsidP="00EB14B0">
            <w:pPr>
              <w:widowControl w:val="0"/>
              <w:autoSpaceDE w:val="0"/>
              <w:autoSpaceDN w:val="0"/>
              <w:adjustRightInd w:val="0"/>
              <w:rPr>
                <w:rFonts w:ascii="Times New Roman" w:hAnsi="Times New Roman" w:cs="Times New Roman"/>
                <w:b/>
                <w:bCs/>
                <w:sz w:val="24"/>
                <w:szCs w:val="24"/>
              </w:rPr>
            </w:pPr>
            <w:r w:rsidRPr="00B2657D">
              <w:rPr>
                <w:rFonts w:ascii="Times New Roman" w:hAnsi="Times New Roman" w:cs="Times New Roman"/>
                <w:b/>
                <w:bCs/>
                <w:sz w:val="24"/>
                <w:szCs w:val="24"/>
              </w:rPr>
              <w:t>Communication</w:t>
            </w:r>
          </w:p>
          <w:p w14:paraId="2D2D01DC" w14:textId="77777777" w:rsidR="00EB14B0" w:rsidRPr="005E77A9" w:rsidRDefault="00EB14B0">
            <w:pPr>
              <w:widowControl w:val="0"/>
              <w:numPr>
                <w:ilvl w:val="0"/>
                <w:numId w:val="217"/>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Where should emergency information be posted?</w:t>
            </w:r>
          </w:p>
          <w:p w14:paraId="32AD14B0" w14:textId="77777777" w:rsidR="00EB14B0" w:rsidRPr="005E77A9" w:rsidRDefault="00EB14B0">
            <w:pPr>
              <w:widowControl w:val="0"/>
              <w:numPr>
                <w:ilvl w:val="0"/>
                <w:numId w:val="217"/>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What is the role of local law enforcement and emergency personnel in the development of safety procedures and drills?</w:t>
            </w:r>
          </w:p>
          <w:p w14:paraId="34FF6D85" w14:textId="77777777" w:rsidR="00EB14B0" w:rsidRPr="00B2657D" w:rsidRDefault="00EB14B0" w:rsidP="00EB14B0">
            <w:pPr>
              <w:widowControl w:val="0"/>
              <w:autoSpaceDE w:val="0"/>
              <w:autoSpaceDN w:val="0"/>
              <w:adjustRightInd w:val="0"/>
              <w:rPr>
                <w:rFonts w:ascii="Times New Roman" w:hAnsi="Times New Roman" w:cs="Times New Roman"/>
                <w:b/>
                <w:bCs/>
                <w:sz w:val="24"/>
                <w:szCs w:val="24"/>
              </w:rPr>
            </w:pPr>
            <w:r w:rsidRPr="00B2657D">
              <w:rPr>
                <w:rFonts w:ascii="Times New Roman" w:hAnsi="Times New Roman" w:cs="Times New Roman"/>
                <w:b/>
                <w:bCs/>
                <w:sz w:val="24"/>
                <w:szCs w:val="24"/>
              </w:rPr>
              <w:t>Leadership</w:t>
            </w:r>
          </w:p>
          <w:p w14:paraId="46194907" w14:textId="77777777" w:rsidR="00EB14B0" w:rsidRPr="005E77A9" w:rsidRDefault="00EB14B0">
            <w:pPr>
              <w:widowControl w:val="0"/>
              <w:numPr>
                <w:ilvl w:val="0"/>
                <w:numId w:val="218"/>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How do practice emergency drills lead to safer educational environments?</w:t>
            </w:r>
          </w:p>
          <w:p w14:paraId="531376D8" w14:textId="77777777" w:rsidR="00EB14B0" w:rsidRPr="005E77A9" w:rsidRDefault="00EB14B0">
            <w:pPr>
              <w:widowControl w:val="0"/>
              <w:numPr>
                <w:ilvl w:val="0"/>
                <w:numId w:val="218"/>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What types of practice drills are required by law?</w:t>
            </w:r>
          </w:p>
          <w:p w14:paraId="2CC32C7D" w14:textId="77777777" w:rsidR="00EB14B0" w:rsidRPr="00B2657D" w:rsidRDefault="00EB14B0" w:rsidP="00EB14B0">
            <w:pPr>
              <w:widowControl w:val="0"/>
              <w:autoSpaceDE w:val="0"/>
              <w:autoSpaceDN w:val="0"/>
              <w:adjustRightInd w:val="0"/>
              <w:rPr>
                <w:rFonts w:ascii="Times New Roman" w:hAnsi="Times New Roman" w:cs="Times New Roman"/>
                <w:b/>
                <w:bCs/>
                <w:sz w:val="24"/>
                <w:szCs w:val="24"/>
              </w:rPr>
            </w:pPr>
            <w:r w:rsidRPr="00B2657D">
              <w:rPr>
                <w:rFonts w:ascii="Times New Roman" w:hAnsi="Times New Roman" w:cs="Times New Roman"/>
                <w:b/>
                <w:bCs/>
                <w:sz w:val="24"/>
                <w:szCs w:val="24"/>
              </w:rPr>
              <w:t>Management</w:t>
            </w:r>
          </w:p>
          <w:p w14:paraId="568E8017" w14:textId="77777777" w:rsidR="00EB14B0" w:rsidRPr="005E77A9" w:rsidRDefault="00EB14B0">
            <w:pPr>
              <w:widowControl w:val="0"/>
              <w:numPr>
                <w:ilvl w:val="0"/>
                <w:numId w:val="219"/>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How will students be managed during practice emergency drills?</w:t>
            </w:r>
          </w:p>
          <w:p w14:paraId="33D4D38A" w14:textId="77777777" w:rsidR="00EB14B0" w:rsidRPr="005E77A9" w:rsidRDefault="00EB14B0">
            <w:pPr>
              <w:widowControl w:val="0"/>
              <w:numPr>
                <w:ilvl w:val="0"/>
                <w:numId w:val="219"/>
              </w:numPr>
              <w:autoSpaceDE w:val="0"/>
              <w:autoSpaceDN w:val="0"/>
              <w:adjustRightInd w:val="0"/>
              <w:rPr>
                <w:rFonts w:ascii="Times New Roman" w:hAnsi="Times New Roman" w:cs="Times New Roman"/>
                <w:sz w:val="24"/>
                <w:szCs w:val="24"/>
              </w:rPr>
            </w:pPr>
            <w:r w:rsidRPr="005E77A9">
              <w:rPr>
                <w:rFonts w:ascii="Times New Roman" w:hAnsi="Times New Roman" w:cs="Times New Roman"/>
                <w:sz w:val="24"/>
                <w:szCs w:val="24"/>
              </w:rPr>
              <w:t>Who is responsible for overseeing practice drills?</w:t>
            </w:r>
          </w:p>
          <w:p w14:paraId="4A499DEF" w14:textId="77777777" w:rsidR="00EB14B0" w:rsidRPr="00422325" w:rsidRDefault="00EB14B0" w:rsidP="00EB14B0">
            <w:pPr>
              <w:rPr>
                <w:rFonts w:ascii="Times New Roman" w:eastAsia="Times New Roman" w:hAnsi="Times New Roman" w:cs="Times New Roman"/>
                <w:b/>
                <w:bCs/>
                <w:sz w:val="24"/>
                <w:szCs w:val="24"/>
              </w:rPr>
            </w:pPr>
          </w:p>
        </w:tc>
        <w:tc>
          <w:tcPr>
            <w:tcW w:w="879" w:type="pct"/>
          </w:tcPr>
          <w:p w14:paraId="053CC0A1" w14:textId="06C41F2A" w:rsidR="00EB14B0" w:rsidRPr="00422325" w:rsidRDefault="00EB14B0" w:rsidP="00EB14B0">
            <w:pPr>
              <w:spacing w:before="100" w:beforeAutospacing="1" w:after="100" w:afterAutospacing="1"/>
              <w:rPr>
                <w:rFonts w:ascii="Times New Roman" w:eastAsia="Times New Roman" w:hAnsi="Times New Roman" w:cs="Times New Roman"/>
                <w:sz w:val="24"/>
                <w:szCs w:val="24"/>
                <w:lang w:val="fr-FR"/>
              </w:rPr>
            </w:pPr>
            <w:r w:rsidRPr="00DC5E13">
              <w:rPr>
                <w:rFonts w:ascii="Times New Roman" w:eastAsia="Times New Roman" w:hAnsi="Times New Roman" w:cs="Times New Roman"/>
                <w:sz w:val="24"/>
                <w:szCs w:val="24"/>
              </w:rPr>
              <w:t>English: 9.LU, 9.C, 10.LU, 10.C, 11.LU, 11.C, 12.LU, 12.C</w:t>
            </w:r>
          </w:p>
        </w:tc>
        <w:tc>
          <w:tcPr>
            <w:tcW w:w="799" w:type="pct"/>
          </w:tcPr>
          <w:p w14:paraId="2A78CABD"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Families First</w:t>
            </w:r>
          </w:p>
          <w:p w14:paraId="770671CC"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Dynamics</w:t>
            </w:r>
          </w:p>
          <w:p w14:paraId="4D48A7B4"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Balance</w:t>
            </w:r>
          </w:p>
          <w:p w14:paraId="77568352"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Development</w:t>
            </w:r>
          </w:p>
          <w:p w14:paraId="4CF8E650"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Safety</w:t>
            </w:r>
          </w:p>
          <w:p w14:paraId="03A858EB"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Skills</w:t>
            </w:r>
          </w:p>
          <w:p w14:paraId="6C67D848" w14:textId="77777777" w:rsidR="00EB14B0" w:rsidRPr="00534C12"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66E122BD"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Power of One</w:t>
            </w:r>
          </w:p>
          <w:p w14:paraId="65FE8BBE" w14:textId="77777777" w:rsidR="00EB14B0" w:rsidRPr="00534C1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A Better You</w:t>
            </w:r>
          </w:p>
          <w:p w14:paraId="7143E51E" w14:textId="77777777" w:rsidR="00EB14B0" w:rsidRPr="00534C1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Family Ties</w:t>
            </w:r>
          </w:p>
          <w:p w14:paraId="54B99BB8" w14:textId="77777777" w:rsidR="00EB14B0" w:rsidRPr="00534C1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Working on Working</w:t>
            </w:r>
          </w:p>
          <w:p w14:paraId="6F97CA5E" w14:textId="77777777" w:rsidR="00EB14B0" w:rsidRPr="00534C12" w:rsidRDefault="00EB14B0" w:rsidP="00EB14B0">
            <w:pPr>
              <w:widowControl w:val="0"/>
              <w:autoSpaceDE w:val="0"/>
              <w:autoSpaceDN w:val="0"/>
              <w:adjustRightInd w:val="0"/>
              <w:rPr>
                <w:rFonts w:ascii="Times New Roman" w:eastAsia="Times New Roman" w:hAnsi="Times New Roman" w:cs="Times New Roman"/>
                <w:sz w:val="24"/>
                <w:szCs w:val="24"/>
              </w:rPr>
            </w:pPr>
          </w:p>
          <w:p w14:paraId="2D3B60E6"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STAND Up</w:t>
            </w:r>
          </w:p>
          <w:p w14:paraId="5A012EFF" w14:textId="77777777" w:rsidR="00EB14B0" w:rsidRPr="00534C1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Assess</w:t>
            </w:r>
          </w:p>
          <w:p w14:paraId="7A74C580" w14:textId="77777777" w:rsidR="00EB14B0" w:rsidRPr="00534C1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Educate</w:t>
            </w:r>
          </w:p>
          <w:p w14:paraId="6CC9A9AC" w14:textId="77777777" w:rsidR="00EB14B0" w:rsidRPr="00534C1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Advocate</w:t>
            </w:r>
          </w:p>
          <w:p w14:paraId="1935394C"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29E3C844"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Student Body</w:t>
            </w:r>
          </w:p>
          <w:p w14:paraId="2286A043"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Healthy You</w:t>
            </w:r>
          </w:p>
          <w:p w14:paraId="21BEEFBA"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Fit You</w:t>
            </w:r>
          </w:p>
          <w:p w14:paraId="34FF6DB1"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Real You</w:t>
            </w:r>
          </w:p>
          <w:p w14:paraId="461FDED7"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Resilient You</w:t>
            </w:r>
          </w:p>
          <w:p w14:paraId="632F8E84"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327B4222"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Competitive Event--STAR Events</w:t>
            </w:r>
          </w:p>
          <w:p w14:paraId="3DA4E692"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Early Childhood Education</w:t>
            </w:r>
          </w:p>
          <w:p w14:paraId="7A2E4F2B"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Focus on Children</w:t>
            </w:r>
          </w:p>
          <w:p w14:paraId="5DA0268C"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Food Innovations</w:t>
            </w:r>
          </w:p>
          <w:p w14:paraId="63F3A17F"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Interpersonal Communications</w:t>
            </w:r>
          </w:p>
          <w:p w14:paraId="148780C5"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 xml:space="preserve">National Programs </w:t>
            </w:r>
            <w:r w:rsidRPr="00534C12">
              <w:rPr>
                <w:rFonts w:ascii="Times New Roman" w:eastAsia="Times New Roman" w:hAnsi="Times New Roman" w:cs="Times New Roman"/>
                <w:sz w:val="24"/>
                <w:szCs w:val="24"/>
              </w:rPr>
              <w:lastRenderedPageBreak/>
              <w:t>in Action</w:t>
            </w:r>
          </w:p>
          <w:p w14:paraId="2D63D42B"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Professional Presentation</w:t>
            </w:r>
          </w:p>
          <w:p w14:paraId="69CF3DDA"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Teach or Train</w:t>
            </w:r>
          </w:p>
          <w:p w14:paraId="4E84B1EE"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Teaching Strategies</w:t>
            </w:r>
          </w:p>
          <w:p w14:paraId="53AADA37" w14:textId="62F6EDB8"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Check the national website for online events</w:t>
            </w:r>
          </w:p>
          <w:p w14:paraId="5C825941"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Check the website for Skill Events</w:t>
            </w:r>
          </w:p>
          <w:p w14:paraId="06B69C0F" w14:textId="77777777" w:rsidR="00EB14B0" w:rsidRPr="007C48F9"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0A9639F2" w14:textId="77777777" w:rsidTr="00EB14B0">
        <w:tc>
          <w:tcPr>
            <w:tcW w:w="197" w:type="pct"/>
            <w:shd w:val="clear" w:color="auto" w:fill="D0CECE" w:themeFill="background2" w:themeFillShade="E6"/>
          </w:tcPr>
          <w:p w14:paraId="44FD7E1B" w14:textId="77777777" w:rsidR="00EB14B0" w:rsidRPr="007C48F9" w:rsidRDefault="00EB14B0" w:rsidP="00EB14B0">
            <w:pPr>
              <w:rPr>
                <w:rFonts w:ascii="Times New Roman" w:eastAsia="Times New Roman" w:hAnsi="Times New Roman" w:cs="Times New Roman"/>
                <w:sz w:val="24"/>
                <w:szCs w:val="24"/>
              </w:rPr>
            </w:pPr>
          </w:p>
        </w:tc>
        <w:tc>
          <w:tcPr>
            <w:tcW w:w="899" w:type="pct"/>
            <w:shd w:val="clear" w:color="auto" w:fill="D0CECE" w:themeFill="background2" w:themeFillShade="E6"/>
            <w:tcMar>
              <w:top w:w="43" w:type="dxa"/>
              <w:left w:w="115" w:type="dxa"/>
              <w:bottom w:w="43" w:type="dxa"/>
              <w:right w:w="115" w:type="dxa"/>
            </w:tcMar>
          </w:tcPr>
          <w:p w14:paraId="4BDBAEA5" w14:textId="2ED82279" w:rsidR="00EB14B0" w:rsidRPr="00422325" w:rsidRDefault="00EB14B0" w:rsidP="00EB14B0">
            <w:pPr>
              <w:rPr>
                <w:rFonts w:ascii="Times New Roman" w:eastAsia="Times New Roman" w:hAnsi="Times New Roman" w:cs="Times New Roman"/>
                <w:sz w:val="24"/>
                <w:szCs w:val="24"/>
              </w:rPr>
            </w:pPr>
            <w:r w:rsidRPr="00A01F38">
              <w:rPr>
                <w:rFonts w:ascii="Times New Roman" w:eastAsia="Times New Roman" w:hAnsi="Times New Roman" w:cs="Times New Roman"/>
                <w:b/>
                <w:bCs/>
                <w:sz w:val="24"/>
                <w:szCs w:val="24"/>
              </w:rPr>
              <w:t xml:space="preserve">Evaluating Parenting Practices That Are </w:t>
            </w:r>
            <w:r>
              <w:rPr>
                <w:rFonts w:ascii="Times New Roman" w:eastAsia="Times New Roman" w:hAnsi="Times New Roman" w:cs="Times New Roman"/>
                <w:b/>
                <w:bCs/>
                <w:sz w:val="24"/>
                <w:szCs w:val="24"/>
              </w:rPr>
              <w:t xml:space="preserve">Harmful </w:t>
            </w:r>
            <w:r w:rsidRPr="00A01F38">
              <w:rPr>
                <w:rFonts w:ascii="Times New Roman" w:eastAsia="Times New Roman" w:hAnsi="Times New Roman" w:cs="Times New Roman"/>
                <w:b/>
                <w:bCs/>
                <w:sz w:val="24"/>
                <w:szCs w:val="24"/>
              </w:rPr>
              <w:t>to Human Growth and Development</w:t>
            </w:r>
          </w:p>
        </w:tc>
        <w:tc>
          <w:tcPr>
            <w:tcW w:w="1234" w:type="pct"/>
            <w:shd w:val="clear" w:color="auto" w:fill="D0CECE" w:themeFill="background2" w:themeFillShade="E6"/>
          </w:tcPr>
          <w:p w14:paraId="45C7CBCE"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shd w:val="clear" w:color="auto" w:fill="D0CECE" w:themeFill="background2" w:themeFillShade="E6"/>
          </w:tcPr>
          <w:p w14:paraId="1CE26BD7" w14:textId="77777777" w:rsidR="00EB14B0" w:rsidRPr="00422325" w:rsidRDefault="00EB14B0" w:rsidP="00EB14B0">
            <w:pPr>
              <w:rPr>
                <w:rFonts w:ascii="Times New Roman" w:eastAsia="Times New Roman" w:hAnsi="Times New Roman" w:cs="Times New Roman"/>
                <w:b/>
                <w:bCs/>
                <w:sz w:val="24"/>
                <w:szCs w:val="24"/>
              </w:rPr>
            </w:pPr>
          </w:p>
        </w:tc>
        <w:tc>
          <w:tcPr>
            <w:tcW w:w="879" w:type="pct"/>
            <w:shd w:val="clear" w:color="auto" w:fill="D0CECE" w:themeFill="background2" w:themeFillShade="E6"/>
          </w:tcPr>
          <w:p w14:paraId="354FCDF4"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shd w:val="clear" w:color="auto" w:fill="D0CECE" w:themeFill="background2" w:themeFillShade="E6"/>
          </w:tcPr>
          <w:p w14:paraId="519CE1FB"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7C48F9" w14:paraId="4C014848" w14:textId="77777777" w:rsidTr="00EB14B0">
        <w:tc>
          <w:tcPr>
            <w:tcW w:w="197" w:type="pct"/>
            <w:shd w:val="clear" w:color="auto" w:fill="FFFFFF" w:themeFill="background1"/>
          </w:tcPr>
          <w:p w14:paraId="3209CC85" w14:textId="44F900FA" w:rsidR="00EB14B0" w:rsidRPr="00422325"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899" w:type="pct"/>
            <w:shd w:val="clear" w:color="auto" w:fill="FFFFFF" w:themeFill="background1"/>
            <w:tcMar>
              <w:top w:w="43" w:type="dxa"/>
              <w:left w:w="115" w:type="dxa"/>
              <w:bottom w:w="43" w:type="dxa"/>
              <w:right w:w="115" w:type="dxa"/>
            </w:tcMar>
          </w:tcPr>
          <w:p w14:paraId="3CF7E25C" w14:textId="1FA75BD3" w:rsidR="00EB14B0" w:rsidRPr="00422325"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Analyze factors that contribute to child abuse and to child neglect. </w:t>
            </w:r>
          </w:p>
        </w:tc>
        <w:tc>
          <w:tcPr>
            <w:tcW w:w="1234" w:type="pct"/>
          </w:tcPr>
          <w:p w14:paraId="727A81CB"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Analysis should include</w:t>
            </w:r>
          </w:p>
          <w:p w14:paraId="60D24846"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035BEB">
              <w:rPr>
                <w:rFonts w:ascii="Times New Roman" w:eastAsia="Times New Roman" w:hAnsi="Times New Roman" w:cs="Times New Roman"/>
                <w:sz w:val="24"/>
                <w:szCs w:val="24"/>
              </w:rPr>
              <w:t>efini</w:t>
            </w:r>
            <w:r>
              <w:rPr>
                <w:rFonts w:ascii="Times New Roman" w:eastAsia="Times New Roman" w:hAnsi="Times New Roman" w:cs="Times New Roman"/>
                <w:sz w:val="24"/>
                <w:szCs w:val="24"/>
              </w:rPr>
              <w:t xml:space="preserve">ng </w:t>
            </w:r>
            <w:r w:rsidRPr="00035BEB">
              <w:rPr>
                <w:rFonts w:ascii="Times New Roman" w:eastAsia="Times New Roman" w:hAnsi="Times New Roman" w:cs="Times New Roman"/>
                <w:i/>
                <w:iCs/>
                <w:sz w:val="24"/>
                <w:szCs w:val="24"/>
              </w:rPr>
              <w:t>child abuse</w:t>
            </w:r>
            <w:r w:rsidRPr="00035BEB">
              <w:rPr>
                <w:rFonts w:ascii="Times New Roman" w:eastAsia="Times New Roman" w:hAnsi="Times New Roman" w:cs="Times New Roman"/>
                <w:sz w:val="24"/>
                <w:szCs w:val="24"/>
              </w:rPr>
              <w:t> and </w:t>
            </w:r>
            <w:r w:rsidRPr="00035BEB">
              <w:rPr>
                <w:rFonts w:ascii="Times New Roman" w:eastAsia="Times New Roman" w:hAnsi="Times New Roman" w:cs="Times New Roman"/>
                <w:i/>
                <w:iCs/>
                <w:sz w:val="24"/>
                <w:szCs w:val="24"/>
              </w:rPr>
              <w:t>child neglect</w:t>
            </w:r>
          </w:p>
          <w:p w14:paraId="7E2B8542"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identifying the </w:t>
            </w:r>
            <w:r>
              <w:rPr>
                <w:rFonts w:ascii="Times New Roman" w:eastAsia="Times New Roman" w:hAnsi="Times New Roman" w:cs="Times New Roman"/>
                <w:sz w:val="24"/>
                <w:szCs w:val="24"/>
              </w:rPr>
              <w:t>misconceptions</w:t>
            </w:r>
            <w:r w:rsidRPr="00035BEB">
              <w:rPr>
                <w:rFonts w:ascii="Times New Roman" w:eastAsia="Times New Roman" w:hAnsi="Times New Roman" w:cs="Times New Roman"/>
                <w:sz w:val="24"/>
                <w:szCs w:val="24"/>
              </w:rPr>
              <w:t xml:space="preserve"> of child abuse</w:t>
            </w:r>
          </w:p>
          <w:p w14:paraId="66A44164"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types of child abuse and child neglect</w:t>
            </w:r>
          </w:p>
          <w:p w14:paraId="466D8274"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describing signs of abuse and/or neglect</w:t>
            </w:r>
          </w:p>
          <w:p w14:paraId="72326FE8"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typical characteristics of abusive parents</w:t>
            </w:r>
          </w:p>
          <w:p w14:paraId="13FC1A55"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 xml:space="preserve">recognizing abusive behavior in </w:t>
            </w:r>
            <w:r>
              <w:rPr>
                <w:rFonts w:ascii="Times New Roman" w:eastAsia="Times New Roman" w:hAnsi="Times New Roman" w:cs="Times New Roman"/>
                <w:sz w:val="24"/>
                <w:szCs w:val="24"/>
              </w:rPr>
              <w:t>one</w:t>
            </w:r>
            <w:r w:rsidRPr="00035BEB">
              <w:rPr>
                <w:rFonts w:ascii="Times New Roman" w:eastAsia="Times New Roman" w:hAnsi="Times New Roman" w:cs="Times New Roman"/>
                <w:sz w:val="24"/>
                <w:szCs w:val="24"/>
              </w:rPr>
              <w:t>self</w:t>
            </w:r>
          </w:p>
          <w:p w14:paraId="498AFCE1" w14:textId="77777777" w:rsidR="00EB14B0"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inappropriate expectations of a child at different stages of development</w:t>
            </w:r>
          </w:p>
          <w:p w14:paraId="741420F2"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identifying cultural influences and/or practices on child growth and development that may be harmful</w:t>
            </w:r>
          </w:p>
          <w:p w14:paraId="4340E29E"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describing reasons a parent may not be empathetic toward a child’s needs</w:t>
            </w:r>
          </w:p>
          <w:p w14:paraId="2B42A73C" w14:textId="77777777" w:rsidR="00EB14B0" w:rsidRPr="00035BEB" w:rsidRDefault="00EB14B0">
            <w:pPr>
              <w:numPr>
                <w:ilvl w:val="0"/>
                <w:numId w:val="141"/>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explaining role reversal (</w:t>
            </w:r>
            <w:r>
              <w:rPr>
                <w:rFonts w:ascii="Times New Roman" w:eastAsia="Times New Roman" w:hAnsi="Times New Roman" w:cs="Times New Roman"/>
                <w:sz w:val="24"/>
                <w:szCs w:val="24"/>
              </w:rPr>
              <w:t xml:space="preserve">i.e., a </w:t>
            </w:r>
            <w:r w:rsidRPr="00035BEB">
              <w:rPr>
                <w:rFonts w:ascii="Times New Roman" w:eastAsia="Times New Roman" w:hAnsi="Times New Roman" w:cs="Times New Roman"/>
                <w:sz w:val="24"/>
                <w:szCs w:val="24"/>
              </w:rPr>
              <w:t xml:space="preserve">pattern of behavior that demands that a </w:t>
            </w:r>
            <w:proofErr w:type="gramStart"/>
            <w:r w:rsidRPr="00035BEB">
              <w:rPr>
                <w:rFonts w:ascii="Times New Roman" w:eastAsia="Times New Roman" w:hAnsi="Times New Roman" w:cs="Times New Roman"/>
                <w:sz w:val="24"/>
                <w:szCs w:val="24"/>
              </w:rPr>
              <w:t>child care</w:t>
            </w:r>
            <w:proofErr w:type="gramEnd"/>
            <w:r w:rsidRPr="00035BEB">
              <w:rPr>
                <w:rFonts w:ascii="Times New Roman" w:eastAsia="Times New Roman" w:hAnsi="Times New Roman" w:cs="Times New Roman"/>
                <w:sz w:val="24"/>
                <w:szCs w:val="24"/>
              </w:rPr>
              <w:t xml:space="preserve"> for the physical and emotional needs of the adult)</w:t>
            </w:r>
          </w:p>
          <w:p w14:paraId="3716687D" w14:textId="77777777" w:rsidR="00EB14B0" w:rsidRDefault="00EB14B0">
            <w:pPr>
              <w:numPr>
                <w:ilvl w:val="0"/>
                <w:numId w:val="141"/>
              </w:numPr>
              <w:spacing w:before="100" w:beforeAutospacing="1" w:after="100" w:afterAutospacing="1"/>
              <w:rPr>
                <w:rFonts w:ascii="Times New Roman" w:eastAsia="Times New Roman" w:hAnsi="Times New Roman" w:cs="Times New Roman"/>
                <w:sz w:val="24"/>
                <w:szCs w:val="24"/>
              </w:rPr>
            </w:pPr>
            <w:proofErr w:type="gramStart"/>
            <w:r w:rsidRPr="00035BEB">
              <w:rPr>
                <w:rFonts w:ascii="Times New Roman" w:eastAsia="Times New Roman" w:hAnsi="Times New Roman" w:cs="Times New Roman"/>
                <w:sz w:val="24"/>
                <w:szCs w:val="24"/>
              </w:rPr>
              <w:t>describing</w:t>
            </w:r>
            <w:proofErr w:type="gramEnd"/>
            <w:r w:rsidRPr="00035BEB">
              <w:rPr>
                <w:rFonts w:ascii="Times New Roman" w:eastAsia="Times New Roman" w:hAnsi="Times New Roman" w:cs="Times New Roman"/>
                <w:sz w:val="24"/>
                <w:szCs w:val="24"/>
              </w:rPr>
              <w:t xml:space="preserve"> an overly strong parental belief in the use of punishment</w:t>
            </w:r>
          </w:p>
          <w:p w14:paraId="71B34605" w14:textId="77777777" w:rsidR="00EB14B0" w:rsidRDefault="00EB14B0">
            <w:pPr>
              <w:numPr>
                <w:ilvl w:val="0"/>
                <w:numId w:val="14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understanding generational trauma and stopping it</w:t>
            </w:r>
            <w:r w:rsidRPr="00035BEB">
              <w:rPr>
                <w:rFonts w:ascii="Times New Roman" w:eastAsia="Times New Roman" w:hAnsi="Times New Roman" w:cs="Times New Roman"/>
                <w:sz w:val="24"/>
                <w:szCs w:val="24"/>
              </w:rPr>
              <w:t>. </w:t>
            </w:r>
          </w:p>
          <w:p w14:paraId="05921A04" w14:textId="77777777" w:rsidR="00EB14B0" w:rsidRPr="005E77A9" w:rsidRDefault="00EB14B0" w:rsidP="00EB14B0">
            <w:pPr>
              <w:rPr>
                <w:rFonts w:ascii="Times New Roman" w:eastAsia="Times New Roman" w:hAnsi="Times New Roman" w:cs="Times New Roman"/>
                <w:b/>
                <w:bCs/>
                <w:sz w:val="24"/>
                <w:szCs w:val="24"/>
              </w:rPr>
            </w:pPr>
            <w:r w:rsidRPr="005E77A9">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5E77A9">
              <w:rPr>
                <w:rFonts w:ascii="Times New Roman" w:eastAsia="Times New Roman" w:hAnsi="Times New Roman" w:cs="Times New Roman"/>
                <w:b/>
                <w:bCs/>
                <w:sz w:val="24"/>
                <w:szCs w:val="24"/>
              </w:rPr>
              <w:t>:</w:t>
            </w:r>
          </w:p>
          <w:p w14:paraId="50FCCA04" w14:textId="77777777" w:rsidR="00EB14B0" w:rsidRPr="007A58FB" w:rsidRDefault="00EB14B0">
            <w:pPr>
              <w:pStyle w:val="ListParagraph"/>
              <w:numPr>
                <w:ilvl w:val="0"/>
                <w:numId w:val="224"/>
              </w:numPr>
              <w:rPr>
                <w:rStyle w:val="Hyperlink"/>
              </w:rPr>
            </w:pPr>
            <w:hyperlink r:id="rId56" w:history="1">
              <w:r>
                <w:rPr>
                  <w:rStyle w:val="Hyperlink"/>
                  <w:rFonts w:ascii="Times New Roman" w:hAnsi="Times New Roman" w:cs="Times New Roman"/>
                  <w:sz w:val="24"/>
                  <w:szCs w:val="24"/>
                </w:rPr>
                <w:t>Adverse Childhood Experiences (ACEs)</w:t>
              </w:r>
            </w:hyperlink>
            <w:r w:rsidRPr="007A58FB">
              <w:rPr>
                <w:rStyle w:val="Hyperlink"/>
              </w:rPr>
              <w:t xml:space="preserve">, </w:t>
            </w:r>
            <w:r>
              <w:rPr>
                <w:rStyle w:val="Hyperlink"/>
                <w:rFonts w:ascii="Times New Roman" w:hAnsi="Times New Roman" w:cs="Times New Roman"/>
                <w:sz w:val="24"/>
                <w:szCs w:val="24"/>
              </w:rPr>
              <w:t>CDC</w:t>
            </w:r>
          </w:p>
          <w:p w14:paraId="0CDEEEFF" w14:textId="77777777" w:rsidR="00EB14B0" w:rsidRPr="007A58FB" w:rsidRDefault="00EB14B0">
            <w:pPr>
              <w:pStyle w:val="ListParagraph"/>
              <w:numPr>
                <w:ilvl w:val="0"/>
                <w:numId w:val="224"/>
              </w:numPr>
              <w:rPr>
                <w:rStyle w:val="Hyperlink"/>
                <w:rFonts w:ascii="Times New Roman" w:hAnsi="Times New Roman" w:cs="Times New Roman"/>
                <w:sz w:val="24"/>
                <w:szCs w:val="24"/>
              </w:rPr>
            </w:pPr>
            <w:hyperlink r:id="rId57" w:history="1">
              <w:r w:rsidRPr="007A58FB">
                <w:rPr>
                  <w:rStyle w:val="Hyperlink"/>
                  <w:rFonts w:ascii="Times New Roman" w:hAnsi="Times New Roman" w:cs="Times New Roman"/>
                  <w:sz w:val="24"/>
                  <w:szCs w:val="24"/>
                </w:rPr>
                <w:t>Risk and Protective Factors</w:t>
              </w:r>
            </w:hyperlink>
            <w:r w:rsidRPr="007A58FB">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CDC</w:t>
            </w:r>
          </w:p>
          <w:p w14:paraId="589BAA9F" w14:textId="77777777" w:rsidR="00EB14B0" w:rsidRPr="00E14EE0" w:rsidRDefault="00EB14B0">
            <w:pPr>
              <w:pStyle w:val="ListParagraph"/>
              <w:numPr>
                <w:ilvl w:val="0"/>
                <w:numId w:val="224"/>
              </w:numPr>
              <w:rPr>
                <w:rStyle w:val="Hyperlink"/>
                <w:rFonts w:ascii="Times New Roman" w:eastAsia="Times New Roman" w:hAnsi="Times New Roman" w:cs="Times New Roman"/>
                <w:color w:val="auto"/>
                <w:sz w:val="24"/>
                <w:szCs w:val="24"/>
                <w:u w:val="none"/>
              </w:rPr>
            </w:pPr>
            <w:hyperlink r:id="rId58" w:history="1">
              <w:r w:rsidRPr="00575C42">
                <w:rPr>
                  <w:rStyle w:val="Hyperlink"/>
                  <w:rFonts w:ascii="Times New Roman" w:hAnsi="Times New Roman" w:cs="Times New Roman"/>
                  <w:sz w:val="24"/>
                  <w:szCs w:val="24"/>
                </w:rPr>
                <w:t>Child Abuse and Neglect,</w:t>
              </w:r>
            </w:hyperlink>
            <w:r w:rsidRPr="00575C42">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VDOE</w:t>
            </w:r>
          </w:p>
          <w:p w14:paraId="0CB3A74F" w14:textId="4D809331" w:rsidR="00EB14B0" w:rsidRPr="00422325" w:rsidRDefault="00EB14B0">
            <w:pPr>
              <w:pStyle w:val="ListParagraph"/>
              <w:numPr>
                <w:ilvl w:val="0"/>
                <w:numId w:val="224"/>
              </w:numPr>
              <w:rPr>
                <w:rFonts w:ascii="Times New Roman" w:eastAsia="Times New Roman" w:hAnsi="Times New Roman" w:cs="Times New Roman"/>
                <w:sz w:val="24"/>
                <w:szCs w:val="24"/>
              </w:rPr>
            </w:pPr>
            <w:hyperlink r:id="rId59" w:history="1">
              <w:r w:rsidRPr="00E6300E">
                <w:rPr>
                  <w:rStyle w:val="Hyperlink"/>
                  <w:rFonts w:ascii="Times New Roman" w:hAnsi="Times New Roman" w:cs="Times New Roman"/>
                  <w:sz w:val="24"/>
                  <w:szCs w:val="24"/>
                </w:rPr>
                <w:t>Child Abuse Recognition and Intervention Training,</w:t>
              </w:r>
            </w:hyperlink>
            <w:r w:rsidRPr="00E6300E">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VDOE</w:t>
            </w:r>
          </w:p>
        </w:tc>
        <w:tc>
          <w:tcPr>
            <w:tcW w:w="992" w:type="pct"/>
          </w:tcPr>
          <w:p w14:paraId="693A739D"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02722D7F"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71482458"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77A7418C" w14:textId="77777777" w:rsidR="00EB14B0" w:rsidRPr="00035BEB" w:rsidRDefault="00EB14B0">
            <w:pPr>
              <w:widowControl w:val="0"/>
              <w:numPr>
                <w:ilvl w:val="0"/>
                <w:numId w:val="14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should society be concerned about child abuse?</w:t>
            </w:r>
          </w:p>
          <w:p w14:paraId="668A9942" w14:textId="77777777" w:rsidR="00EB14B0" w:rsidRPr="00035BEB" w:rsidRDefault="00EB14B0">
            <w:pPr>
              <w:widowControl w:val="0"/>
              <w:numPr>
                <w:ilvl w:val="0"/>
                <w:numId w:val="14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types of abuse and neglect?</w:t>
            </w:r>
          </w:p>
          <w:p w14:paraId="6E266D7D" w14:textId="77777777" w:rsidR="00EB14B0" w:rsidRPr="00035BEB" w:rsidRDefault="00EB14B0">
            <w:pPr>
              <w:widowControl w:val="0"/>
              <w:numPr>
                <w:ilvl w:val="0"/>
                <w:numId w:val="14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some warning signs that one may be crossing the line into child abuse?</w:t>
            </w:r>
          </w:p>
          <w:p w14:paraId="53433F8F" w14:textId="77777777" w:rsidR="00EB14B0" w:rsidRPr="00035BEB" w:rsidRDefault="00EB14B0">
            <w:pPr>
              <w:widowControl w:val="0"/>
              <w:numPr>
                <w:ilvl w:val="0"/>
                <w:numId w:val="14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are some </w:t>
            </w:r>
            <w:r>
              <w:rPr>
                <w:rFonts w:ascii="Times New Roman" w:hAnsi="Times New Roman" w:cs="Times New Roman"/>
                <w:sz w:val="24"/>
                <w:szCs w:val="24"/>
              </w:rPr>
              <w:t>misconceptions</w:t>
            </w:r>
            <w:r w:rsidRPr="00035BEB">
              <w:rPr>
                <w:rFonts w:ascii="Times New Roman" w:hAnsi="Times New Roman" w:cs="Times New Roman"/>
                <w:sz w:val="24"/>
                <w:szCs w:val="24"/>
              </w:rPr>
              <w:t xml:space="preserve"> about child abuse?</w:t>
            </w:r>
          </w:p>
          <w:p w14:paraId="55EA2132"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1208699D" w14:textId="77777777" w:rsidR="00EB14B0" w:rsidRPr="00035BEB" w:rsidRDefault="00EB14B0">
            <w:pPr>
              <w:widowControl w:val="0"/>
              <w:numPr>
                <w:ilvl w:val="0"/>
                <w:numId w:val="14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communication skills </w:t>
            </w:r>
            <w:r w:rsidRPr="00035BEB">
              <w:rPr>
                <w:rFonts w:ascii="Times New Roman" w:hAnsi="Times New Roman" w:cs="Times New Roman"/>
                <w:sz w:val="24"/>
                <w:szCs w:val="24"/>
              </w:rPr>
              <w:lastRenderedPageBreak/>
              <w:t>do parents need to prevent abuse and neglect of children?</w:t>
            </w:r>
          </w:p>
          <w:p w14:paraId="67C85578" w14:textId="77777777" w:rsidR="00EB14B0" w:rsidRPr="00035BEB" w:rsidRDefault="00EB14B0">
            <w:pPr>
              <w:widowControl w:val="0"/>
              <w:numPr>
                <w:ilvl w:val="0"/>
                <w:numId w:val="14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How does emotional immaturity lead to abuse and neglect?</w:t>
            </w:r>
          </w:p>
          <w:p w14:paraId="0B83C798" w14:textId="77777777" w:rsidR="00EB14B0" w:rsidRPr="00035BEB" w:rsidRDefault="00EB14B0">
            <w:pPr>
              <w:widowControl w:val="0"/>
              <w:numPr>
                <w:ilvl w:val="0"/>
                <w:numId w:val="14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values and beliefs lead parents away from abuse or neglect and toward more positive parenting?</w:t>
            </w:r>
          </w:p>
          <w:p w14:paraId="598CD461" w14:textId="77777777" w:rsidR="00EB14B0" w:rsidRPr="00035BEB" w:rsidRDefault="00EB14B0">
            <w:pPr>
              <w:widowControl w:val="0"/>
              <w:numPr>
                <w:ilvl w:val="0"/>
                <w:numId w:val="14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messages do abuse or neglect send to a child?</w:t>
            </w:r>
          </w:p>
          <w:p w14:paraId="0ABC75FE"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7B074233" w14:textId="77777777" w:rsidR="00EB14B0" w:rsidRPr="00035BEB" w:rsidRDefault="00EB14B0">
            <w:pPr>
              <w:widowControl w:val="0"/>
              <w:numPr>
                <w:ilvl w:val="0"/>
                <w:numId w:val="14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 parents who were themselves victims of abuse or neglect tend to be abusers?</w:t>
            </w:r>
          </w:p>
          <w:p w14:paraId="60838FD1"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32313758" w14:textId="77777777" w:rsidR="00EB14B0" w:rsidRPr="00035BEB" w:rsidRDefault="00EB14B0">
            <w:pPr>
              <w:widowControl w:val="0"/>
              <w:numPr>
                <w:ilvl w:val="0"/>
                <w:numId w:val="14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management skills help parents maintain control of their feelings and behavior?</w:t>
            </w:r>
          </w:p>
          <w:p w14:paraId="2524EC75" w14:textId="77777777" w:rsidR="00EB14B0" w:rsidRPr="00035BEB" w:rsidRDefault="00EB14B0">
            <w:pPr>
              <w:widowControl w:val="0"/>
              <w:numPr>
                <w:ilvl w:val="0"/>
                <w:numId w:val="14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resources are available to parents who need counseling or assistance with anger management?</w:t>
            </w:r>
          </w:p>
          <w:p w14:paraId="149014E8" w14:textId="77777777" w:rsidR="00EB14B0" w:rsidRPr="00035BEB" w:rsidRDefault="00EB14B0">
            <w:pPr>
              <w:widowControl w:val="0"/>
              <w:numPr>
                <w:ilvl w:val="0"/>
                <w:numId w:val="14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should an individual do if they suspect that a child has been abused? </w:t>
            </w:r>
          </w:p>
          <w:p w14:paraId="63264AE7" w14:textId="77777777" w:rsidR="00EB14B0" w:rsidRPr="00422325" w:rsidRDefault="00EB14B0" w:rsidP="00EB14B0">
            <w:pPr>
              <w:rPr>
                <w:rFonts w:ascii="Times New Roman" w:eastAsia="Times New Roman" w:hAnsi="Times New Roman" w:cs="Times New Roman"/>
                <w:b/>
                <w:bCs/>
                <w:sz w:val="24"/>
                <w:szCs w:val="24"/>
              </w:rPr>
            </w:pPr>
          </w:p>
        </w:tc>
        <w:tc>
          <w:tcPr>
            <w:tcW w:w="879" w:type="pct"/>
          </w:tcPr>
          <w:p w14:paraId="4F146B84" w14:textId="767EB7EF" w:rsidR="00EB14B0" w:rsidRPr="00422325" w:rsidRDefault="00EB14B0" w:rsidP="00EB14B0">
            <w:pPr>
              <w:spacing w:before="100" w:beforeAutospacing="1" w:after="100" w:afterAutospacing="1"/>
              <w:rPr>
                <w:rFonts w:ascii="Times New Roman" w:eastAsia="Times New Roman" w:hAnsi="Times New Roman" w:cs="Times New Roman"/>
                <w:sz w:val="24"/>
                <w:szCs w:val="24"/>
                <w:lang w:val="fr-FR"/>
              </w:rPr>
            </w:pPr>
            <w:r w:rsidRPr="00A7639E">
              <w:rPr>
                <w:rFonts w:ascii="Times New Roman" w:eastAsia="Times New Roman" w:hAnsi="Times New Roman" w:cs="Times New Roman"/>
                <w:sz w:val="24"/>
                <w:szCs w:val="24"/>
                <w:lang w:val="fr-FR"/>
              </w:rPr>
              <w:lastRenderedPageBreak/>
              <w:t>English: 9.RI, 9.LU, 9.C, 10.RI, 10.LU, 10.C, 11.DSR, 11.RI, 11.LU, 11.C, 12.RI, 12.LU, 12.C</w:t>
            </w:r>
          </w:p>
        </w:tc>
        <w:tc>
          <w:tcPr>
            <w:tcW w:w="799" w:type="pct"/>
          </w:tcPr>
          <w:p w14:paraId="4B72C88E"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Community Service</w:t>
            </w:r>
          </w:p>
          <w:p w14:paraId="0D84C2FC" w14:textId="77777777" w:rsidR="00EB14B0" w:rsidRPr="00534C12"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Learn</w:t>
            </w:r>
          </w:p>
          <w:p w14:paraId="3938F764" w14:textId="77777777" w:rsidR="00EB14B0" w:rsidRPr="00534C12"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Serve</w:t>
            </w:r>
          </w:p>
          <w:p w14:paraId="597799DC" w14:textId="77777777" w:rsidR="00EB14B0" w:rsidRPr="00534C12"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Lead</w:t>
            </w:r>
          </w:p>
          <w:p w14:paraId="5C56614A" w14:textId="77777777" w:rsidR="00EB14B0" w:rsidRPr="00534C12" w:rsidRDefault="00EB14B0" w:rsidP="00EB14B0">
            <w:pPr>
              <w:widowControl w:val="0"/>
              <w:autoSpaceDE w:val="0"/>
              <w:autoSpaceDN w:val="0"/>
              <w:adjustRightInd w:val="0"/>
              <w:rPr>
                <w:rFonts w:ascii="Times New Roman" w:eastAsia="Times New Roman" w:hAnsi="Times New Roman" w:cs="Times New Roman"/>
                <w:sz w:val="24"/>
                <w:szCs w:val="24"/>
              </w:rPr>
            </w:pPr>
          </w:p>
          <w:p w14:paraId="78DF41F3"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Families First</w:t>
            </w:r>
          </w:p>
          <w:p w14:paraId="27F200F6"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Dynamics</w:t>
            </w:r>
          </w:p>
          <w:p w14:paraId="0A1BB69C"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Balance</w:t>
            </w:r>
          </w:p>
          <w:p w14:paraId="64393EF5"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Development</w:t>
            </w:r>
          </w:p>
          <w:p w14:paraId="0331375E"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Safety</w:t>
            </w:r>
          </w:p>
          <w:p w14:paraId="1225B604" w14:textId="77777777" w:rsidR="00EB14B0" w:rsidRPr="00534C12"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Skills</w:t>
            </w:r>
          </w:p>
          <w:p w14:paraId="4BC47904" w14:textId="77777777" w:rsidR="00EB14B0" w:rsidRPr="00534C12" w:rsidRDefault="00EB14B0" w:rsidP="00EB14B0">
            <w:pPr>
              <w:widowControl w:val="0"/>
              <w:autoSpaceDE w:val="0"/>
              <w:autoSpaceDN w:val="0"/>
              <w:adjustRightInd w:val="0"/>
              <w:contextualSpacing/>
              <w:rPr>
                <w:rFonts w:ascii="Times New Roman" w:eastAsia="Times New Roman" w:hAnsi="Times New Roman" w:cs="Times New Roman"/>
                <w:sz w:val="24"/>
                <w:szCs w:val="24"/>
              </w:rPr>
            </w:pPr>
          </w:p>
          <w:p w14:paraId="4B637CD2"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Power of One</w:t>
            </w:r>
          </w:p>
          <w:p w14:paraId="42B8737C" w14:textId="77777777" w:rsidR="00EB14B0" w:rsidRPr="00534C1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A Better You</w:t>
            </w:r>
          </w:p>
          <w:p w14:paraId="393324CE" w14:textId="77777777" w:rsidR="00EB14B0" w:rsidRPr="00534C1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Family Ties</w:t>
            </w:r>
          </w:p>
          <w:p w14:paraId="7A17B49F" w14:textId="77777777" w:rsidR="00EB14B0" w:rsidRPr="00534C12"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 xml:space="preserve">Working on </w:t>
            </w:r>
            <w:r w:rsidRPr="00534C12">
              <w:rPr>
                <w:rFonts w:ascii="Times New Roman" w:eastAsia="Times New Roman" w:hAnsi="Times New Roman" w:cs="Times New Roman"/>
                <w:sz w:val="24"/>
                <w:szCs w:val="24"/>
              </w:rPr>
              <w:lastRenderedPageBreak/>
              <w:t>Working</w:t>
            </w:r>
          </w:p>
          <w:p w14:paraId="7A792408" w14:textId="77777777" w:rsidR="00EB14B0" w:rsidRPr="00534C12" w:rsidRDefault="00EB14B0" w:rsidP="00EB14B0">
            <w:pPr>
              <w:widowControl w:val="0"/>
              <w:autoSpaceDE w:val="0"/>
              <w:autoSpaceDN w:val="0"/>
              <w:adjustRightInd w:val="0"/>
              <w:rPr>
                <w:rFonts w:ascii="Times New Roman" w:eastAsia="Times New Roman" w:hAnsi="Times New Roman" w:cs="Times New Roman"/>
                <w:sz w:val="24"/>
                <w:szCs w:val="24"/>
              </w:rPr>
            </w:pPr>
          </w:p>
          <w:p w14:paraId="146832E2"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STAND Up</w:t>
            </w:r>
          </w:p>
          <w:p w14:paraId="7C74B1D5" w14:textId="77777777" w:rsidR="00EB14B0" w:rsidRPr="00534C1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Assess</w:t>
            </w:r>
          </w:p>
          <w:p w14:paraId="23D73F40" w14:textId="77777777" w:rsidR="00EB14B0" w:rsidRPr="00534C1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Educate</w:t>
            </w:r>
          </w:p>
          <w:p w14:paraId="13A2524B" w14:textId="77777777" w:rsidR="00EB14B0" w:rsidRPr="00534C12"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Advocate</w:t>
            </w:r>
          </w:p>
          <w:p w14:paraId="553BCB21"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71ECA08E"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DD8532F"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Student Body</w:t>
            </w:r>
          </w:p>
          <w:p w14:paraId="0EFC059F"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Healthy You</w:t>
            </w:r>
          </w:p>
          <w:p w14:paraId="75706C8A"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Fit You</w:t>
            </w:r>
          </w:p>
          <w:p w14:paraId="7500EAC8"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Real You</w:t>
            </w:r>
          </w:p>
          <w:p w14:paraId="3F3BF637" w14:textId="77777777" w:rsidR="00EB14B0" w:rsidRPr="00534C12"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The Resilient You</w:t>
            </w:r>
          </w:p>
          <w:p w14:paraId="053A2A43"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2373FF38" w14:textId="77777777" w:rsidR="00EB14B0" w:rsidRPr="00534C12"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534C12">
              <w:rPr>
                <w:rFonts w:ascii="Times New Roman" w:eastAsia="Times New Roman" w:hAnsi="Times New Roman" w:cs="Times New Roman"/>
                <w:b/>
                <w:sz w:val="24"/>
                <w:szCs w:val="24"/>
                <w:u w:val="single"/>
              </w:rPr>
              <w:t>Competitive Event--STAR Events</w:t>
            </w:r>
          </w:p>
          <w:p w14:paraId="3412C7A2"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534C12">
              <w:rPr>
                <w:rFonts w:ascii="Times New Roman" w:eastAsia="Times New Roman" w:hAnsi="Times New Roman" w:cs="Times New Roman"/>
                <w:sz w:val="24"/>
                <w:szCs w:val="24"/>
              </w:rPr>
              <w:t>Early Childhood Education</w:t>
            </w:r>
          </w:p>
          <w:p w14:paraId="4F8165D8"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Focus on Children</w:t>
            </w:r>
          </w:p>
          <w:p w14:paraId="322D0110"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Interpersonal Communications</w:t>
            </w:r>
          </w:p>
          <w:p w14:paraId="038E8461"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National Programs in Action</w:t>
            </w:r>
          </w:p>
          <w:p w14:paraId="0D792E3F"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Professional Presentation</w:t>
            </w:r>
          </w:p>
          <w:p w14:paraId="7CEFD26B"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Teach or Train</w:t>
            </w:r>
          </w:p>
          <w:p w14:paraId="1768412B"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Teaching Strategies</w:t>
            </w:r>
          </w:p>
          <w:p w14:paraId="1598D07C" w14:textId="66ED7E36"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Check the national website for online events</w:t>
            </w:r>
          </w:p>
          <w:p w14:paraId="2282F1ED" w14:textId="77777777" w:rsidR="00EB14B0" w:rsidRPr="00534C12"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534C12">
              <w:rPr>
                <w:rFonts w:ascii="Times New Roman" w:eastAsia="Times New Roman" w:hAnsi="Times New Roman" w:cs="Times New Roman"/>
                <w:sz w:val="24"/>
                <w:szCs w:val="24"/>
              </w:rPr>
              <w:t>Check the website for Skill Events</w:t>
            </w:r>
          </w:p>
          <w:p w14:paraId="5D6D7A7F" w14:textId="77777777" w:rsidR="00EB14B0" w:rsidRPr="007C48F9"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18507A6D" w14:textId="77777777" w:rsidTr="00EB14B0">
        <w:tc>
          <w:tcPr>
            <w:tcW w:w="197" w:type="pct"/>
          </w:tcPr>
          <w:p w14:paraId="697551D0" w14:textId="77777777"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83</w:t>
            </w:r>
          </w:p>
          <w:p w14:paraId="7CB53ED0" w14:textId="3BD91E40" w:rsidR="00EB14B0" w:rsidRPr="00422325" w:rsidRDefault="00EB14B0" w:rsidP="00EB14B0">
            <w:pP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(O)</w:t>
            </w:r>
          </w:p>
        </w:tc>
        <w:tc>
          <w:tcPr>
            <w:tcW w:w="899" w:type="pct"/>
            <w:shd w:val="clear" w:color="auto" w:fill="FFFFFF" w:themeFill="background1"/>
            <w:tcMar>
              <w:top w:w="43" w:type="dxa"/>
              <w:left w:w="115" w:type="dxa"/>
              <w:bottom w:w="43" w:type="dxa"/>
              <w:right w:w="115" w:type="dxa"/>
            </w:tcMar>
          </w:tcPr>
          <w:p w14:paraId="5037B596" w14:textId="54D09086" w:rsidR="00EB14B0" w:rsidRPr="00422325"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Assess the effects of child abuse and neglect on the child, parents, other family members, and society. </w:t>
            </w:r>
          </w:p>
        </w:tc>
        <w:tc>
          <w:tcPr>
            <w:tcW w:w="1234" w:type="pct"/>
          </w:tcPr>
          <w:p w14:paraId="60453719"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Assessment should include</w:t>
            </w:r>
          </w:p>
          <w:p w14:paraId="5A5FB2CA" w14:textId="77777777" w:rsidR="00EB14B0" w:rsidRPr="00035BEB" w:rsidRDefault="00EB14B0">
            <w:pPr>
              <w:numPr>
                <w:ilvl w:val="0"/>
                <w:numId w:val="146"/>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causes of abuse and neglect, such as adverse childhood experiences</w:t>
            </w:r>
          </w:p>
          <w:p w14:paraId="245AE120" w14:textId="77777777" w:rsidR="00EB14B0" w:rsidRPr="00035BEB" w:rsidRDefault="00EB14B0">
            <w:pPr>
              <w:numPr>
                <w:ilvl w:val="0"/>
                <w:numId w:val="146"/>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permanent physical damage</w:t>
            </w:r>
          </w:p>
          <w:p w14:paraId="4D7B5820" w14:textId="77777777" w:rsidR="00EB14B0" w:rsidRPr="00035BEB" w:rsidRDefault="00EB14B0">
            <w:pPr>
              <w:numPr>
                <w:ilvl w:val="0"/>
                <w:numId w:val="147"/>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impairment of mental health and abilities</w:t>
            </w:r>
          </w:p>
          <w:p w14:paraId="0FF092C1" w14:textId="77777777" w:rsidR="00EB14B0" w:rsidRPr="00035BEB"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impairment of brain development</w:t>
            </w:r>
          </w:p>
          <w:p w14:paraId="1B3AA266" w14:textId="77777777" w:rsidR="00EB14B0" w:rsidRPr="00035BEB"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inability to self-regulate or control one's behavior</w:t>
            </w:r>
          </w:p>
          <w:p w14:paraId="3374E3F2" w14:textId="77777777" w:rsidR="00EB14B0" w:rsidRPr="00035BEB"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inability to trust or love others</w:t>
            </w:r>
          </w:p>
          <w:p w14:paraId="265979EE" w14:textId="77777777" w:rsidR="00EB14B0" w:rsidRPr="00035BEB"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lack of self-esteem</w:t>
            </w:r>
          </w:p>
          <w:p w14:paraId="51A77015" w14:textId="77777777" w:rsidR="00EB14B0" w:rsidRPr="00035BEB"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failure in school</w:t>
            </w:r>
          </w:p>
          <w:p w14:paraId="1F83C08E" w14:textId="77777777" w:rsidR="00EB14B0" w:rsidRPr="00035BEB"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violent and/or other antisocial behavior</w:t>
            </w:r>
          </w:p>
          <w:p w14:paraId="1C7EC2C8" w14:textId="77777777" w:rsidR="00EB14B0" w:rsidRDefault="00EB14B0">
            <w:pPr>
              <w:numPr>
                <w:ilvl w:val="0"/>
                <w:numId w:val="147"/>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death. </w:t>
            </w:r>
          </w:p>
          <w:p w14:paraId="4603392A" w14:textId="77777777" w:rsidR="00EB14B0" w:rsidRPr="006C4579" w:rsidRDefault="00EB14B0" w:rsidP="00EB14B0">
            <w:pPr>
              <w:rPr>
                <w:rFonts w:ascii="Times New Roman" w:eastAsia="Times New Roman" w:hAnsi="Times New Roman" w:cs="Times New Roman"/>
                <w:sz w:val="24"/>
                <w:szCs w:val="24"/>
              </w:rPr>
            </w:pPr>
            <w:r w:rsidRPr="006C4579">
              <w:rPr>
                <w:rFonts w:ascii="Times New Roman" w:eastAsia="Times New Roman" w:hAnsi="Times New Roman" w:cs="Times New Roman"/>
                <w:b/>
                <w:bCs/>
                <w:sz w:val="24"/>
                <w:szCs w:val="24"/>
              </w:rPr>
              <w:t>Teacher Resources:</w:t>
            </w:r>
          </w:p>
          <w:p w14:paraId="04B4D72E" w14:textId="77777777" w:rsidR="00EB14B0" w:rsidRPr="006C4579" w:rsidRDefault="00EB14B0">
            <w:pPr>
              <w:numPr>
                <w:ilvl w:val="0"/>
                <w:numId w:val="225"/>
              </w:numPr>
              <w:rPr>
                <w:rFonts w:ascii="Times New Roman" w:eastAsia="Times New Roman" w:hAnsi="Times New Roman" w:cs="Times New Roman"/>
                <w:sz w:val="24"/>
                <w:szCs w:val="24"/>
              </w:rPr>
            </w:pPr>
            <w:hyperlink r:id="rId60" w:history="1">
              <w:r w:rsidRPr="000C2DBB">
                <w:rPr>
                  <w:rStyle w:val="Hyperlink"/>
                  <w:rFonts w:ascii="Times New Roman" w:eastAsia="Times New Roman" w:hAnsi="Times New Roman" w:cs="Times New Roman"/>
                  <w:sz w:val="24"/>
                  <w:szCs w:val="24"/>
                </w:rPr>
                <w:t xml:space="preserve">Adverse Childhood Experiences (ACEs), </w:t>
              </w:r>
              <w:r>
                <w:rPr>
                  <w:rStyle w:val="Hyperlink"/>
                  <w:rFonts w:ascii="Times New Roman" w:eastAsia="Times New Roman" w:hAnsi="Times New Roman" w:cs="Times New Roman"/>
                  <w:sz w:val="24"/>
                  <w:szCs w:val="24"/>
                </w:rPr>
                <w:t>CDC</w:t>
              </w:r>
            </w:hyperlink>
          </w:p>
          <w:p w14:paraId="28AFA7CD" w14:textId="77777777" w:rsidR="00EB14B0" w:rsidRPr="006C4579" w:rsidRDefault="00EB14B0">
            <w:pPr>
              <w:numPr>
                <w:ilvl w:val="0"/>
                <w:numId w:val="225"/>
              </w:numPr>
              <w:rPr>
                <w:rFonts w:ascii="Times New Roman" w:eastAsia="Times New Roman" w:hAnsi="Times New Roman" w:cs="Times New Roman"/>
                <w:sz w:val="24"/>
                <w:szCs w:val="24"/>
              </w:rPr>
            </w:pPr>
            <w:hyperlink r:id="rId61" w:tgtFrame="_blank" w:history="1">
              <w:r w:rsidRPr="006C4579">
                <w:rPr>
                  <w:rStyle w:val="Hyperlink"/>
                  <w:rFonts w:ascii="Times New Roman" w:eastAsia="Times New Roman" w:hAnsi="Times New Roman" w:cs="Times New Roman"/>
                  <w:sz w:val="24"/>
                  <w:szCs w:val="24"/>
                </w:rPr>
                <w:t>The National Child Traumatic Stress Network (NCTSN)</w:t>
              </w:r>
            </w:hyperlink>
          </w:p>
          <w:p w14:paraId="75C51DC4" w14:textId="77777777" w:rsidR="00EB14B0" w:rsidRPr="006C4579" w:rsidRDefault="00EB14B0">
            <w:pPr>
              <w:numPr>
                <w:ilvl w:val="0"/>
                <w:numId w:val="225"/>
              </w:numPr>
              <w:rPr>
                <w:rFonts w:ascii="Times New Roman" w:eastAsia="Times New Roman" w:hAnsi="Times New Roman" w:cs="Times New Roman"/>
                <w:sz w:val="24"/>
                <w:szCs w:val="24"/>
              </w:rPr>
            </w:pPr>
            <w:hyperlink r:id="rId62" w:tgtFrame="_blank" w:history="1">
              <w:r w:rsidRPr="006C4579">
                <w:rPr>
                  <w:rStyle w:val="Hyperlink"/>
                  <w:rFonts w:ascii="Times New Roman" w:eastAsia="Times New Roman" w:hAnsi="Times New Roman" w:cs="Times New Roman"/>
                  <w:sz w:val="24"/>
                  <w:szCs w:val="24"/>
                </w:rPr>
                <w:t>The Trauma Informed Care Project, Orchard Place/Child Guidance Center</w:t>
              </w:r>
            </w:hyperlink>
          </w:p>
          <w:p w14:paraId="2613CE2F" w14:textId="77777777" w:rsidR="00EB14B0" w:rsidRPr="00FD5B5B" w:rsidRDefault="00EB14B0">
            <w:pPr>
              <w:numPr>
                <w:ilvl w:val="0"/>
                <w:numId w:val="225"/>
              </w:numPr>
              <w:rPr>
                <w:rFonts w:ascii="Times New Roman" w:eastAsia="Times New Roman" w:hAnsi="Times New Roman" w:cs="Times New Roman"/>
                <w:sz w:val="24"/>
                <w:szCs w:val="24"/>
              </w:rPr>
            </w:pPr>
            <w:hyperlink r:id="rId63" w:tgtFrame="_blank" w:history="1">
              <w:r w:rsidRPr="006C4579">
                <w:rPr>
                  <w:rStyle w:val="Hyperlink"/>
                  <w:rFonts w:ascii="Times New Roman" w:eastAsia="Times New Roman" w:hAnsi="Times New Roman" w:cs="Times New Roman"/>
                  <w:sz w:val="24"/>
                  <w:szCs w:val="24"/>
                </w:rPr>
                <w:t>Toxic Stress, Center on the Developing Child, Harvard University.</w:t>
              </w:r>
            </w:hyperlink>
          </w:p>
          <w:p w14:paraId="60D99CCA" w14:textId="77777777" w:rsidR="00EB14B0" w:rsidRPr="006C4579" w:rsidRDefault="00EB14B0">
            <w:pPr>
              <w:numPr>
                <w:ilvl w:val="0"/>
                <w:numId w:val="225"/>
              </w:numPr>
              <w:rPr>
                <w:rFonts w:ascii="Times New Roman" w:eastAsia="Times New Roman" w:hAnsi="Times New Roman" w:cs="Times New Roman"/>
                <w:sz w:val="24"/>
                <w:szCs w:val="24"/>
              </w:rPr>
            </w:pPr>
            <w:hyperlink r:id="rId64" w:history="1">
              <w:r w:rsidRPr="00DE66DD">
                <w:rPr>
                  <w:rStyle w:val="Hyperlink"/>
                  <w:rFonts w:ascii="Times New Roman" w:hAnsi="Times New Roman" w:cs="Times New Roman"/>
                  <w:i/>
                  <w:iCs/>
                  <w:sz w:val="24"/>
                  <w:szCs w:val="24"/>
                </w:rPr>
                <w:t>Advancing Trauma-Informed Care Through Innovative Research,</w:t>
              </w:r>
            </w:hyperlink>
            <w:r>
              <w:rPr>
                <w:rFonts w:ascii="Times New Roman" w:hAnsi="Times New Roman" w:cs="Times New Roman"/>
                <w:i/>
                <w:iCs/>
                <w:sz w:val="24"/>
                <w:szCs w:val="24"/>
              </w:rPr>
              <w:t xml:space="preserve"> </w:t>
            </w:r>
            <w:r w:rsidRPr="00FD5B5B">
              <w:rPr>
                <w:rFonts w:ascii="Times New Roman" w:hAnsi="Times New Roman" w:cs="Times New Roman"/>
                <w:sz w:val="24"/>
                <w:szCs w:val="24"/>
              </w:rPr>
              <w:t>Justice Resource Institute</w:t>
            </w:r>
          </w:p>
          <w:p w14:paraId="0F0FD127" w14:textId="77777777" w:rsidR="00EB14B0" w:rsidRPr="00E14EE0" w:rsidRDefault="00EB14B0">
            <w:pPr>
              <w:numPr>
                <w:ilvl w:val="0"/>
                <w:numId w:val="225"/>
              </w:numPr>
              <w:rPr>
                <w:rFonts w:ascii="Times New Roman" w:eastAsia="Times New Roman" w:hAnsi="Times New Roman" w:cs="Times New Roman"/>
                <w:sz w:val="24"/>
                <w:szCs w:val="24"/>
              </w:rPr>
            </w:pPr>
            <w:hyperlink r:id="rId65" w:tgtFrame="_blank" w:history="1">
              <w:r w:rsidRPr="006C4579">
                <w:rPr>
                  <w:rStyle w:val="Hyperlink"/>
                  <w:rFonts w:ascii="Times New Roman" w:eastAsia="Times New Roman" w:hAnsi="Times New Roman" w:cs="Times New Roman"/>
                  <w:sz w:val="24"/>
                  <w:szCs w:val="24"/>
                </w:rPr>
                <w:t>Trauma Center, Justice Resource Institute</w:t>
              </w:r>
            </w:hyperlink>
          </w:p>
          <w:p w14:paraId="043E176F" w14:textId="372E8778" w:rsidR="00EB14B0" w:rsidRPr="00422325" w:rsidRDefault="00EB14B0">
            <w:pPr>
              <w:numPr>
                <w:ilvl w:val="0"/>
                <w:numId w:val="225"/>
              </w:numPr>
              <w:rPr>
                <w:rFonts w:ascii="Times New Roman" w:eastAsia="Times New Roman" w:hAnsi="Times New Roman" w:cs="Times New Roman"/>
                <w:sz w:val="24"/>
                <w:szCs w:val="24"/>
              </w:rPr>
            </w:pPr>
            <w:hyperlink r:id="rId66" w:tgtFrame="_blank" w:history="1"/>
            <w:hyperlink r:id="rId67" w:history="1">
              <w:r w:rsidRPr="00DE66DD">
                <w:rPr>
                  <w:rStyle w:val="Hyperlink"/>
                  <w:rFonts w:ascii="Times New Roman" w:hAnsi="Times New Roman" w:cs="Times New Roman"/>
                  <w:i/>
                  <w:iCs/>
                  <w:sz w:val="24"/>
                  <w:szCs w:val="24"/>
                </w:rPr>
                <w:t>What Does “Trauma-Informed” Mean? – Trauma Basics</w:t>
              </w:r>
            </w:hyperlink>
            <w:r w:rsidRPr="00DE66DD">
              <w:rPr>
                <w:rFonts w:ascii="Times New Roman" w:hAnsi="Times New Roman" w:cs="Times New Roman"/>
                <w:sz w:val="24"/>
                <w:szCs w:val="24"/>
              </w:rPr>
              <w:t>, ChildSavers</w:t>
            </w:r>
          </w:p>
        </w:tc>
        <w:tc>
          <w:tcPr>
            <w:tcW w:w="992" w:type="pct"/>
          </w:tcPr>
          <w:p w14:paraId="30AE86FE"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w:t>
            </w:r>
            <w:r>
              <w:rPr>
                <w:rFonts w:ascii="Times New Roman" w:hAnsi="Times New Roman" w:cs="Times New Roman"/>
                <w:b/>
                <w:bCs/>
                <w:sz w:val="24"/>
                <w:szCs w:val="24"/>
              </w:rPr>
              <w:t>s:</w:t>
            </w:r>
          </w:p>
          <w:p w14:paraId="327D7ECA"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1375CDEC"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2969959A" w14:textId="77777777" w:rsidR="00EB14B0" w:rsidRPr="00035BEB" w:rsidRDefault="00EB14B0">
            <w:pPr>
              <w:widowControl w:val="0"/>
              <w:numPr>
                <w:ilvl w:val="0"/>
                <w:numId w:val="14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is the cost to society of child abuse or neglect?</w:t>
            </w:r>
          </w:p>
          <w:p w14:paraId="529CF7A1" w14:textId="77777777" w:rsidR="00EB14B0" w:rsidRPr="00035BEB" w:rsidRDefault="00EB14B0">
            <w:pPr>
              <w:widowControl w:val="0"/>
              <w:numPr>
                <w:ilvl w:val="0"/>
                <w:numId w:val="14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are the legal, ethical, and moral </w:t>
            </w:r>
            <w:r>
              <w:rPr>
                <w:rFonts w:ascii="Times New Roman" w:hAnsi="Times New Roman" w:cs="Times New Roman"/>
                <w:sz w:val="24"/>
                <w:szCs w:val="24"/>
              </w:rPr>
              <w:t>challenge</w:t>
            </w:r>
            <w:r w:rsidRPr="00035BEB">
              <w:rPr>
                <w:rFonts w:ascii="Times New Roman" w:hAnsi="Times New Roman" w:cs="Times New Roman"/>
                <w:sz w:val="24"/>
                <w:szCs w:val="24"/>
              </w:rPr>
              <w:t>s brought about by child abuse and neglect?</w:t>
            </w:r>
          </w:p>
          <w:p w14:paraId="6AD4CEA7" w14:textId="77777777" w:rsidR="00EB14B0" w:rsidRPr="00035BEB" w:rsidRDefault="00EB14B0">
            <w:pPr>
              <w:widowControl w:val="0"/>
              <w:numPr>
                <w:ilvl w:val="0"/>
                <w:numId w:val="148"/>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statistics for the incarceration of men and women who were abused or neglected as children?</w:t>
            </w:r>
          </w:p>
          <w:p w14:paraId="0108BD7B"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4759BEDF" w14:textId="77777777" w:rsidR="00EB14B0" w:rsidRPr="00035BEB" w:rsidRDefault="00EB14B0">
            <w:pPr>
              <w:widowControl w:val="0"/>
              <w:numPr>
                <w:ilvl w:val="0"/>
                <w:numId w:val="14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are </w:t>
            </w:r>
            <w:r>
              <w:rPr>
                <w:rFonts w:ascii="Times New Roman" w:hAnsi="Times New Roman" w:cs="Times New Roman"/>
                <w:sz w:val="24"/>
                <w:szCs w:val="24"/>
              </w:rPr>
              <w:t>potential</w:t>
            </w:r>
            <w:r w:rsidRPr="00035BEB">
              <w:rPr>
                <w:rFonts w:ascii="Times New Roman" w:hAnsi="Times New Roman" w:cs="Times New Roman"/>
                <w:sz w:val="24"/>
                <w:szCs w:val="24"/>
              </w:rPr>
              <w:t xml:space="preserve"> long-term societal consequences of child pornography on the Internet?</w:t>
            </w:r>
          </w:p>
          <w:p w14:paraId="58FC4AC7" w14:textId="77777777" w:rsidR="00EB14B0" w:rsidRPr="00035BEB" w:rsidRDefault="00EB14B0">
            <w:pPr>
              <w:widowControl w:val="0"/>
              <w:numPr>
                <w:ilvl w:val="0"/>
                <w:numId w:val="149"/>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values are disregarded by parents who abuse or neglect their children?</w:t>
            </w:r>
          </w:p>
          <w:p w14:paraId="61CD8A75"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2545A65D" w14:textId="77777777" w:rsidR="00EB14B0" w:rsidRPr="00035BEB" w:rsidRDefault="00EB14B0">
            <w:pPr>
              <w:widowControl w:val="0"/>
              <w:numPr>
                <w:ilvl w:val="0"/>
                <w:numId w:val="15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are appropriate penalties for child abusers? </w:t>
            </w:r>
            <w:r>
              <w:rPr>
                <w:rFonts w:ascii="Times New Roman" w:hAnsi="Times New Roman" w:cs="Times New Roman"/>
                <w:sz w:val="24"/>
                <w:szCs w:val="24"/>
              </w:rPr>
              <w:t>Should abusive</w:t>
            </w:r>
            <w:r w:rsidRPr="00035BEB">
              <w:rPr>
                <w:rFonts w:ascii="Times New Roman" w:hAnsi="Times New Roman" w:cs="Times New Roman"/>
                <w:sz w:val="24"/>
                <w:szCs w:val="24"/>
              </w:rPr>
              <w:t xml:space="preserve"> behavior be treated as a mental illness?</w:t>
            </w:r>
          </w:p>
          <w:p w14:paraId="7C0BFAEC" w14:textId="77777777" w:rsidR="00EB14B0" w:rsidRPr="00035BEB" w:rsidRDefault="00EB14B0">
            <w:pPr>
              <w:widowControl w:val="0"/>
              <w:numPr>
                <w:ilvl w:val="0"/>
                <w:numId w:val="15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leadership skills will help parents to choose positive parenting over abusive or neglectful behavior?</w:t>
            </w:r>
          </w:p>
          <w:p w14:paraId="72A63853" w14:textId="77777777" w:rsidR="00EB14B0" w:rsidRPr="00035BEB" w:rsidRDefault="00EB14B0">
            <w:pPr>
              <w:widowControl w:val="0"/>
              <w:numPr>
                <w:ilvl w:val="0"/>
                <w:numId w:val="150"/>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can community leaders </w:t>
            </w:r>
            <w:r w:rsidRPr="00035BEB">
              <w:rPr>
                <w:rFonts w:ascii="Times New Roman" w:hAnsi="Times New Roman" w:cs="Times New Roman"/>
                <w:sz w:val="24"/>
                <w:szCs w:val="24"/>
              </w:rPr>
              <w:lastRenderedPageBreak/>
              <w:t>cope with the outcomes of child abuse and neglect?</w:t>
            </w:r>
          </w:p>
          <w:p w14:paraId="6DCBCD73"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17806C7B" w14:textId="77777777" w:rsidR="00EB14B0" w:rsidRPr="00E14EE0" w:rsidRDefault="00EB14B0">
            <w:pPr>
              <w:widowControl w:val="0"/>
              <w:numPr>
                <w:ilvl w:val="0"/>
                <w:numId w:val="151"/>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What information does society need to understand the outcomes of child abuse and neglect?</w:t>
            </w:r>
          </w:p>
          <w:p w14:paraId="5D15ABEE" w14:textId="1FB25555" w:rsidR="00EB14B0" w:rsidRPr="00422325" w:rsidRDefault="00EB14B0">
            <w:pPr>
              <w:widowControl w:val="0"/>
              <w:numPr>
                <w:ilvl w:val="0"/>
                <w:numId w:val="151"/>
              </w:numPr>
              <w:autoSpaceDE w:val="0"/>
              <w:autoSpaceDN w:val="0"/>
              <w:adjustRightInd w:val="0"/>
              <w:rPr>
                <w:rFonts w:ascii="Times New Roman" w:eastAsia="Times New Roman" w:hAnsi="Times New Roman" w:cs="Times New Roman"/>
                <w:b/>
                <w:bCs/>
                <w:sz w:val="24"/>
                <w:szCs w:val="24"/>
              </w:rPr>
            </w:pPr>
            <w:r w:rsidRPr="00035BEB">
              <w:rPr>
                <w:rFonts w:ascii="Times New Roman" w:hAnsi="Times New Roman" w:cs="Times New Roman"/>
                <w:sz w:val="24"/>
                <w:szCs w:val="24"/>
              </w:rPr>
              <w:t>What steps can parents take to break the cycle of their own abusive behavior? </w:t>
            </w:r>
          </w:p>
        </w:tc>
        <w:tc>
          <w:tcPr>
            <w:tcW w:w="879" w:type="pct"/>
          </w:tcPr>
          <w:p w14:paraId="2371A28E" w14:textId="653ED4ED"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r w:rsidRPr="00A7639E">
              <w:rPr>
                <w:rFonts w:ascii="Times New Roman" w:eastAsia="Times New Roman" w:hAnsi="Times New Roman" w:cs="Times New Roman"/>
                <w:sz w:val="24"/>
                <w:szCs w:val="24"/>
              </w:rPr>
              <w:lastRenderedPageBreak/>
              <w:t>English: 9.RI, 9.C, 10.RI, 10.C, 11.DSR, 11.RI, 11.C, 12.RI, 12.C</w:t>
            </w:r>
          </w:p>
        </w:tc>
        <w:tc>
          <w:tcPr>
            <w:tcW w:w="799" w:type="pct"/>
          </w:tcPr>
          <w:p w14:paraId="75599C25"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Community Service</w:t>
            </w:r>
          </w:p>
          <w:p w14:paraId="09C82D62" w14:textId="77777777" w:rsidR="00EB14B0" w:rsidRPr="0080435A"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Learn</w:t>
            </w:r>
          </w:p>
          <w:p w14:paraId="5F81B87B" w14:textId="77777777" w:rsidR="00EB14B0" w:rsidRPr="0080435A"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Serve</w:t>
            </w:r>
          </w:p>
          <w:p w14:paraId="0E8F2326" w14:textId="77777777" w:rsidR="00EB14B0" w:rsidRPr="0080435A"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Lead</w:t>
            </w:r>
          </w:p>
          <w:p w14:paraId="244421D4" w14:textId="77777777" w:rsidR="00EB14B0" w:rsidRPr="0080435A" w:rsidRDefault="00EB14B0" w:rsidP="00EB14B0">
            <w:pPr>
              <w:widowControl w:val="0"/>
              <w:autoSpaceDE w:val="0"/>
              <w:autoSpaceDN w:val="0"/>
              <w:adjustRightInd w:val="0"/>
              <w:rPr>
                <w:rFonts w:ascii="Times New Roman" w:eastAsia="Times New Roman" w:hAnsi="Times New Roman" w:cs="Times New Roman"/>
                <w:sz w:val="24"/>
                <w:szCs w:val="24"/>
              </w:rPr>
            </w:pPr>
          </w:p>
          <w:p w14:paraId="64D27E42"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Families First</w:t>
            </w:r>
          </w:p>
          <w:p w14:paraId="7A428550"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Dynamics</w:t>
            </w:r>
          </w:p>
          <w:p w14:paraId="65013802"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Balance</w:t>
            </w:r>
          </w:p>
          <w:p w14:paraId="7ACE9EEE"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Development</w:t>
            </w:r>
          </w:p>
          <w:p w14:paraId="63B41A7A"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Safety</w:t>
            </w:r>
          </w:p>
          <w:p w14:paraId="0F68AAA4"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Skills</w:t>
            </w:r>
          </w:p>
          <w:p w14:paraId="3D6713C5" w14:textId="77777777" w:rsidR="00EB14B0" w:rsidRPr="0080435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366E3D44"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Power of One</w:t>
            </w:r>
          </w:p>
          <w:p w14:paraId="3E31253B" w14:textId="77777777" w:rsidR="00EB14B0" w:rsidRPr="0080435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A Better You</w:t>
            </w:r>
          </w:p>
          <w:p w14:paraId="7E6E25DE" w14:textId="77777777" w:rsidR="00EB14B0" w:rsidRPr="0080435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Family Ties</w:t>
            </w:r>
          </w:p>
          <w:p w14:paraId="62AFA2E4" w14:textId="77777777" w:rsidR="00EB14B0" w:rsidRPr="0080435A" w:rsidRDefault="00EB14B0" w:rsidP="00EB14B0">
            <w:pPr>
              <w:widowControl w:val="0"/>
              <w:autoSpaceDE w:val="0"/>
              <w:autoSpaceDN w:val="0"/>
              <w:adjustRightInd w:val="0"/>
              <w:rPr>
                <w:rFonts w:ascii="Times New Roman" w:eastAsia="Times New Roman" w:hAnsi="Times New Roman" w:cs="Times New Roman"/>
                <w:sz w:val="24"/>
                <w:szCs w:val="24"/>
              </w:rPr>
            </w:pPr>
          </w:p>
          <w:p w14:paraId="0708FEBE"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STAND Up</w:t>
            </w:r>
          </w:p>
          <w:p w14:paraId="7F216070" w14:textId="77777777" w:rsidR="00EB14B0" w:rsidRPr="0080435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Assess</w:t>
            </w:r>
          </w:p>
          <w:p w14:paraId="3E7DA957" w14:textId="77777777" w:rsidR="00EB14B0" w:rsidRPr="0080435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Educate</w:t>
            </w:r>
          </w:p>
          <w:p w14:paraId="75D643CC" w14:textId="77777777" w:rsidR="00EB14B0" w:rsidRPr="0080435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Advocate</w:t>
            </w:r>
          </w:p>
          <w:p w14:paraId="37F3D71B"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208FF32A"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Student Body</w:t>
            </w:r>
          </w:p>
          <w:p w14:paraId="4D704941"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Healthy You</w:t>
            </w:r>
          </w:p>
          <w:p w14:paraId="67B728E3"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Fit You</w:t>
            </w:r>
          </w:p>
          <w:p w14:paraId="78A88A57"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Real You</w:t>
            </w:r>
          </w:p>
          <w:p w14:paraId="74D031CD"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Resilient You</w:t>
            </w:r>
          </w:p>
          <w:p w14:paraId="72136B99"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6E13BC99"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Competitive Event--STAR Events</w:t>
            </w:r>
          </w:p>
          <w:p w14:paraId="063728B4"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Early Childhood Education</w:t>
            </w:r>
          </w:p>
          <w:p w14:paraId="0D214342"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lastRenderedPageBreak/>
              <w:t>Focus on Children</w:t>
            </w:r>
          </w:p>
          <w:p w14:paraId="501DE17D"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Interpersonal Communications</w:t>
            </w:r>
          </w:p>
          <w:p w14:paraId="25606030"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National Programs in Action</w:t>
            </w:r>
          </w:p>
          <w:p w14:paraId="7D56DADD"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Professional Presentation</w:t>
            </w:r>
          </w:p>
          <w:p w14:paraId="081750CA"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Teach or Train</w:t>
            </w:r>
          </w:p>
          <w:p w14:paraId="01831CA5"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Teaching Strategies</w:t>
            </w:r>
          </w:p>
          <w:p w14:paraId="1DEE8F74" w14:textId="34CE72EA"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Check the national website for online events</w:t>
            </w:r>
          </w:p>
          <w:p w14:paraId="640220BE"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Check the website for Skill Events</w:t>
            </w:r>
          </w:p>
          <w:p w14:paraId="5975D3F0"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7C48F9" w14:paraId="29063A92" w14:textId="77777777" w:rsidTr="00EB14B0">
        <w:tc>
          <w:tcPr>
            <w:tcW w:w="197" w:type="pct"/>
            <w:shd w:val="clear" w:color="auto" w:fill="FFFFFF" w:themeFill="background1"/>
          </w:tcPr>
          <w:p w14:paraId="5A30A154" w14:textId="33AD7BC5" w:rsidR="00EB14B0" w:rsidRPr="00422325"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84</w:t>
            </w:r>
          </w:p>
        </w:tc>
        <w:tc>
          <w:tcPr>
            <w:tcW w:w="899" w:type="pct"/>
            <w:shd w:val="clear" w:color="auto" w:fill="FFFFFF" w:themeFill="background1"/>
            <w:tcMar>
              <w:top w:w="43" w:type="dxa"/>
              <w:left w:w="115" w:type="dxa"/>
              <w:bottom w:w="43" w:type="dxa"/>
              <w:right w:w="115" w:type="dxa"/>
            </w:tcMar>
          </w:tcPr>
          <w:p w14:paraId="16A9EEB5" w14:textId="2172147A" w:rsidR="00EB14B0" w:rsidRPr="00422325" w:rsidRDefault="00EB14B0" w:rsidP="00EB14B0">
            <w:pPr>
              <w:rPr>
                <w:rFonts w:ascii="Times New Roman" w:eastAsia="Times New Roman" w:hAnsi="Times New Roman" w:cs="Times New Roman"/>
                <w:sz w:val="24"/>
                <w:szCs w:val="24"/>
              </w:rPr>
            </w:pPr>
            <w:r w:rsidRPr="006C2C30">
              <w:rPr>
                <w:rFonts w:ascii="Times New Roman" w:eastAsia="Times New Roman" w:hAnsi="Times New Roman" w:cs="Times New Roman"/>
                <w:sz w:val="24"/>
                <w:szCs w:val="24"/>
              </w:rPr>
              <w:t xml:space="preserve">Determine methods to prevent child abuse and neglect. </w:t>
            </w:r>
          </w:p>
        </w:tc>
        <w:tc>
          <w:tcPr>
            <w:tcW w:w="1234" w:type="pct"/>
          </w:tcPr>
          <w:p w14:paraId="308852FB"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Determination should include</w:t>
            </w:r>
          </w:p>
          <w:p w14:paraId="78E425AC" w14:textId="77777777" w:rsidR="00EB14B0" w:rsidRPr="00035BEB" w:rsidRDefault="00EB14B0">
            <w:pPr>
              <w:numPr>
                <w:ilvl w:val="0"/>
                <w:numId w:val="224"/>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recognizing signs of child abuse and neglect</w:t>
            </w:r>
          </w:p>
          <w:p w14:paraId="6386240E" w14:textId="77777777" w:rsidR="00EB14B0" w:rsidRPr="00035BEB" w:rsidRDefault="00EB14B0">
            <w:pPr>
              <w:numPr>
                <w:ilvl w:val="0"/>
                <w:numId w:val="224"/>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identifying community resources for prevention of child abuse and neglect and community assistance for abusive parents</w:t>
            </w:r>
          </w:p>
          <w:p w14:paraId="2C220E92" w14:textId="77777777" w:rsidR="00EB14B0" w:rsidRPr="00035BEB" w:rsidRDefault="00EB14B0">
            <w:pPr>
              <w:numPr>
                <w:ilvl w:val="0"/>
                <w:numId w:val="224"/>
              </w:numPr>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t>listing beliefs that encourage the problem of child abuse or neglect</w:t>
            </w:r>
          </w:p>
          <w:p w14:paraId="3195B694" w14:textId="77777777" w:rsidR="00EB14B0" w:rsidRPr="00B2657D" w:rsidRDefault="00EB14B0">
            <w:pPr>
              <w:numPr>
                <w:ilvl w:val="0"/>
                <w:numId w:val="224"/>
              </w:numPr>
              <w:rPr>
                <w:rFonts w:ascii="Times New Roman" w:eastAsia="Times New Roman" w:hAnsi="Times New Roman" w:cs="Times New Roman"/>
                <w:sz w:val="24"/>
                <w:szCs w:val="24"/>
              </w:rPr>
            </w:pPr>
            <w:r w:rsidRPr="00B2657D">
              <w:rPr>
                <w:rFonts w:ascii="Times New Roman" w:eastAsia="Times New Roman" w:hAnsi="Times New Roman" w:cs="Times New Roman"/>
                <w:sz w:val="24"/>
                <w:szCs w:val="24"/>
              </w:rPr>
              <w:t>suggesting goals for family formation that help prevent child abuse and neglect summarizing parents’ and caregivers’ legal, moral, and ethical responsibilities for the safety and security of children</w:t>
            </w:r>
          </w:p>
          <w:p w14:paraId="578A26CD" w14:textId="77777777" w:rsidR="00EB14B0" w:rsidRPr="005E77A9" w:rsidRDefault="00EB14B0">
            <w:pPr>
              <w:numPr>
                <w:ilvl w:val="0"/>
                <w:numId w:val="224"/>
              </w:numPr>
              <w:spacing w:before="100" w:beforeAutospacing="1" w:after="100" w:afterAutospacing="1"/>
              <w:rPr>
                <w:rFonts w:ascii="Times New Roman" w:eastAsia="Times New Roman" w:hAnsi="Times New Roman" w:cs="Times New Roman"/>
                <w:sz w:val="24"/>
                <w:szCs w:val="24"/>
              </w:rPr>
            </w:pPr>
            <w:r w:rsidRPr="00035BEB">
              <w:rPr>
                <w:rFonts w:ascii="Times New Roman" w:eastAsia="Times New Roman" w:hAnsi="Times New Roman" w:cs="Times New Roman"/>
                <w:sz w:val="24"/>
                <w:szCs w:val="24"/>
              </w:rPr>
              <w:lastRenderedPageBreak/>
              <w:t>summarizing the role of a </w:t>
            </w:r>
            <w:r w:rsidRPr="00035BEB">
              <w:rPr>
                <w:rFonts w:ascii="Times New Roman" w:eastAsia="Times New Roman" w:hAnsi="Times New Roman" w:cs="Times New Roman"/>
                <w:i/>
                <w:iCs/>
                <w:sz w:val="24"/>
                <w:szCs w:val="24"/>
              </w:rPr>
              <w:t>mandated reporter</w:t>
            </w:r>
          </w:p>
          <w:p w14:paraId="69FF7AE9" w14:textId="77777777" w:rsidR="00EB14B0" w:rsidRDefault="00EB14B0">
            <w:pPr>
              <w:numPr>
                <w:ilvl w:val="0"/>
                <w:numId w:val="2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explaining the role of Child Protective Services (CPS)</w:t>
            </w:r>
            <w:r w:rsidRPr="00035BEB">
              <w:rPr>
                <w:rFonts w:ascii="Times New Roman" w:eastAsia="Times New Roman" w:hAnsi="Times New Roman" w:cs="Times New Roman"/>
                <w:sz w:val="24"/>
                <w:szCs w:val="24"/>
              </w:rPr>
              <w:t>.</w:t>
            </w:r>
          </w:p>
          <w:p w14:paraId="091B20D4" w14:textId="77777777" w:rsidR="00EB14B0" w:rsidRPr="007A58FB" w:rsidRDefault="00EB14B0" w:rsidP="00EB14B0">
            <w:pPr>
              <w:rPr>
                <w:rFonts w:ascii="Times New Roman" w:eastAsia="Times New Roman" w:hAnsi="Times New Roman" w:cs="Times New Roman"/>
                <w:b/>
                <w:bCs/>
                <w:sz w:val="24"/>
                <w:szCs w:val="24"/>
              </w:rPr>
            </w:pPr>
            <w:r w:rsidRPr="007A58FB">
              <w:rPr>
                <w:rFonts w:ascii="Times New Roman" w:eastAsia="Times New Roman" w:hAnsi="Times New Roman" w:cs="Times New Roman"/>
                <w:b/>
                <w:bCs/>
                <w:sz w:val="24"/>
                <w:szCs w:val="24"/>
              </w:rPr>
              <w:t>Teacher Resources:</w:t>
            </w:r>
          </w:p>
          <w:p w14:paraId="70C712DE" w14:textId="77777777" w:rsidR="00EB14B0" w:rsidRPr="007A58FB" w:rsidRDefault="00EB14B0">
            <w:pPr>
              <w:pStyle w:val="ListParagraph"/>
              <w:numPr>
                <w:ilvl w:val="0"/>
                <w:numId w:val="224"/>
              </w:numPr>
              <w:rPr>
                <w:rStyle w:val="Hyperlink"/>
                <w:rFonts w:ascii="Times New Roman" w:hAnsi="Times New Roman" w:cs="Times New Roman"/>
                <w:sz w:val="24"/>
                <w:szCs w:val="24"/>
              </w:rPr>
            </w:pPr>
            <w:hyperlink r:id="rId68" w:history="1">
              <w:r w:rsidRPr="007A58FB">
                <w:rPr>
                  <w:rStyle w:val="Hyperlink"/>
                  <w:rFonts w:ascii="Times New Roman" w:hAnsi="Times New Roman" w:cs="Times New Roman"/>
                  <w:sz w:val="24"/>
                  <w:szCs w:val="24"/>
                </w:rPr>
                <w:t>Child Abuse and Neglect,</w:t>
              </w:r>
            </w:hyperlink>
            <w:r w:rsidRPr="007A58FB">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VDOE</w:t>
            </w:r>
          </w:p>
          <w:p w14:paraId="202BD526" w14:textId="77777777" w:rsidR="00EB14B0" w:rsidRPr="007A58FB" w:rsidRDefault="00EB14B0">
            <w:pPr>
              <w:pStyle w:val="ListParagraph"/>
              <w:numPr>
                <w:ilvl w:val="0"/>
                <w:numId w:val="224"/>
              </w:numPr>
              <w:rPr>
                <w:rStyle w:val="Hyperlink"/>
                <w:rFonts w:ascii="Times New Roman" w:eastAsia="Times New Roman" w:hAnsi="Times New Roman" w:cs="Times New Roman"/>
                <w:color w:val="auto"/>
                <w:sz w:val="24"/>
                <w:szCs w:val="24"/>
                <w:u w:val="none"/>
              </w:rPr>
            </w:pPr>
            <w:hyperlink r:id="rId69" w:history="1">
              <w:r w:rsidRPr="007A58FB">
                <w:rPr>
                  <w:rStyle w:val="Hyperlink"/>
                  <w:rFonts w:ascii="Times New Roman" w:hAnsi="Times New Roman" w:cs="Times New Roman"/>
                  <w:sz w:val="24"/>
                  <w:szCs w:val="24"/>
                </w:rPr>
                <w:t>Child Abuse Recognition and Intervention Training,</w:t>
              </w:r>
            </w:hyperlink>
            <w:r w:rsidRPr="007A58FB">
              <w:rPr>
                <w:rStyle w:val="Hyperlink"/>
                <w:rFonts w:ascii="Times New Roman" w:hAnsi="Times New Roman" w:cs="Times New Roman"/>
                <w:sz w:val="24"/>
                <w:szCs w:val="24"/>
              </w:rPr>
              <w:t xml:space="preserve"> </w:t>
            </w:r>
            <w:r>
              <w:rPr>
                <w:rStyle w:val="Hyperlink"/>
                <w:rFonts w:ascii="Times New Roman" w:hAnsi="Times New Roman" w:cs="Times New Roman"/>
                <w:sz w:val="24"/>
                <w:szCs w:val="24"/>
              </w:rPr>
              <w:t>VDOE</w:t>
            </w:r>
          </w:p>
          <w:p w14:paraId="4C9CC814" w14:textId="77777777" w:rsidR="00EB14B0" w:rsidRPr="006C4579" w:rsidRDefault="00EB14B0">
            <w:pPr>
              <w:pStyle w:val="ListParagraph"/>
              <w:numPr>
                <w:ilvl w:val="0"/>
                <w:numId w:val="224"/>
              </w:numPr>
              <w:rPr>
                <w:rFonts w:ascii="Times New Roman" w:eastAsia="Times New Roman" w:hAnsi="Times New Roman" w:cs="Times New Roman"/>
                <w:sz w:val="24"/>
                <w:szCs w:val="24"/>
              </w:rPr>
            </w:pPr>
            <w:hyperlink r:id="rId70" w:history="1">
              <w:r w:rsidRPr="006C4579">
                <w:rPr>
                  <w:rStyle w:val="Hyperlink"/>
                  <w:rFonts w:ascii="Times New Roman" w:hAnsi="Times New Roman" w:cs="Times New Roman"/>
                  <w:sz w:val="24"/>
                  <w:szCs w:val="24"/>
                </w:rPr>
                <w:t>Abuse and Neglect Resources</w:t>
              </w:r>
            </w:hyperlink>
            <w:r w:rsidRPr="006C4579">
              <w:rPr>
                <w:rFonts w:ascii="Times New Roman" w:eastAsia="Times New Roman" w:hAnsi="Times New Roman" w:cs="Times New Roman"/>
                <w:sz w:val="24"/>
                <w:szCs w:val="24"/>
              </w:rPr>
              <w:t>, Virginia Department of Social Services</w:t>
            </w:r>
          </w:p>
          <w:p w14:paraId="35B486BA" w14:textId="77777777" w:rsidR="00EB14B0" w:rsidRPr="00965666" w:rsidRDefault="00EB14B0">
            <w:pPr>
              <w:pStyle w:val="ListParagraph"/>
              <w:numPr>
                <w:ilvl w:val="1"/>
                <w:numId w:val="224"/>
              </w:numPr>
              <w:rPr>
                <w:rStyle w:val="Hyperlink"/>
                <w:rFonts w:ascii="Times New Roman" w:eastAsia="Times New Roman" w:hAnsi="Times New Roman" w:cs="Times New Roman"/>
                <w:color w:val="auto"/>
                <w:sz w:val="24"/>
                <w:szCs w:val="24"/>
                <w:u w:val="none"/>
              </w:rPr>
            </w:pPr>
            <w:hyperlink r:id="rId71" w:history="1">
              <w:r w:rsidRPr="006C4579">
                <w:rPr>
                  <w:rStyle w:val="Hyperlink"/>
                  <w:rFonts w:ascii="Times New Roman" w:hAnsi="Times New Roman" w:cs="Times New Roman"/>
                  <w:sz w:val="24"/>
                  <w:szCs w:val="24"/>
                </w:rPr>
                <w:t>Adult Protective Services (APS)</w:t>
              </w:r>
            </w:hyperlink>
          </w:p>
          <w:p w14:paraId="69A150C7" w14:textId="77777777" w:rsidR="00EB14B0" w:rsidRPr="006C4579" w:rsidRDefault="00EB14B0">
            <w:pPr>
              <w:pStyle w:val="ListParagraph"/>
              <w:numPr>
                <w:ilvl w:val="1"/>
                <w:numId w:val="224"/>
              </w:numPr>
              <w:rPr>
                <w:rFonts w:ascii="Times New Roman" w:eastAsia="Times New Roman" w:hAnsi="Times New Roman" w:cs="Times New Roman"/>
                <w:sz w:val="24"/>
                <w:szCs w:val="24"/>
              </w:rPr>
            </w:pPr>
            <w:r w:rsidRPr="00965666">
              <w:rPr>
                <w:rFonts w:ascii="Times New Roman" w:hAnsi="Times New Roman" w:cs="Times New Roman"/>
                <w:sz w:val="24"/>
                <w:szCs w:val="24"/>
              </w:rPr>
              <w:t xml:space="preserve">Child Abuse and Neglect Prevention and In-Home Services </w:t>
            </w:r>
            <w:hyperlink r:id="rId72" w:history="1">
              <w:r w:rsidRPr="006C4579">
                <w:rPr>
                  <w:rStyle w:val="Hyperlink"/>
                  <w:rFonts w:ascii="Times New Roman" w:hAnsi="Times New Roman" w:cs="Times New Roman"/>
                  <w:sz w:val="24"/>
                  <w:szCs w:val="24"/>
                </w:rPr>
                <w:t>Child Protective Services (CPS)</w:t>
              </w:r>
            </w:hyperlink>
          </w:p>
          <w:p w14:paraId="6CA4DFDF" w14:textId="77777777" w:rsidR="00EB14B0" w:rsidRPr="006C4579" w:rsidRDefault="00EB14B0">
            <w:pPr>
              <w:pStyle w:val="ListParagraph"/>
              <w:numPr>
                <w:ilvl w:val="1"/>
                <w:numId w:val="224"/>
              </w:numPr>
              <w:rPr>
                <w:rFonts w:ascii="Times New Roman" w:eastAsia="Times New Roman" w:hAnsi="Times New Roman" w:cs="Times New Roman"/>
                <w:sz w:val="24"/>
                <w:szCs w:val="24"/>
              </w:rPr>
            </w:pPr>
            <w:hyperlink r:id="rId73" w:history="1">
              <w:r w:rsidRPr="006C4579">
                <w:rPr>
                  <w:rStyle w:val="Hyperlink"/>
                  <w:rFonts w:ascii="Times New Roman" w:hAnsi="Times New Roman" w:cs="Times New Roman"/>
                  <w:sz w:val="24"/>
                  <w:szCs w:val="24"/>
                </w:rPr>
                <w:t>Domestic Violence (DV)</w:t>
              </w:r>
            </w:hyperlink>
          </w:p>
          <w:p w14:paraId="3122E2B8" w14:textId="77777777" w:rsidR="00EB14B0" w:rsidRDefault="00EB14B0">
            <w:pPr>
              <w:pStyle w:val="ListParagraph"/>
              <w:numPr>
                <w:ilvl w:val="1"/>
                <w:numId w:val="224"/>
              </w:numPr>
              <w:rPr>
                <w:rFonts w:ascii="Times New Roman" w:eastAsia="Times New Roman" w:hAnsi="Times New Roman" w:cs="Times New Roman"/>
                <w:sz w:val="24"/>
                <w:szCs w:val="24"/>
              </w:rPr>
            </w:pPr>
            <w:hyperlink r:id="rId74" w:history="1">
              <w:r w:rsidRPr="006C4579">
                <w:rPr>
                  <w:rStyle w:val="Hyperlink"/>
                  <w:rFonts w:ascii="Times New Roman" w:eastAsia="Times New Roman" w:hAnsi="Times New Roman" w:cs="Times New Roman"/>
                  <w:sz w:val="24"/>
                  <w:szCs w:val="24"/>
                </w:rPr>
                <w:t>Trainings and Resources for Mandated Reporters</w:t>
              </w:r>
            </w:hyperlink>
            <w:r w:rsidRPr="006C4579">
              <w:rPr>
                <w:rFonts w:ascii="Times New Roman" w:eastAsia="Times New Roman" w:hAnsi="Times New Roman" w:cs="Times New Roman"/>
                <w:sz w:val="24"/>
                <w:szCs w:val="24"/>
              </w:rPr>
              <w:t xml:space="preserve"> </w:t>
            </w:r>
          </w:p>
          <w:p w14:paraId="10374B68" w14:textId="072853C8" w:rsidR="00EB14B0" w:rsidRPr="00422325" w:rsidRDefault="00EB14B0">
            <w:pPr>
              <w:pStyle w:val="ListParagraph"/>
              <w:numPr>
                <w:ilvl w:val="1"/>
                <w:numId w:val="224"/>
              </w:numPr>
              <w:rPr>
                <w:rFonts w:ascii="Times New Roman" w:eastAsia="Times New Roman" w:hAnsi="Times New Roman" w:cs="Times New Roman"/>
                <w:sz w:val="24"/>
                <w:szCs w:val="24"/>
              </w:rPr>
            </w:pPr>
            <w:hyperlink r:id="rId75" w:history="1">
              <w:r w:rsidRPr="00952727">
                <w:rPr>
                  <w:rStyle w:val="Hyperlink"/>
                  <w:rFonts w:ascii="Times New Roman" w:eastAsia="Times New Roman" w:hAnsi="Times New Roman" w:cs="Times New Roman"/>
                  <w:sz w:val="24"/>
                  <w:szCs w:val="24"/>
                </w:rPr>
                <w:t>Child Advocacy Centers of Virginia</w:t>
              </w:r>
            </w:hyperlink>
          </w:p>
        </w:tc>
        <w:tc>
          <w:tcPr>
            <w:tcW w:w="992" w:type="pct"/>
          </w:tcPr>
          <w:p w14:paraId="7599C8DA" w14:textId="77777777" w:rsidR="00EB14B0" w:rsidRDefault="00EB14B0" w:rsidP="00EB14B0">
            <w:pPr>
              <w:widowControl w:val="0"/>
              <w:autoSpaceDE w:val="0"/>
              <w:autoSpaceDN w:val="0"/>
              <w:adjustRightInd w:val="0"/>
              <w:rPr>
                <w:rFonts w:ascii="Times New Roman" w:hAnsi="Times New Roman" w:cs="Times New Roman"/>
                <w:b/>
                <w:bCs/>
                <w:sz w:val="24"/>
                <w:szCs w:val="24"/>
              </w:rPr>
            </w:pPr>
            <w:r w:rsidRPr="00035BEB">
              <w:rPr>
                <w:rFonts w:ascii="Times New Roman" w:hAnsi="Times New Roman" w:cs="Times New Roman"/>
                <w:b/>
                <w:bCs/>
                <w:sz w:val="24"/>
                <w:szCs w:val="24"/>
              </w:rPr>
              <w:lastRenderedPageBreak/>
              <w:t>Process/Skill Questions</w:t>
            </w:r>
            <w:r>
              <w:rPr>
                <w:rFonts w:ascii="Times New Roman" w:hAnsi="Times New Roman" w:cs="Times New Roman"/>
                <w:b/>
                <w:bCs/>
                <w:sz w:val="24"/>
                <w:szCs w:val="24"/>
              </w:rPr>
              <w:t>:</w:t>
            </w:r>
          </w:p>
          <w:p w14:paraId="27BB495C"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p>
          <w:p w14:paraId="56FA1321"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Thinking</w:t>
            </w:r>
          </w:p>
          <w:p w14:paraId="52BCC87B" w14:textId="77777777" w:rsidR="00EB14B0" w:rsidRPr="00035BEB" w:rsidRDefault="00EB14B0">
            <w:pPr>
              <w:widowControl w:val="0"/>
              <w:numPr>
                <w:ilvl w:val="0"/>
                <w:numId w:val="15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could be done to prevent child abuse?</w:t>
            </w:r>
          </w:p>
          <w:p w14:paraId="2F63FB50" w14:textId="77777777" w:rsidR="00EB14B0" w:rsidRPr="00035BEB" w:rsidRDefault="00EB14B0">
            <w:pPr>
              <w:widowControl w:val="0"/>
              <w:numPr>
                <w:ilvl w:val="0"/>
                <w:numId w:val="15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can a parent do to keep from being abusive?</w:t>
            </w:r>
          </w:p>
          <w:p w14:paraId="29AD03BB" w14:textId="77777777" w:rsidR="00EB14B0" w:rsidRPr="00035BEB" w:rsidRDefault="00EB14B0">
            <w:pPr>
              <w:widowControl w:val="0"/>
              <w:numPr>
                <w:ilvl w:val="0"/>
                <w:numId w:val="15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responsibility do other family or community members have?</w:t>
            </w:r>
          </w:p>
          <w:p w14:paraId="6D74E456" w14:textId="77777777" w:rsidR="00EB14B0" w:rsidRPr="00035BEB" w:rsidRDefault="00EB14B0">
            <w:pPr>
              <w:widowControl w:val="0"/>
              <w:numPr>
                <w:ilvl w:val="0"/>
                <w:numId w:val="152"/>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can a child be taught to do to keep from being abused?</w:t>
            </w:r>
          </w:p>
          <w:p w14:paraId="3868BB6B"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Communication</w:t>
            </w:r>
          </w:p>
          <w:p w14:paraId="24EABB3C" w14:textId="77777777" w:rsidR="00EB14B0" w:rsidRPr="00035BEB" w:rsidRDefault="00EB14B0">
            <w:pPr>
              <w:widowControl w:val="0"/>
              <w:numPr>
                <w:ilvl w:val="0"/>
                <w:numId w:val="15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some alternatives to hitting a child?</w:t>
            </w:r>
          </w:p>
          <w:p w14:paraId="5C1DAB96" w14:textId="77777777" w:rsidR="00EB14B0" w:rsidRPr="00035BEB" w:rsidRDefault="00EB14B0">
            <w:pPr>
              <w:widowControl w:val="0"/>
              <w:numPr>
                <w:ilvl w:val="0"/>
                <w:numId w:val="153"/>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How can parents who were </w:t>
            </w:r>
            <w:r w:rsidRPr="00035BEB">
              <w:rPr>
                <w:rFonts w:ascii="Times New Roman" w:hAnsi="Times New Roman" w:cs="Times New Roman"/>
                <w:sz w:val="24"/>
                <w:szCs w:val="24"/>
              </w:rPr>
              <w:lastRenderedPageBreak/>
              <w:t>victims of abuse as children break the cycle?</w:t>
            </w:r>
          </w:p>
          <w:p w14:paraId="794C7B92"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Leadership</w:t>
            </w:r>
          </w:p>
          <w:p w14:paraId="062D8754" w14:textId="77777777" w:rsidR="00EB14B0" w:rsidRPr="00035BEB" w:rsidRDefault="00EB14B0">
            <w:pPr>
              <w:widowControl w:val="0"/>
              <w:numPr>
                <w:ilvl w:val="0"/>
                <w:numId w:val="15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Do you believe that children need their parents even if the parents are violent? Do you believe that child abuse is mostly a problem in low-income minority families? What is the effect of these beliefs on children, on parents, on society, and on one’s own well-being?</w:t>
            </w:r>
          </w:p>
          <w:p w14:paraId="1BAD5B96" w14:textId="77777777" w:rsidR="00EB14B0" w:rsidRPr="00035BEB" w:rsidRDefault="00EB14B0">
            <w:pPr>
              <w:widowControl w:val="0"/>
              <w:numPr>
                <w:ilvl w:val="0"/>
                <w:numId w:val="15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Why do child abuse and neglect continue to be a problem?</w:t>
            </w:r>
          </w:p>
          <w:p w14:paraId="649F5A90" w14:textId="77777777" w:rsidR="00EB14B0" w:rsidRPr="00035BEB" w:rsidRDefault="00EB14B0">
            <w:pPr>
              <w:widowControl w:val="0"/>
              <w:numPr>
                <w:ilvl w:val="0"/>
                <w:numId w:val="154"/>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the rights of children? What can society do to ensure that these rights are respected?</w:t>
            </w:r>
          </w:p>
          <w:p w14:paraId="506234AE" w14:textId="77777777" w:rsidR="00EB14B0" w:rsidRPr="00035BEB" w:rsidRDefault="00EB14B0" w:rsidP="00EB14B0">
            <w:pPr>
              <w:widowControl w:val="0"/>
              <w:autoSpaceDE w:val="0"/>
              <w:autoSpaceDN w:val="0"/>
              <w:adjustRightInd w:val="0"/>
              <w:rPr>
                <w:rFonts w:ascii="Times New Roman" w:hAnsi="Times New Roman" w:cs="Times New Roman"/>
                <w:sz w:val="24"/>
                <w:szCs w:val="24"/>
              </w:rPr>
            </w:pPr>
            <w:r w:rsidRPr="00035BEB">
              <w:rPr>
                <w:rFonts w:ascii="Times New Roman" w:hAnsi="Times New Roman" w:cs="Times New Roman"/>
                <w:b/>
                <w:bCs/>
                <w:sz w:val="24"/>
                <w:szCs w:val="24"/>
              </w:rPr>
              <w:t>Management</w:t>
            </w:r>
          </w:p>
          <w:p w14:paraId="628BE667" w14:textId="77777777" w:rsidR="00EB14B0" w:rsidRPr="00035BEB" w:rsidRDefault="00EB14B0">
            <w:pPr>
              <w:widowControl w:val="0"/>
              <w:numPr>
                <w:ilvl w:val="0"/>
                <w:numId w:val="15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are some community organizations for prevention of child abuse and neglect? What are the mission</w:t>
            </w:r>
            <w:r>
              <w:rPr>
                <w:rFonts w:ascii="Times New Roman" w:hAnsi="Times New Roman" w:cs="Times New Roman"/>
                <w:sz w:val="24"/>
                <w:szCs w:val="24"/>
              </w:rPr>
              <w:t>s</w:t>
            </w:r>
            <w:r w:rsidRPr="00035BEB">
              <w:rPr>
                <w:rFonts w:ascii="Times New Roman" w:hAnsi="Times New Roman" w:cs="Times New Roman"/>
                <w:sz w:val="24"/>
                <w:szCs w:val="24"/>
              </w:rPr>
              <w:t xml:space="preserve"> and goals of these organizations?</w:t>
            </w:r>
          </w:p>
          <w:p w14:paraId="2C12EC8A" w14:textId="77777777" w:rsidR="00EB14B0" w:rsidRPr="00035BEB" w:rsidRDefault="00EB14B0">
            <w:pPr>
              <w:widowControl w:val="0"/>
              <w:numPr>
                <w:ilvl w:val="0"/>
                <w:numId w:val="15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What behaviors will you engage in to guide your future children?</w:t>
            </w:r>
          </w:p>
          <w:p w14:paraId="6D092BEB" w14:textId="77777777" w:rsidR="00EB14B0" w:rsidRPr="00035BEB" w:rsidRDefault="00EB14B0">
            <w:pPr>
              <w:widowControl w:val="0"/>
              <w:numPr>
                <w:ilvl w:val="0"/>
                <w:numId w:val="15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t xml:space="preserve">What information </w:t>
            </w:r>
            <w:r>
              <w:rPr>
                <w:rFonts w:ascii="Times New Roman" w:hAnsi="Times New Roman" w:cs="Times New Roman"/>
                <w:sz w:val="24"/>
                <w:szCs w:val="24"/>
              </w:rPr>
              <w:t>does one</w:t>
            </w:r>
            <w:r w:rsidRPr="00035BEB">
              <w:rPr>
                <w:rFonts w:ascii="Times New Roman" w:hAnsi="Times New Roman" w:cs="Times New Roman"/>
                <w:sz w:val="24"/>
                <w:szCs w:val="24"/>
              </w:rPr>
              <w:t xml:space="preserve"> need to establish developmentally appropriate rules?</w:t>
            </w:r>
          </w:p>
          <w:p w14:paraId="13E6C2A5" w14:textId="77777777" w:rsidR="00EB14B0" w:rsidRPr="00035BEB" w:rsidRDefault="00EB14B0">
            <w:pPr>
              <w:widowControl w:val="0"/>
              <w:numPr>
                <w:ilvl w:val="0"/>
                <w:numId w:val="155"/>
              </w:numPr>
              <w:autoSpaceDE w:val="0"/>
              <w:autoSpaceDN w:val="0"/>
              <w:adjustRightInd w:val="0"/>
              <w:rPr>
                <w:rFonts w:ascii="Times New Roman" w:hAnsi="Times New Roman" w:cs="Times New Roman"/>
                <w:sz w:val="24"/>
                <w:szCs w:val="24"/>
              </w:rPr>
            </w:pPr>
            <w:r w:rsidRPr="00035BEB">
              <w:rPr>
                <w:rFonts w:ascii="Times New Roman" w:hAnsi="Times New Roman" w:cs="Times New Roman"/>
                <w:sz w:val="24"/>
                <w:szCs w:val="24"/>
              </w:rPr>
              <w:lastRenderedPageBreak/>
              <w:t xml:space="preserve">What skills </w:t>
            </w:r>
            <w:r>
              <w:rPr>
                <w:rFonts w:ascii="Times New Roman" w:hAnsi="Times New Roman" w:cs="Times New Roman"/>
                <w:sz w:val="24"/>
                <w:szCs w:val="24"/>
              </w:rPr>
              <w:t>does one</w:t>
            </w:r>
            <w:r w:rsidRPr="00035BEB">
              <w:rPr>
                <w:rFonts w:ascii="Times New Roman" w:hAnsi="Times New Roman" w:cs="Times New Roman"/>
                <w:sz w:val="24"/>
                <w:szCs w:val="24"/>
              </w:rPr>
              <w:t xml:space="preserve"> need to communicate clearly and use positive reinforcement? How does one develop or improve these skills? </w:t>
            </w:r>
          </w:p>
          <w:p w14:paraId="34548A5B" w14:textId="77777777" w:rsidR="00EB14B0" w:rsidRPr="00422325" w:rsidRDefault="00EB14B0" w:rsidP="00EB14B0">
            <w:pPr>
              <w:rPr>
                <w:rFonts w:ascii="Times New Roman" w:eastAsia="Times New Roman" w:hAnsi="Times New Roman" w:cs="Times New Roman"/>
                <w:b/>
                <w:bCs/>
                <w:sz w:val="24"/>
                <w:szCs w:val="24"/>
              </w:rPr>
            </w:pPr>
          </w:p>
        </w:tc>
        <w:tc>
          <w:tcPr>
            <w:tcW w:w="879" w:type="pct"/>
          </w:tcPr>
          <w:p w14:paraId="2A4C9A07" w14:textId="16C5F98D" w:rsidR="00EB14B0" w:rsidRPr="00422325" w:rsidRDefault="00EB14B0" w:rsidP="00EB14B0">
            <w:pPr>
              <w:spacing w:before="100" w:beforeAutospacing="1" w:after="100" w:afterAutospacing="1"/>
              <w:rPr>
                <w:rFonts w:ascii="Times New Roman" w:eastAsia="Times New Roman" w:hAnsi="Times New Roman" w:cs="Times New Roman"/>
                <w:sz w:val="24"/>
                <w:szCs w:val="24"/>
                <w:lang w:val="pt-BR"/>
              </w:rPr>
            </w:pPr>
            <w:r w:rsidRPr="00A7639E">
              <w:rPr>
                <w:rFonts w:ascii="Times New Roman" w:eastAsia="Times New Roman" w:hAnsi="Times New Roman" w:cs="Times New Roman"/>
                <w:sz w:val="24"/>
                <w:szCs w:val="24"/>
                <w:lang w:val="pt-BR"/>
              </w:rPr>
              <w:lastRenderedPageBreak/>
              <w:t>English: 9.LU, 9.C, 9.R, 10.LU, 10.C, 10.R, 11.LU, 11.C, 11.R, 12.LU, 12.C, 11.R, 12.W</w:t>
            </w:r>
          </w:p>
        </w:tc>
        <w:tc>
          <w:tcPr>
            <w:tcW w:w="799" w:type="pct"/>
          </w:tcPr>
          <w:p w14:paraId="6EA39100"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Community Service</w:t>
            </w:r>
          </w:p>
          <w:p w14:paraId="13FE8F29" w14:textId="77777777" w:rsidR="00EB14B0" w:rsidRPr="0080435A"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Learn</w:t>
            </w:r>
          </w:p>
          <w:p w14:paraId="27C6C993" w14:textId="77777777" w:rsidR="00EB14B0" w:rsidRPr="0080435A"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Serve</w:t>
            </w:r>
          </w:p>
          <w:p w14:paraId="102FD04A" w14:textId="77777777" w:rsidR="00EB14B0" w:rsidRPr="0080435A" w:rsidRDefault="00EB14B0">
            <w:pPr>
              <w:widowControl w:val="0"/>
              <w:numPr>
                <w:ilvl w:val="0"/>
                <w:numId w:val="242"/>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Lead</w:t>
            </w:r>
          </w:p>
          <w:p w14:paraId="4BD51570" w14:textId="77777777" w:rsidR="00EB14B0"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5567017" w14:textId="69A075D3"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Families First</w:t>
            </w:r>
          </w:p>
          <w:p w14:paraId="3016E797"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Dynamics</w:t>
            </w:r>
          </w:p>
          <w:p w14:paraId="79BF5F66"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Balance</w:t>
            </w:r>
          </w:p>
          <w:p w14:paraId="3DBBBA33"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Development</w:t>
            </w:r>
          </w:p>
          <w:p w14:paraId="65E310F7"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Safety</w:t>
            </w:r>
          </w:p>
          <w:p w14:paraId="530EB6C9" w14:textId="77777777" w:rsidR="00EB14B0" w:rsidRPr="0080435A" w:rsidRDefault="00EB14B0">
            <w:pPr>
              <w:widowControl w:val="0"/>
              <w:numPr>
                <w:ilvl w:val="0"/>
                <w:numId w:val="239"/>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Skills</w:t>
            </w:r>
          </w:p>
          <w:p w14:paraId="76871BCD" w14:textId="77777777" w:rsidR="00EB14B0" w:rsidRPr="0080435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38427F0F"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Power of One</w:t>
            </w:r>
          </w:p>
          <w:p w14:paraId="6A113864" w14:textId="77777777" w:rsidR="00EB14B0" w:rsidRPr="0080435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A Better You</w:t>
            </w:r>
          </w:p>
          <w:p w14:paraId="31AD3B48" w14:textId="77777777" w:rsidR="00EB14B0" w:rsidRPr="0080435A"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Family Ties</w:t>
            </w:r>
          </w:p>
          <w:p w14:paraId="5DC802A9" w14:textId="77777777" w:rsidR="00EB14B0" w:rsidRPr="0080435A" w:rsidRDefault="00EB14B0" w:rsidP="00EB14B0">
            <w:pPr>
              <w:widowControl w:val="0"/>
              <w:autoSpaceDE w:val="0"/>
              <w:autoSpaceDN w:val="0"/>
              <w:adjustRightInd w:val="0"/>
              <w:rPr>
                <w:rFonts w:ascii="Times New Roman" w:eastAsia="Times New Roman" w:hAnsi="Times New Roman" w:cs="Times New Roman"/>
                <w:sz w:val="24"/>
                <w:szCs w:val="24"/>
              </w:rPr>
            </w:pPr>
          </w:p>
          <w:p w14:paraId="5D1AEE80"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STAND Up</w:t>
            </w:r>
          </w:p>
          <w:p w14:paraId="6D3C8DEC" w14:textId="77777777" w:rsidR="00EB14B0" w:rsidRPr="0080435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lastRenderedPageBreak/>
              <w:t>Assess</w:t>
            </w:r>
          </w:p>
          <w:p w14:paraId="471D8661" w14:textId="77777777" w:rsidR="00EB14B0" w:rsidRPr="0080435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Educate</w:t>
            </w:r>
          </w:p>
          <w:p w14:paraId="52B90397" w14:textId="77777777" w:rsidR="00EB14B0" w:rsidRPr="0080435A"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Advocate</w:t>
            </w:r>
          </w:p>
          <w:p w14:paraId="1ECB9538"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3AF5CC7E"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Student Body</w:t>
            </w:r>
          </w:p>
          <w:p w14:paraId="02B2DD9D"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Healthy You</w:t>
            </w:r>
          </w:p>
          <w:p w14:paraId="22EC805E"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Fit You</w:t>
            </w:r>
          </w:p>
          <w:p w14:paraId="66054FB2"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Real You</w:t>
            </w:r>
          </w:p>
          <w:p w14:paraId="74CF3D52" w14:textId="77777777" w:rsidR="00EB14B0" w:rsidRPr="0080435A" w:rsidRDefault="00EB14B0">
            <w:pPr>
              <w:widowControl w:val="0"/>
              <w:numPr>
                <w:ilvl w:val="0"/>
                <w:numId w:val="241"/>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The Resilient You</w:t>
            </w:r>
          </w:p>
          <w:p w14:paraId="4D7074F0" w14:textId="77777777" w:rsidR="00EB14B0" w:rsidRPr="0080435A"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1CAFFD55" w14:textId="77777777" w:rsidR="00EB14B0" w:rsidRPr="0080435A"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80435A">
              <w:rPr>
                <w:rFonts w:ascii="Times New Roman" w:eastAsia="Times New Roman" w:hAnsi="Times New Roman" w:cs="Times New Roman"/>
                <w:b/>
                <w:sz w:val="24"/>
                <w:szCs w:val="24"/>
                <w:u w:val="single"/>
              </w:rPr>
              <w:t>Competitive Event--STAR Events</w:t>
            </w:r>
          </w:p>
          <w:p w14:paraId="269679BA"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80435A">
              <w:rPr>
                <w:rFonts w:ascii="Times New Roman" w:eastAsia="Times New Roman" w:hAnsi="Times New Roman" w:cs="Times New Roman"/>
                <w:sz w:val="24"/>
                <w:szCs w:val="24"/>
              </w:rPr>
              <w:t>Early Childhood Education</w:t>
            </w:r>
          </w:p>
          <w:p w14:paraId="75C891DC"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Focus on Children</w:t>
            </w:r>
          </w:p>
          <w:p w14:paraId="2A909517"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Interpersonal Communications</w:t>
            </w:r>
          </w:p>
          <w:p w14:paraId="07B46A0D"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National Programs in Action</w:t>
            </w:r>
          </w:p>
          <w:p w14:paraId="2F552E45"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Professional Presentation</w:t>
            </w:r>
          </w:p>
          <w:p w14:paraId="71DCD3B9"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Teach or Train</w:t>
            </w:r>
          </w:p>
          <w:p w14:paraId="3FB34510"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Teaching Strategies</w:t>
            </w:r>
          </w:p>
          <w:p w14:paraId="5B6D3D2B" w14:textId="22607620"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Check the national website for online events</w:t>
            </w:r>
          </w:p>
          <w:p w14:paraId="08D089F8" w14:textId="77777777" w:rsidR="00EB14B0" w:rsidRPr="0080435A"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80435A">
              <w:rPr>
                <w:rFonts w:ascii="Times New Roman" w:eastAsia="Times New Roman" w:hAnsi="Times New Roman" w:cs="Times New Roman"/>
                <w:sz w:val="24"/>
                <w:szCs w:val="24"/>
              </w:rPr>
              <w:t>Check the website for Skill Events</w:t>
            </w:r>
          </w:p>
          <w:p w14:paraId="57BDD7A2" w14:textId="77777777" w:rsidR="00EB14B0" w:rsidRPr="007C48F9"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027D9A95" w14:textId="77777777" w:rsidTr="00EB14B0">
        <w:tc>
          <w:tcPr>
            <w:tcW w:w="197" w:type="pct"/>
            <w:shd w:val="clear" w:color="auto" w:fill="D9D9D9" w:themeFill="background1" w:themeFillShade="D9"/>
          </w:tcPr>
          <w:p w14:paraId="17E7A594" w14:textId="77777777" w:rsidR="00EB14B0" w:rsidRDefault="00EB14B0" w:rsidP="00EB14B0">
            <w:pPr>
              <w:rPr>
                <w:rFonts w:ascii="Times New Roman" w:eastAsia="Times New Roman" w:hAnsi="Times New Roman" w:cs="Times New Roman"/>
                <w:sz w:val="24"/>
                <w:szCs w:val="24"/>
              </w:rPr>
            </w:pPr>
          </w:p>
        </w:tc>
        <w:tc>
          <w:tcPr>
            <w:tcW w:w="899" w:type="pct"/>
            <w:shd w:val="clear" w:color="auto" w:fill="D0CECE" w:themeFill="background2" w:themeFillShade="E6"/>
            <w:tcMar>
              <w:top w:w="43" w:type="dxa"/>
              <w:left w:w="115" w:type="dxa"/>
              <w:bottom w:w="43" w:type="dxa"/>
              <w:right w:w="115" w:type="dxa"/>
            </w:tcMar>
          </w:tcPr>
          <w:p w14:paraId="2CC7D1CB" w14:textId="6AC8F4EE" w:rsidR="00EB14B0" w:rsidRPr="006C2C30" w:rsidRDefault="00EB14B0" w:rsidP="00EB14B0">
            <w:pPr>
              <w:rPr>
                <w:rFonts w:ascii="Times New Roman" w:eastAsia="Times New Roman" w:hAnsi="Times New Roman" w:cs="Times New Roman"/>
                <w:sz w:val="24"/>
                <w:szCs w:val="24"/>
              </w:rPr>
            </w:pPr>
            <w:r w:rsidRPr="00F7798C">
              <w:rPr>
                <w:rFonts w:ascii="Times New Roman" w:hAnsi="Times New Roman" w:cs="Times New Roman"/>
                <w:b/>
                <w:bCs/>
                <w:sz w:val="24"/>
                <w:szCs w:val="24"/>
              </w:rPr>
              <w:t>Examining Careers Related to Child Development and Parenting</w:t>
            </w:r>
          </w:p>
        </w:tc>
        <w:tc>
          <w:tcPr>
            <w:tcW w:w="1234" w:type="pct"/>
            <w:shd w:val="clear" w:color="auto" w:fill="D0CECE" w:themeFill="background2" w:themeFillShade="E6"/>
          </w:tcPr>
          <w:p w14:paraId="08C826FA" w14:textId="77777777" w:rsidR="00EB14B0" w:rsidRPr="00035BEB" w:rsidRDefault="00EB14B0" w:rsidP="00EB14B0">
            <w:pPr>
              <w:spacing w:before="100" w:beforeAutospacing="1" w:after="100" w:afterAutospacing="1"/>
              <w:rPr>
                <w:rFonts w:ascii="Times New Roman" w:eastAsia="Times New Roman" w:hAnsi="Times New Roman" w:cs="Times New Roman"/>
                <w:sz w:val="24"/>
                <w:szCs w:val="24"/>
              </w:rPr>
            </w:pPr>
          </w:p>
        </w:tc>
        <w:tc>
          <w:tcPr>
            <w:tcW w:w="992" w:type="pct"/>
            <w:shd w:val="clear" w:color="auto" w:fill="D0CECE" w:themeFill="background2" w:themeFillShade="E6"/>
          </w:tcPr>
          <w:p w14:paraId="018BEA37" w14:textId="77777777" w:rsidR="00EB14B0" w:rsidRPr="00035BEB" w:rsidRDefault="00EB14B0" w:rsidP="00EB14B0">
            <w:pPr>
              <w:widowControl w:val="0"/>
              <w:autoSpaceDE w:val="0"/>
              <w:autoSpaceDN w:val="0"/>
              <w:adjustRightInd w:val="0"/>
              <w:rPr>
                <w:rFonts w:ascii="Times New Roman" w:hAnsi="Times New Roman" w:cs="Times New Roman"/>
                <w:b/>
                <w:bCs/>
                <w:sz w:val="24"/>
                <w:szCs w:val="24"/>
              </w:rPr>
            </w:pPr>
          </w:p>
        </w:tc>
        <w:tc>
          <w:tcPr>
            <w:tcW w:w="879" w:type="pct"/>
            <w:shd w:val="clear" w:color="auto" w:fill="D0CECE" w:themeFill="background2" w:themeFillShade="E6"/>
          </w:tcPr>
          <w:p w14:paraId="6FA4E598"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c>
          <w:tcPr>
            <w:tcW w:w="799" w:type="pct"/>
            <w:shd w:val="clear" w:color="auto" w:fill="D0CECE" w:themeFill="background2" w:themeFillShade="E6"/>
          </w:tcPr>
          <w:p w14:paraId="2408D91B"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6C99CD11" w14:textId="77777777" w:rsidTr="00EB14B0">
        <w:tc>
          <w:tcPr>
            <w:tcW w:w="197" w:type="pct"/>
          </w:tcPr>
          <w:p w14:paraId="2B2DF961" w14:textId="236332D1"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899" w:type="pct"/>
            <w:shd w:val="clear" w:color="auto" w:fill="FFFFFF" w:themeFill="background1"/>
            <w:tcMar>
              <w:top w:w="43" w:type="dxa"/>
              <w:left w:w="115" w:type="dxa"/>
              <w:bottom w:w="43" w:type="dxa"/>
              <w:right w:w="115" w:type="dxa"/>
            </w:tcMar>
          </w:tcPr>
          <w:p w14:paraId="1DC4C785" w14:textId="2FA134F3"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desired characteristics of professionals and paraprofessionals who work with children and families.</w:t>
            </w:r>
          </w:p>
        </w:tc>
        <w:tc>
          <w:tcPr>
            <w:tcW w:w="1234" w:type="pct"/>
          </w:tcPr>
          <w:p w14:paraId="56790A85"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Description should include</w:t>
            </w:r>
          </w:p>
          <w:p w14:paraId="7C956BA7"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enjoyment</w:t>
            </w:r>
            <w:proofErr w:type="gramEnd"/>
            <w:r>
              <w:rPr>
                <w:rFonts w:ascii="Times New Roman" w:eastAsia="Times New Roman" w:hAnsi="Times New Roman" w:cs="Times New Roman"/>
                <w:sz w:val="24"/>
                <w:szCs w:val="24"/>
              </w:rPr>
              <w:t xml:space="preserve"> of children</w:t>
            </w:r>
          </w:p>
          <w:p w14:paraId="0B4FCF9F"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patience</w:t>
            </w:r>
          </w:p>
          <w:p w14:paraId="0FDCB43F"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positive attitude</w:t>
            </w:r>
          </w:p>
          <w:p w14:paraId="20FB922E"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sense of humor</w:t>
            </w:r>
          </w:p>
          <w:p w14:paraId="6E23B883"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creativity</w:t>
            </w:r>
          </w:p>
          <w:p w14:paraId="6B6A7691"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honesty</w:t>
            </w:r>
          </w:p>
          <w:p w14:paraId="6E5397FA"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high moral values</w:t>
            </w:r>
          </w:p>
          <w:p w14:paraId="17FA430A"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kindness</w:t>
            </w:r>
          </w:p>
          <w:p w14:paraId="76EA9BCA"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initiative</w:t>
            </w:r>
          </w:p>
          <w:p w14:paraId="21678753"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professional appearance</w:t>
            </w:r>
          </w:p>
          <w:p w14:paraId="1BBF4735"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dependability</w:t>
            </w:r>
          </w:p>
          <w:p w14:paraId="141B7DBF"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responsibility</w:t>
            </w:r>
          </w:p>
          <w:p w14:paraId="7DB3B26B" w14:textId="77777777" w:rsidR="00EB14B0" w:rsidRDefault="00EB14B0">
            <w:pPr>
              <w:pStyle w:val="ListParagraph"/>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commitment to program goals and continuous improvement.</w:t>
            </w:r>
          </w:p>
          <w:p w14:paraId="71D0AF40" w14:textId="77777777" w:rsidR="00EB14B0" w:rsidRPr="008465CA" w:rsidRDefault="00EB14B0" w:rsidP="00EB14B0">
            <w:pPr>
              <w:rPr>
                <w:rFonts w:ascii="Times New Roman" w:eastAsia="Times New Roman" w:hAnsi="Times New Roman" w:cs="Times New Roman"/>
                <w:b/>
                <w:bCs/>
                <w:sz w:val="24"/>
                <w:szCs w:val="24"/>
              </w:rPr>
            </w:pPr>
            <w:r w:rsidRPr="008465CA">
              <w:rPr>
                <w:rFonts w:ascii="Times New Roman" w:eastAsia="Times New Roman" w:hAnsi="Times New Roman" w:cs="Times New Roman"/>
                <w:b/>
                <w:bCs/>
                <w:sz w:val="24"/>
                <w:szCs w:val="24"/>
              </w:rPr>
              <w:t>Teacher Resources:</w:t>
            </w:r>
          </w:p>
          <w:p w14:paraId="6DE0182B" w14:textId="77777777" w:rsidR="00EB14B0" w:rsidRPr="008465CA" w:rsidRDefault="00EB14B0">
            <w:pPr>
              <w:pStyle w:val="ListParagraph"/>
              <w:numPr>
                <w:ilvl w:val="0"/>
                <w:numId w:val="224"/>
              </w:numPr>
              <w:rPr>
                <w:rStyle w:val="Hyperlink"/>
                <w:rFonts w:ascii="Times New Roman" w:eastAsia="Times New Roman" w:hAnsi="Times New Roman" w:cs="Times New Roman"/>
                <w:color w:val="auto"/>
                <w:sz w:val="24"/>
                <w:szCs w:val="24"/>
                <w:u w:val="none"/>
              </w:rPr>
            </w:pPr>
            <w:hyperlink r:id="rId76" w:history="1">
              <w:r w:rsidRPr="008465CA">
                <w:rPr>
                  <w:rStyle w:val="Hyperlink"/>
                  <w:rFonts w:ascii="Times New Roman" w:eastAsia="Times New Roman" w:hAnsi="Times New Roman" w:cs="Times New Roman"/>
                  <w:sz w:val="24"/>
                  <w:szCs w:val="24"/>
                </w:rPr>
                <w:t>CTE Trail</w:t>
              </w:r>
              <w:r>
                <w:rPr>
                  <w:rStyle w:val="Hyperlink"/>
                  <w:rFonts w:ascii="Times New Roman" w:eastAsia="Times New Roman" w:hAnsi="Times New Roman" w:cs="Times New Roman"/>
                  <w:sz w:val="24"/>
                  <w:szCs w:val="24"/>
                </w:rPr>
                <w:t>b</w:t>
              </w:r>
              <w:r w:rsidRPr="008465CA">
                <w:rPr>
                  <w:rStyle w:val="Hyperlink"/>
                  <w:rFonts w:ascii="Times New Roman" w:eastAsia="Times New Roman" w:hAnsi="Times New Roman" w:cs="Times New Roman"/>
                  <w:sz w:val="24"/>
                  <w:szCs w:val="24"/>
                </w:rPr>
                <w:t>lazers</w:t>
              </w:r>
            </w:hyperlink>
          </w:p>
          <w:p w14:paraId="490C1571" w14:textId="77777777" w:rsidR="00EB14B0" w:rsidRPr="007A58FB" w:rsidRDefault="00EB14B0">
            <w:pPr>
              <w:pStyle w:val="ListParagraph"/>
              <w:numPr>
                <w:ilvl w:val="0"/>
                <w:numId w:val="224"/>
              </w:numPr>
              <w:rPr>
                <w:rFonts w:ascii="Times New Roman" w:eastAsia="Times New Roman" w:hAnsi="Times New Roman" w:cs="Times New Roman"/>
                <w:sz w:val="24"/>
                <w:szCs w:val="24"/>
              </w:rPr>
            </w:pPr>
            <w:hyperlink r:id="rId77" w:history="1">
              <w:r w:rsidRPr="008465CA">
                <w:rPr>
                  <w:rStyle w:val="Hyperlink"/>
                  <w:rFonts w:ascii="Times New Roman" w:eastAsia="Times New Roman" w:hAnsi="Times New Roman" w:cs="Times New Roman"/>
                  <w:sz w:val="24"/>
                  <w:szCs w:val="24"/>
                </w:rPr>
                <w:t>O</w:t>
              </w:r>
              <w:r w:rsidRPr="008465CA">
                <w:rPr>
                  <w:rStyle w:val="Hyperlink"/>
                  <w:rFonts w:ascii="Times New Roman" w:hAnsi="Times New Roman" w:cs="Times New Roman"/>
                  <w:sz w:val="24"/>
                  <w:szCs w:val="24"/>
                </w:rPr>
                <w:t>ccupational Outlook Handbook,</w:t>
              </w:r>
            </w:hyperlink>
            <w:r w:rsidRPr="008465CA">
              <w:rPr>
                <w:rFonts w:ascii="Times New Roman" w:hAnsi="Times New Roman" w:cs="Times New Roman"/>
                <w:sz w:val="24"/>
                <w:szCs w:val="24"/>
              </w:rPr>
              <w:t xml:space="preserve"> U.S. Bureau of Labor Statistics</w:t>
            </w:r>
          </w:p>
          <w:p w14:paraId="6F9F7893" w14:textId="77777777" w:rsidR="00EB14B0" w:rsidRPr="00DD34F0" w:rsidRDefault="00EB14B0">
            <w:pPr>
              <w:pStyle w:val="ListParagraph"/>
              <w:numPr>
                <w:ilvl w:val="0"/>
                <w:numId w:val="224"/>
              </w:numPr>
              <w:rPr>
                <w:rFonts w:ascii="Times New Roman" w:eastAsia="Times New Roman" w:hAnsi="Times New Roman" w:cs="Times New Roman"/>
                <w:sz w:val="24"/>
                <w:szCs w:val="24"/>
              </w:rPr>
            </w:pPr>
            <w:hyperlink r:id="rId78" w:history="1">
              <w:r w:rsidRPr="00E6300E">
                <w:rPr>
                  <w:rStyle w:val="Hyperlink"/>
                  <w:rFonts w:ascii="Times New Roman" w:hAnsi="Times New Roman" w:cs="Times New Roman"/>
                  <w:sz w:val="24"/>
                  <w:szCs w:val="24"/>
                </w:rPr>
                <w:t>The National Career Clusters® Framework</w:t>
              </w:r>
            </w:hyperlink>
            <w:r w:rsidRPr="00E6300E">
              <w:rPr>
                <w:rFonts w:ascii="Times New Roman" w:hAnsi="Times New Roman" w:cs="Times New Roman"/>
                <w:sz w:val="24"/>
                <w:szCs w:val="24"/>
              </w:rPr>
              <w:t>, Advance CTE</w:t>
            </w:r>
          </w:p>
          <w:p w14:paraId="0D4B66B2" w14:textId="77777777" w:rsidR="00EB14B0" w:rsidRPr="00E14EE0" w:rsidRDefault="00EB14B0">
            <w:pPr>
              <w:pStyle w:val="ListParagraph"/>
              <w:numPr>
                <w:ilvl w:val="0"/>
                <w:numId w:val="224"/>
              </w:numPr>
              <w:rPr>
                <w:rFonts w:ascii="Times New Roman" w:eastAsia="Times New Roman" w:hAnsi="Times New Roman" w:cs="Times New Roman"/>
                <w:sz w:val="24"/>
                <w:szCs w:val="24"/>
              </w:rPr>
            </w:pPr>
            <w:hyperlink r:id="rId79" w:history="1">
              <w:r w:rsidRPr="008465CA">
                <w:rPr>
                  <w:rStyle w:val="Hyperlink"/>
                  <w:rFonts w:ascii="Times New Roman" w:hAnsi="Times New Roman" w:cs="Times New Roman"/>
                  <w:sz w:val="24"/>
                  <w:szCs w:val="24"/>
                </w:rPr>
                <w:t>Virginia Education Wizard</w:t>
              </w:r>
            </w:hyperlink>
          </w:p>
          <w:p w14:paraId="21270585" w14:textId="63D8C005" w:rsidR="00EB14B0" w:rsidRPr="00035BEB" w:rsidRDefault="00EB14B0">
            <w:pPr>
              <w:pStyle w:val="ListParagraph"/>
              <w:numPr>
                <w:ilvl w:val="0"/>
                <w:numId w:val="224"/>
              </w:numPr>
              <w:rPr>
                <w:rFonts w:ascii="Times New Roman" w:eastAsia="Times New Roman" w:hAnsi="Times New Roman" w:cs="Times New Roman"/>
                <w:sz w:val="24"/>
                <w:szCs w:val="24"/>
              </w:rPr>
            </w:pPr>
            <w:hyperlink r:id="rId80" w:tgtFrame="_blank" w:history="1">
              <w:r w:rsidRPr="007A58FB">
                <w:rPr>
                  <w:rStyle w:val="Hyperlink"/>
                  <w:rFonts w:ascii="Times New Roman" w:hAnsi="Times New Roman" w:cs="Times New Roman"/>
                  <w:sz w:val="24"/>
                  <w:szCs w:val="24"/>
                </w:rPr>
                <w:t>The Virginia Office of Education Economics</w:t>
              </w:r>
            </w:hyperlink>
            <w:r w:rsidRPr="007A58FB">
              <w:rPr>
                <w:rStyle w:val="Hyperlink"/>
                <w:rFonts w:ascii="Times New Roman" w:hAnsi="Times New Roman" w:cs="Times New Roman"/>
                <w:color w:val="auto"/>
                <w:sz w:val="24"/>
                <w:szCs w:val="24"/>
              </w:rPr>
              <w:t xml:space="preserve">, </w:t>
            </w:r>
            <w:r w:rsidRPr="007A58FB">
              <w:rPr>
                <w:rStyle w:val="Hyperlink"/>
                <w:rFonts w:ascii="Times New Roman" w:hAnsi="Times New Roman" w:cs="Times New Roman"/>
                <w:color w:val="auto"/>
                <w:sz w:val="24"/>
                <w:szCs w:val="24"/>
                <w:u w:val="none"/>
              </w:rPr>
              <w:t>Virginia Economic Development Partnership</w:t>
            </w:r>
          </w:p>
        </w:tc>
        <w:tc>
          <w:tcPr>
            <w:tcW w:w="992" w:type="pct"/>
          </w:tcPr>
          <w:p w14:paraId="0C63948A"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Process/Skill Questions</w:t>
            </w:r>
          </w:p>
          <w:p w14:paraId="634635F1" w14:textId="77777777" w:rsidR="00EB14B0" w:rsidRDefault="00EB14B0" w:rsidP="00EB14B0">
            <w:pPr>
              <w:widowControl w:val="0"/>
              <w:autoSpaceDE w:val="0"/>
              <w:autoSpaceDN w:val="0"/>
              <w:adjustRightInd w:val="0"/>
              <w:rPr>
                <w:rFonts w:ascii="Times New Roman" w:hAnsi="Times New Roman" w:cs="Times New Roman"/>
                <w:b/>
                <w:bCs/>
                <w:sz w:val="24"/>
                <w:szCs w:val="24"/>
              </w:rPr>
            </w:pPr>
          </w:p>
          <w:p w14:paraId="17904727"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Thinking</w:t>
            </w:r>
          </w:p>
          <w:p w14:paraId="15066C87"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personal factors should be considered when working with children and families?</w:t>
            </w:r>
          </w:p>
          <w:p w14:paraId="327E23DA"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criteria should be used to evaluate the characteristics and skills of education and human services professionals?</w:t>
            </w:r>
          </w:p>
          <w:p w14:paraId="2C322D80" w14:textId="77777777" w:rsidR="00EB14B0" w:rsidRDefault="00EB14B0" w:rsidP="00EB14B0">
            <w:pPr>
              <w:widowControl w:val="0"/>
              <w:autoSpaceDE w:val="0"/>
              <w:autoSpaceDN w:val="0"/>
              <w:adjustRightInd w:val="0"/>
              <w:rPr>
                <w:rFonts w:ascii="Times New Roman" w:hAnsi="Times New Roman" w:cs="Times New Roman"/>
                <w:sz w:val="24"/>
                <w:szCs w:val="24"/>
              </w:rPr>
            </w:pPr>
            <w:r w:rsidRPr="007A58FB">
              <w:rPr>
                <w:rFonts w:ascii="Times New Roman" w:hAnsi="Times New Roman" w:cs="Times New Roman"/>
                <w:b/>
                <w:bCs/>
                <w:sz w:val="24"/>
                <w:szCs w:val="24"/>
              </w:rPr>
              <w:t>Communication</w:t>
            </w:r>
          </w:p>
          <w:p w14:paraId="1C085008"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communication skills are essential in relating to children? Parents? Community? Colleagues?</w:t>
            </w:r>
          </w:p>
          <w:p w14:paraId="05F31628"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Why is confidentiality vital to the fields of education and human services?</w:t>
            </w:r>
          </w:p>
          <w:p w14:paraId="59A5A870"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 can nonverbal communication be used when working effectively with children?</w:t>
            </w:r>
          </w:p>
          <w:p w14:paraId="433BBB76" w14:textId="77777777" w:rsidR="00EB14B0" w:rsidRPr="007A58FB" w:rsidRDefault="00EB14B0" w:rsidP="00EB14B0">
            <w:pPr>
              <w:widowControl w:val="0"/>
              <w:autoSpaceDE w:val="0"/>
              <w:autoSpaceDN w:val="0"/>
              <w:adjustRightInd w:val="0"/>
              <w:rPr>
                <w:rFonts w:ascii="Times New Roman" w:hAnsi="Times New Roman" w:cs="Times New Roman"/>
                <w:b/>
                <w:bCs/>
                <w:sz w:val="24"/>
                <w:szCs w:val="24"/>
              </w:rPr>
            </w:pPr>
            <w:r w:rsidRPr="007A58FB">
              <w:rPr>
                <w:rFonts w:ascii="Times New Roman" w:hAnsi="Times New Roman" w:cs="Times New Roman"/>
                <w:b/>
                <w:bCs/>
                <w:sz w:val="24"/>
                <w:szCs w:val="24"/>
              </w:rPr>
              <w:lastRenderedPageBreak/>
              <w:t>Leadership</w:t>
            </w:r>
          </w:p>
          <w:p w14:paraId="6593717C"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 can continuous evaluation and improvement of personal interests, abilities, and skills lead to career success?</w:t>
            </w:r>
          </w:p>
          <w:p w14:paraId="64759728"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leadership skills are needed for employability in child development and parenting careers?</w:t>
            </w:r>
          </w:p>
          <w:p w14:paraId="0E34D611"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 can one develop leadership skills on the job?</w:t>
            </w:r>
          </w:p>
          <w:p w14:paraId="1C04F94F" w14:textId="77777777" w:rsidR="00EB14B0" w:rsidRPr="007A58FB" w:rsidRDefault="00EB14B0" w:rsidP="00EB14B0">
            <w:pPr>
              <w:widowControl w:val="0"/>
              <w:autoSpaceDE w:val="0"/>
              <w:autoSpaceDN w:val="0"/>
              <w:adjustRightInd w:val="0"/>
              <w:rPr>
                <w:rFonts w:ascii="Times New Roman" w:hAnsi="Times New Roman" w:cs="Times New Roman"/>
                <w:b/>
                <w:bCs/>
                <w:sz w:val="24"/>
                <w:szCs w:val="24"/>
              </w:rPr>
            </w:pPr>
            <w:r w:rsidRPr="007A58FB">
              <w:rPr>
                <w:rFonts w:ascii="Times New Roman" w:hAnsi="Times New Roman" w:cs="Times New Roman"/>
                <w:b/>
                <w:bCs/>
                <w:sz w:val="24"/>
                <w:szCs w:val="24"/>
              </w:rPr>
              <w:t>Management</w:t>
            </w:r>
          </w:p>
          <w:p w14:paraId="05DD08D8" w14:textId="77777777" w:rsidR="00EB14B0" w:rsidRPr="00265F34"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sidRPr="00265F34">
              <w:rPr>
                <w:rFonts w:ascii="Times New Roman" w:hAnsi="Times New Roman" w:cs="Times New Roman"/>
                <w:sz w:val="24"/>
                <w:szCs w:val="24"/>
              </w:rPr>
              <w:t>What factors may affect career goals and choices in this field?</w:t>
            </w:r>
          </w:p>
          <w:p w14:paraId="7A07BF29" w14:textId="77777777" w:rsidR="00EB14B0" w:rsidRPr="00E14EE0" w:rsidRDefault="00EB14B0">
            <w:pPr>
              <w:pStyle w:val="ListParagraph"/>
              <w:widowControl w:val="0"/>
              <w:numPr>
                <w:ilvl w:val="0"/>
                <w:numId w:val="223"/>
              </w:numPr>
              <w:autoSpaceDE w:val="0"/>
              <w:autoSpaceDN w:val="0"/>
              <w:adjustRightInd w:val="0"/>
              <w:rPr>
                <w:rFonts w:ascii="Times New Roman" w:hAnsi="Times New Roman" w:cs="Times New Roman"/>
                <w:b/>
                <w:bCs/>
                <w:sz w:val="24"/>
                <w:szCs w:val="24"/>
              </w:rPr>
            </w:pPr>
            <w:r w:rsidRPr="00265F34">
              <w:rPr>
                <w:rFonts w:ascii="Times New Roman" w:hAnsi="Times New Roman" w:cs="Times New Roman"/>
                <w:sz w:val="24"/>
                <w:szCs w:val="24"/>
              </w:rPr>
              <w:t>Why is dependability a key attribute in this field?</w:t>
            </w:r>
          </w:p>
          <w:p w14:paraId="710B8EBD" w14:textId="0762F2C2" w:rsidR="00EB14B0" w:rsidRPr="00035BEB" w:rsidRDefault="00EB14B0">
            <w:pPr>
              <w:pStyle w:val="ListParagraph"/>
              <w:widowControl w:val="0"/>
              <w:numPr>
                <w:ilvl w:val="0"/>
                <w:numId w:val="223"/>
              </w:numPr>
              <w:autoSpaceDE w:val="0"/>
              <w:autoSpaceDN w:val="0"/>
              <w:adjustRightInd w:val="0"/>
              <w:rPr>
                <w:rFonts w:ascii="Times New Roman" w:hAnsi="Times New Roman" w:cs="Times New Roman"/>
                <w:b/>
                <w:bCs/>
                <w:sz w:val="24"/>
                <w:szCs w:val="24"/>
              </w:rPr>
            </w:pPr>
            <w:r w:rsidRPr="00265F34">
              <w:rPr>
                <w:rFonts w:ascii="Times New Roman" w:hAnsi="Times New Roman" w:cs="Times New Roman"/>
                <w:sz w:val="24"/>
                <w:szCs w:val="24"/>
              </w:rPr>
              <w:t>How can an employee demonstrate initiative on the job?</w:t>
            </w:r>
          </w:p>
        </w:tc>
        <w:tc>
          <w:tcPr>
            <w:tcW w:w="879" w:type="pct"/>
          </w:tcPr>
          <w:p w14:paraId="636FD72D" w14:textId="3264C9A3"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r w:rsidRPr="00A7639E">
              <w:rPr>
                <w:rFonts w:ascii="Times New Roman" w:eastAsia="Times New Roman" w:hAnsi="Times New Roman" w:cs="Times New Roman"/>
                <w:sz w:val="24"/>
                <w:szCs w:val="24"/>
              </w:rPr>
              <w:lastRenderedPageBreak/>
              <w:t>English: 9.RV, 9.RI, 9.LU, 9.C, 10.RV, 10.RI, 10.LU, 10.C, 11.DSR, 11.RV, 11.RI, 11.LU, 11.C, 12.RV, 12.RI, 12.LU, 12.C</w:t>
            </w:r>
          </w:p>
        </w:tc>
        <w:tc>
          <w:tcPr>
            <w:tcW w:w="799" w:type="pct"/>
          </w:tcPr>
          <w:p w14:paraId="0D611A6B"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t>Career Connection</w:t>
            </w:r>
          </w:p>
          <w:p w14:paraId="613F43ED"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Skills</w:t>
            </w:r>
          </w:p>
          <w:p w14:paraId="531DB8C2"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Life</w:t>
            </w:r>
          </w:p>
          <w:p w14:paraId="3645C644"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Career</w:t>
            </w:r>
          </w:p>
          <w:p w14:paraId="2DD3E5BD"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Plan</w:t>
            </w:r>
          </w:p>
          <w:p w14:paraId="35213EA1" w14:textId="77777777" w:rsidR="00EB14B0" w:rsidRPr="006A7F2F"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576C7E74"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t>Power of One</w:t>
            </w:r>
          </w:p>
          <w:p w14:paraId="783C0B6B" w14:textId="77777777" w:rsidR="00EB14B0" w:rsidRPr="006A7F2F"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A Better You</w:t>
            </w:r>
          </w:p>
          <w:p w14:paraId="328EFB90" w14:textId="77777777" w:rsidR="00EB14B0" w:rsidRPr="006A7F2F"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Family Ties</w:t>
            </w:r>
          </w:p>
          <w:p w14:paraId="3255882C" w14:textId="77777777" w:rsidR="00EB14B0" w:rsidRPr="006A7F2F"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Working on Working</w:t>
            </w:r>
          </w:p>
          <w:p w14:paraId="1655D70E" w14:textId="77777777" w:rsidR="00EB14B0" w:rsidRPr="006A7F2F" w:rsidRDefault="00EB14B0" w:rsidP="00EB14B0">
            <w:pPr>
              <w:widowControl w:val="0"/>
              <w:autoSpaceDE w:val="0"/>
              <w:autoSpaceDN w:val="0"/>
              <w:adjustRightInd w:val="0"/>
              <w:rPr>
                <w:rFonts w:ascii="Times New Roman" w:eastAsia="Times New Roman" w:hAnsi="Times New Roman" w:cs="Times New Roman"/>
                <w:sz w:val="24"/>
                <w:szCs w:val="24"/>
              </w:rPr>
            </w:pPr>
          </w:p>
          <w:p w14:paraId="7627EA1B"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t>STAND Up</w:t>
            </w:r>
          </w:p>
          <w:p w14:paraId="744D0C96" w14:textId="77777777" w:rsidR="00EB14B0" w:rsidRPr="006A7F2F"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Assess</w:t>
            </w:r>
          </w:p>
          <w:p w14:paraId="4AE8BD38" w14:textId="77777777" w:rsidR="00EB14B0" w:rsidRPr="006A7F2F"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Educate</w:t>
            </w:r>
          </w:p>
          <w:p w14:paraId="5DAFE861" w14:textId="77777777" w:rsidR="00EB14B0" w:rsidRPr="006A7F2F" w:rsidRDefault="00EB14B0">
            <w:pPr>
              <w:widowControl w:val="0"/>
              <w:numPr>
                <w:ilvl w:val="0"/>
                <w:numId w:val="238"/>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Advocate</w:t>
            </w:r>
          </w:p>
          <w:p w14:paraId="4072C5AD" w14:textId="77777777" w:rsidR="00EB14B0" w:rsidRPr="00981A51"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0BBB7AC4"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t>Competitive Event--STAR Events</w:t>
            </w:r>
          </w:p>
          <w:p w14:paraId="32616AF9"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Baking and Pastry Investigation</w:t>
            </w:r>
          </w:p>
          <w:p w14:paraId="5E51AE05"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Early Childhood Education</w:t>
            </w:r>
          </w:p>
          <w:p w14:paraId="7E8DCE4E"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 xml:space="preserve">Interpersonal </w:t>
            </w:r>
            <w:r w:rsidRPr="006A7F2F">
              <w:rPr>
                <w:rFonts w:ascii="Times New Roman" w:eastAsia="Times New Roman" w:hAnsi="Times New Roman" w:cs="Times New Roman"/>
                <w:sz w:val="24"/>
                <w:szCs w:val="24"/>
              </w:rPr>
              <w:lastRenderedPageBreak/>
              <w:t>Communications</w:t>
            </w:r>
          </w:p>
          <w:p w14:paraId="21307408"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National Programs in Action</w:t>
            </w:r>
          </w:p>
          <w:p w14:paraId="5AE02DBF"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Professional Presentation</w:t>
            </w:r>
          </w:p>
          <w:p w14:paraId="6547E63B"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Teach or Train</w:t>
            </w:r>
          </w:p>
          <w:p w14:paraId="12584A37"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Teaching Strategies</w:t>
            </w:r>
          </w:p>
          <w:p w14:paraId="6023DF38" w14:textId="163D7B10"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Check the national website for online events</w:t>
            </w:r>
          </w:p>
          <w:p w14:paraId="5B374CDF"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Check the website for Skill Events</w:t>
            </w:r>
          </w:p>
          <w:p w14:paraId="549ED68D"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r w:rsidR="00EB14B0" w:rsidRPr="00422325" w14:paraId="2692F16E" w14:textId="77777777" w:rsidTr="00EB14B0">
        <w:tc>
          <w:tcPr>
            <w:tcW w:w="197" w:type="pct"/>
          </w:tcPr>
          <w:p w14:paraId="6122B6B1" w14:textId="773B5FD5" w:rsidR="00EB14B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86</w:t>
            </w:r>
          </w:p>
        </w:tc>
        <w:tc>
          <w:tcPr>
            <w:tcW w:w="899" w:type="pct"/>
            <w:shd w:val="clear" w:color="auto" w:fill="FFFFFF" w:themeFill="background1"/>
            <w:tcMar>
              <w:top w:w="43" w:type="dxa"/>
              <w:left w:w="115" w:type="dxa"/>
              <w:bottom w:w="43" w:type="dxa"/>
              <w:right w:w="115" w:type="dxa"/>
            </w:tcMar>
          </w:tcPr>
          <w:p w14:paraId="0BC783D6" w14:textId="3BD85A47" w:rsidR="00EB14B0" w:rsidRPr="006C2C30" w:rsidRDefault="00EB14B0" w:rsidP="00EB14B0">
            <w:pPr>
              <w:rPr>
                <w:rFonts w:ascii="Times New Roman" w:eastAsia="Times New Roman" w:hAnsi="Times New Roman" w:cs="Times New Roman"/>
                <w:sz w:val="24"/>
                <w:szCs w:val="24"/>
              </w:rPr>
            </w:pPr>
            <w:r>
              <w:rPr>
                <w:rFonts w:ascii="Times New Roman" w:eastAsia="Times New Roman" w:hAnsi="Times New Roman" w:cs="Times New Roman"/>
                <w:sz w:val="24"/>
                <w:szCs w:val="24"/>
              </w:rPr>
              <w:t>Examine education and training requirements and opportunities in child development and parenting careers.</w:t>
            </w:r>
          </w:p>
        </w:tc>
        <w:tc>
          <w:tcPr>
            <w:tcW w:w="1234" w:type="pct"/>
          </w:tcPr>
          <w:p w14:paraId="760C1ED8" w14:textId="77777777" w:rsidR="00EB14B0" w:rsidRDefault="00EB14B0" w:rsidP="00EB14B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Examination should include</w:t>
            </w:r>
          </w:p>
          <w:p w14:paraId="4A08487E" w14:textId="77777777" w:rsidR="00EB14B0" w:rsidRDefault="00EB14B0">
            <w:pPr>
              <w:pStyle w:val="ListParagraph"/>
              <w:numPr>
                <w:ilvl w:val="0"/>
                <w:numId w:val="224"/>
              </w:numPr>
              <w:spacing w:before="100" w:beforeAutospacing="1" w:after="100" w:afterAutospacing="1"/>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describing</w:t>
            </w:r>
            <w:proofErr w:type="gramEnd"/>
            <w:r>
              <w:rPr>
                <w:rFonts w:ascii="Times New Roman" w:eastAsia="Times New Roman" w:hAnsi="Times New Roman" w:cs="Times New Roman"/>
                <w:sz w:val="24"/>
                <w:szCs w:val="24"/>
              </w:rPr>
              <w:t xml:space="preserve"> selected career paths in fields related to child development and parenting</w:t>
            </w:r>
          </w:p>
          <w:p w14:paraId="3AD1E5B6" w14:textId="77777777" w:rsidR="00EB14B0" w:rsidRDefault="00EB14B0">
            <w:pPr>
              <w:pStyle w:val="ListParagraph"/>
              <w:numPr>
                <w:ilvl w:val="0"/>
                <w:numId w:val="2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outlining the education, training, and legal requirements (e.g., Child Protective Services and state police background checks) for entry into these careers</w:t>
            </w:r>
          </w:p>
          <w:p w14:paraId="21664C17" w14:textId="77777777" w:rsidR="00EB14B0" w:rsidRDefault="00EB14B0">
            <w:pPr>
              <w:pStyle w:val="ListParagraph"/>
              <w:numPr>
                <w:ilvl w:val="0"/>
                <w:numId w:val="2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ways to obtain the required education or training</w:t>
            </w:r>
          </w:p>
          <w:p w14:paraId="6C81C114" w14:textId="77777777" w:rsidR="00EB14B0" w:rsidRDefault="00EB14B0">
            <w:pPr>
              <w:pStyle w:val="ListParagraph"/>
              <w:numPr>
                <w:ilvl w:val="0"/>
                <w:numId w:val="2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explaining ways to gain experience in the field.</w:t>
            </w:r>
          </w:p>
          <w:p w14:paraId="48D91B58" w14:textId="77777777" w:rsidR="00EB14B0" w:rsidRPr="008465CA" w:rsidRDefault="00EB14B0" w:rsidP="00EB14B0">
            <w:pPr>
              <w:rPr>
                <w:rFonts w:ascii="Times New Roman" w:eastAsia="Times New Roman" w:hAnsi="Times New Roman" w:cs="Times New Roman"/>
                <w:b/>
                <w:bCs/>
                <w:sz w:val="24"/>
                <w:szCs w:val="24"/>
              </w:rPr>
            </w:pPr>
            <w:r w:rsidRPr="008465CA">
              <w:rPr>
                <w:rFonts w:ascii="Times New Roman" w:eastAsia="Times New Roman" w:hAnsi="Times New Roman" w:cs="Times New Roman"/>
                <w:b/>
                <w:bCs/>
                <w:sz w:val="24"/>
                <w:szCs w:val="24"/>
              </w:rPr>
              <w:t>Teacher Resources:</w:t>
            </w:r>
          </w:p>
          <w:p w14:paraId="4BFADB34" w14:textId="77777777" w:rsidR="00EB14B0" w:rsidRPr="008465CA" w:rsidRDefault="00EB14B0">
            <w:pPr>
              <w:pStyle w:val="ListParagraph"/>
              <w:numPr>
                <w:ilvl w:val="0"/>
                <w:numId w:val="224"/>
              </w:numPr>
              <w:rPr>
                <w:rStyle w:val="Hyperlink"/>
                <w:rFonts w:ascii="Times New Roman" w:eastAsia="Times New Roman" w:hAnsi="Times New Roman" w:cs="Times New Roman"/>
                <w:color w:val="auto"/>
                <w:sz w:val="24"/>
                <w:szCs w:val="24"/>
                <w:u w:val="none"/>
              </w:rPr>
            </w:pPr>
            <w:hyperlink r:id="rId81" w:history="1">
              <w:r w:rsidRPr="008465CA">
                <w:rPr>
                  <w:rStyle w:val="Hyperlink"/>
                  <w:rFonts w:ascii="Times New Roman" w:eastAsia="Times New Roman" w:hAnsi="Times New Roman" w:cs="Times New Roman"/>
                  <w:sz w:val="24"/>
                  <w:szCs w:val="24"/>
                </w:rPr>
                <w:t>CTE Trail</w:t>
              </w:r>
              <w:r>
                <w:rPr>
                  <w:rStyle w:val="Hyperlink"/>
                  <w:rFonts w:ascii="Times New Roman" w:eastAsia="Times New Roman" w:hAnsi="Times New Roman" w:cs="Times New Roman"/>
                  <w:sz w:val="24"/>
                  <w:szCs w:val="24"/>
                </w:rPr>
                <w:t>b</w:t>
              </w:r>
              <w:r w:rsidRPr="008465CA">
                <w:rPr>
                  <w:rStyle w:val="Hyperlink"/>
                  <w:rFonts w:ascii="Times New Roman" w:eastAsia="Times New Roman" w:hAnsi="Times New Roman" w:cs="Times New Roman"/>
                  <w:sz w:val="24"/>
                  <w:szCs w:val="24"/>
                </w:rPr>
                <w:t>lazers</w:t>
              </w:r>
            </w:hyperlink>
          </w:p>
          <w:p w14:paraId="71B84ABB" w14:textId="77777777" w:rsidR="00EB14B0" w:rsidRPr="007A58FB" w:rsidRDefault="00EB14B0">
            <w:pPr>
              <w:pStyle w:val="ListParagraph"/>
              <w:numPr>
                <w:ilvl w:val="0"/>
                <w:numId w:val="224"/>
              </w:numPr>
              <w:rPr>
                <w:rFonts w:ascii="Times New Roman" w:eastAsia="Times New Roman" w:hAnsi="Times New Roman" w:cs="Times New Roman"/>
                <w:sz w:val="24"/>
                <w:szCs w:val="24"/>
              </w:rPr>
            </w:pPr>
            <w:hyperlink r:id="rId82" w:history="1">
              <w:r w:rsidRPr="008465CA">
                <w:rPr>
                  <w:rStyle w:val="Hyperlink"/>
                  <w:rFonts w:ascii="Times New Roman" w:eastAsia="Times New Roman" w:hAnsi="Times New Roman" w:cs="Times New Roman"/>
                  <w:sz w:val="24"/>
                  <w:szCs w:val="24"/>
                </w:rPr>
                <w:t>O</w:t>
              </w:r>
              <w:r w:rsidRPr="008465CA">
                <w:rPr>
                  <w:rStyle w:val="Hyperlink"/>
                  <w:rFonts w:ascii="Times New Roman" w:hAnsi="Times New Roman" w:cs="Times New Roman"/>
                  <w:sz w:val="24"/>
                  <w:szCs w:val="24"/>
                </w:rPr>
                <w:t>ccupational Outlook Handbook,</w:t>
              </w:r>
            </w:hyperlink>
            <w:r w:rsidRPr="008465CA">
              <w:rPr>
                <w:rFonts w:ascii="Times New Roman" w:hAnsi="Times New Roman" w:cs="Times New Roman"/>
                <w:sz w:val="24"/>
                <w:szCs w:val="24"/>
              </w:rPr>
              <w:t xml:space="preserve"> U.S. Bureau of Labor Statistics</w:t>
            </w:r>
          </w:p>
          <w:p w14:paraId="4617D6E7" w14:textId="77777777" w:rsidR="00EB14B0" w:rsidRPr="00DD34F0" w:rsidRDefault="00EB14B0">
            <w:pPr>
              <w:pStyle w:val="ListParagraph"/>
              <w:numPr>
                <w:ilvl w:val="0"/>
                <w:numId w:val="224"/>
              </w:numPr>
              <w:rPr>
                <w:rFonts w:ascii="Times New Roman" w:eastAsia="Times New Roman" w:hAnsi="Times New Roman" w:cs="Times New Roman"/>
                <w:sz w:val="24"/>
                <w:szCs w:val="24"/>
              </w:rPr>
            </w:pPr>
            <w:hyperlink r:id="rId83" w:history="1">
              <w:r w:rsidRPr="007A58FB">
                <w:rPr>
                  <w:rStyle w:val="Hyperlink"/>
                  <w:rFonts w:ascii="Times New Roman" w:hAnsi="Times New Roman" w:cs="Times New Roman"/>
                  <w:sz w:val="24"/>
                  <w:szCs w:val="24"/>
                </w:rPr>
                <w:t>The National Career Clusters® Framework</w:t>
              </w:r>
            </w:hyperlink>
            <w:r w:rsidRPr="007A58FB">
              <w:rPr>
                <w:rFonts w:ascii="Times New Roman" w:hAnsi="Times New Roman" w:cs="Times New Roman"/>
                <w:sz w:val="24"/>
                <w:szCs w:val="24"/>
              </w:rPr>
              <w:t>, Advance CTE</w:t>
            </w:r>
          </w:p>
          <w:p w14:paraId="60B752B2" w14:textId="77777777" w:rsidR="00EB14B0" w:rsidRPr="00E14EE0" w:rsidRDefault="00EB14B0">
            <w:pPr>
              <w:pStyle w:val="ListParagraph"/>
              <w:numPr>
                <w:ilvl w:val="0"/>
                <w:numId w:val="224"/>
              </w:numPr>
              <w:rPr>
                <w:rFonts w:ascii="Times New Roman" w:eastAsia="Times New Roman" w:hAnsi="Times New Roman" w:cs="Times New Roman"/>
                <w:sz w:val="24"/>
                <w:szCs w:val="24"/>
              </w:rPr>
            </w:pPr>
            <w:hyperlink r:id="rId84" w:history="1">
              <w:r w:rsidRPr="008465CA">
                <w:rPr>
                  <w:rStyle w:val="Hyperlink"/>
                  <w:rFonts w:ascii="Times New Roman" w:hAnsi="Times New Roman" w:cs="Times New Roman"/>
                  <w:sz w:val="24"/>
                  <w:szCs w:val="24"/>
                </w:rPr>
                <w:t>Virginia Education Wizard</w:t>
              </w:r>
            </w:hyperlink>
          </w:p>
          <w:p w14:paraId="001972ED" w14:textId="4D6CC466" w:rsidR="00EB14B0" w:rsidRPr="00035BEB" w:rsidRDefault="00EB14B0">
            <w:pPr>
              <w:pStyle w:val="ListParagraph"/>
              <w:numPr>
                <w:ilvl w:val="0"/>
                <w:numId w:val="224"/>
              </w:numPr>
              <w:rPr>
                <w:rFonts w:ascii="Times New Roman" w:eastAsia="Times New Roman" w:hAnsi="Times New Roman" w:cs="Times New Roman"/>
                <w:sz w:val="24"/>
                <w:szCs w:val="24"/>
              </w:rPr>
            </w:pPr>
            <w:hyperlink r:id="rId85" w:tgtFrame="_blank" w:history="1">
              <w:r w:rsidRPr="007A58FB">
                <w:rPr>
                  <w:rStyle w:val="Hyperlink"/>
                  <w:rFonts w:ascii="Times New Roman" w:hAnsi="Times New Roman" w:cs="Times New Roman"/>
                  <w:sz w:val="24"/>
                  <w:szCs w:val="24"/>
                </w:rPr>
                <w:t>The Virginia Office of Education Economics</w:t>
              </w:r>
            </w:hyperlink>
            <w:r w:rsidRPr="007A58FB">
              <w:rPr>
                <w:rStyle w:val="Hyperlink"/>
                <w:rFonts w:ascii="Times New Roman" w:hAnsi="Times New Roman" w:cs="Times New Roman"/>
                <w:color w:val="auto"/>
                <w:sz w:val="24"/>
                <w:szCs w:val="24"/>
              </w:rPr>
              <w:t xml:space="preserve">, </w:t>
            </w:r>
            <w:r w:rsidRPr="007A58FB">
              <w:rPr>
                <w:rStyle w:val="Hyperlink"/>
                <w:rFonts w:ascii="Times New Roman" w:hAnsi="Times New Roman" w:cs="Times New Roman"/>
                <w:color w:val="auto"/>
                <w:sz w:val="24"/>
                <w:szCs w:val="24"/>
                <w:u w:val="none"/>
              </w:rPr>
              <w:t>Virginia Economic Development Partnership</w:t>
            </w:r>
          </w:p>
        </w:tc>
        <w:tc>
          <w:tcPr>
            <w:tcW w:w="992" w:type="pct"/>
          </w:tcPr>
          <w:p w14:paraId="528F778A"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Process/Skill Questions:</w:t>
            </w:r>
          </w:p>
          <w:p w14:paraId="64E9B99B" w14:textId="77777777" w:rsidR="00EB14B0" w:rsidRDefault="00EB14B0" w:rsidP="00EB14B0">
            <w:pPr>
              <w:widowControl w:val="0"/>
              <w:autoSpaceDE w:val="0"/>
              <w:autoSpaceDN w:val="0"/>
              <w:adjustRightInd w:val="0"/>
              <w:rPr>
                <w:rFonts w:ascii="Times New Roman" w:hAnsi="Times New Roman" w:cs="Times New Roman"/>
                <w:b/>
                <w:bCs/>
                <w:sz w:val="24"/>
                <w:szCs w:val="24"/>
              </w:rPr>
            </w:pPr>
          </w:p>
          <w:p w14:paraId="75824C4B" w14:textId="77777777" w:rsidR="00EB14B0" w:rsidRDefault="00EB14B0" w:rsidP="00EB14B0">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Thinking</w:t>
            </w:r>
          </w:p>
          <w:p w14:paraId="22B5C30C"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sidRPr="007A58FB">
              <w:rPr>
                <w:rFonts w:ascii="Times New Roman" w:hAnsi="Times New Roman" w:cs="Times New Roman"/>
                <w:sz w:val="24"/>
                <w:szCs w:val="24"/>
              </w:rPr>
              <w:t>What</w:t>
            </w:r>
            <w:r>
              <w:rPr>
                <w:rFonts w:ascii="Times New Roman" w:hAnsi="Times New Roman" w:cs="Times New Roman"/>
                <w:sz w:val="24"/>
                <w:szCs w:val="24"/>
              </w:rPr>
              <w:t xml:space="preserve"> levels of education and training are required for various careers related to child development and parenting?</w:t>
            </w:r>
          </w:p>
          <w:p w14:paraId="3208691E"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opportunities for the necessary education and training are available now?</w:t>
            </w:r>
          </w:p>
          <w:p w14:paraId="07B581DD"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What opportunities are expected to be available in </w:t>
            </w:r>
            <w:r>
              <w:rPr>
                <w:rFonts w:ascii="Times New Roman" w:hAnsi="Times New Roman" w:cs="Times New Roman"/>
                <w:sz w:val="24"/>
                <w:szCs w:val="24"/>
              </w:rPr>
              <w:lastRenderedPageBreak/>
              <w:t>the future?</w:t>
            </w:r>
          </w:p>
          <w:p w14:paraId="5943A638"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are the benefits of national certification in this field?</w:t>
            </w:r>
          </w:p>
          <w:p w14:paraId="134C8F42" w14:textId="77777777" w:rsidR="00EB14B0" w:rsidRPr="007A58FB" w:rsidRDefault="00EB14B0" w:rsidP="00EB14B0">
            <w:pPr>
              <w:widowControl w:val="0"/>
              <w:autoSpaceDE w:val="0"/>
              <w:autoSpaceDN w:val="0"/>
              <w:adjustRightInd w:val="0"/>
              <w:rPr>
                <w:rFonts w:ascii="Times New Roman" w:hAnsi="Times New Roman" w:cs="Times New Roman"/>
                <w:b/>
                <w:bCs/>
                <w:sz w:val="24"/>
                <w:szCs w:val="24"/>
              </w:rPr>
            </w:pPr>
            <w:r w:rsidRPr="007A58FB">
              <w:rPr>
                <w:rFonts w:ascii="Times New Roman" w:hAnsi="Times New Roman" w:cs="Times New Roman"/>
                <w:b/>
                <w:bCs/>
                <w:sz w:val="24"/>
                <w:szCs w:val="24"/>
              </w:rPr>
              <w:t>Communication</w:t>
            </w:r>
          </w:p>
          <w:p w14:paraId="7B209371"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resources can one use to gain access to training requirements and opportunities?</w:t>
            </w:r>
          </w:p>
          <w:p w14:paraId="2BC5464C"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questions should one ask to evaluate education and training opportunities?</w:t>
            </w:r>
          </w:p>
          <w:p w14:paraId="4A2688FB"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are some alternative ways to obtain education and training in child development and parenting-related careers?</w:t>
            </w:r>
          </w:p>
          <w:p w14:paraId="4361E7F0" w14:textId="77777777" w:rsidR="00EB14B0" w:rsidRPr="007A58FB" w:rsidRDefault="00EB14B0" w:rsidP="00EB14B0">
            <w:pPr>
              <w:widowControl w:val="0"/>
              <w:autoSpaceDE w:val="0"/>
              <w:autoSpaceDN w:val="0"/>
              <w:adjustRightInd w:val="0"/>
              <w:rPr>
                <w:rFonts w:ascii="Times New Roman" w:hAnsi="Times New Roman" w:cs="Times New Roman"/>
                <w:b/>
                <w:bCs/>
                <w:sz w:val="24"/>
                <w:szCs w:val="24"/>
              </w:rPr>
            </w:pPr>
            <w:r w:rsidRPr="007A58FB">
              <w:rPr>
                <w:rFonts w:ascii="Times New Roman" w:hAnsi="Times New Roman" w:cs="Times New Roman"/>
                <w:b/>
                <w:bCs/>
                <w:sz w:val="24"/>
                <w:szCs w:val="24"/>
              </w:rPr>
              <w:t>Leadership</w:t>
            </w:r>
          </w:p>
          <w:p w14:paraId="1E0BCB77"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What leadership qualities are needed to take advantage of education and training opportunities?</w:t>
            </w:r>
          </w:p>
          <w:p w14:paraId="45894F93" w14:textId="77777777" w:rsidR="00EB14B0" w:rsidRDefault="00EB14B0">
            <w:pPr>
              <w:pStyle w:val="ListParagraph"/>
              <w:widowControl w:val="0"/>
              <w:numPr>
                <w:ilvl w:val="0"/>
                <w:numId w:val="223"/>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How can one balance education and training with family responsibilities?</w:t>
            </w:r>
          </w:p>
          <w:p w14:paraId="3FBE8ED9" w14:textId="77777777" w:rsidR="00EB14B0" w:rsidRPr="007A58FB" w:rsidRDefault="00EB14B0" w:rsidP="00EB14B0">
            <w:pPr>
              <w:widowControl w:val="0"/>
              <w:autoSpaceDE w:val="0"/>
              <w:autoSpaceDN w:val="0"/>
              <w:adjustRightInd w:val="0"/>
              <w:rPr>
                <w:rFonts w:ascii="Times New Roman" w:hAnsi="Times New Roman" w:cs="Times New Roman"/>
                <w:b/>
                <w:bCs/>
                <w:sz w:val="24"/>
                <w:szCs w:val="24"/>
              </w:rPr>
            </w:pPr>
            <w:r w:rsidRPr="007A58FB">
              <w:rPr>
                <w:rFonts w:ascii="Times New Roman" w:hAnsi="Times New Roman" w:cs="Times New Roman"/>
                <w:b/>
                <w:bCs/>
                <w:sz w:val="24"/>
                <w:szCs w:val="24"/>
              </w:rPr>
              <w:t>Management</w:t>
            </w:r>
          </w:p>
          <w:p w14:paraId="2DEC25DD" w14:textId="77777777" w:rsidR="00EB14B0" w:rsidRPr="00E14EE0" w:rsidRDefault="00EB14B0">
            <w:pPr>
              <w:pStyle w:val="ListParagraph"/>
              <w:widowControl w:val="0"/>
              <w:numPr>
                <w:ilvl w:val="0"/>
                <w:numId w:val="223"/>
              </w:num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What personal factors affect choices of education and training opportunities?</w:t>
            </w:r>
          </w:p>
          <w:p w14:paraId="6B5A9AD4" w14:textId="17B24ACC" w:rsidR="00EB14B0" w:rsidRPr="00035BEB" w:rsidRDefault="00EB14B0">
            <w:pPr>
              <w:pStyle w:val="ListParagraph"/>
              <w:widowControl w:val="0"/>
              <w:numPr>
                <w:ilvl w:val="0"/>
                <w:numId w:val="223"/>
              </w:num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What resources are available to assist in obtaining the education and training needed for career success?</w:t>
            </w:r>
          </w:p>
        </w:tc>
        <w:tc>
          <w:tcPr>
            <w:tcW w:w="879" w:type="pct"/>
          </w:tcPr>
          <w:p w14:paraId="0DF2A1B8" w14:textId="225A023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r w:rsidRPr="00A7639E">
              <w:rPr>
                <w:rFonts w:ascii="Times New Roman" w:eastAsia="Times New Roman" w:hAnsi="Times New Roman" w:cs="Times New Roman"/>
                <w:sz w:val="24"/>
                <w:szCs w:val="24"/>
              </w:rPr>
              <w:lastRenderedPageBreak/>
              <w:t>English: 9.RV, 9.RI, 9.LU, 10.RV, 10.RI, 10.LU, 11.DSR, 11.RV, 11.RI, 11.LU, 12.RV, 12.RI, 12.LU</w:t>
            </w:r>
          </w:p>
        </w:tc>
        <w:tc>
          <w:tcPr>
            <w:tcW w:w="799" w:type="pct"/>
          </w:tcPr>
          <w:p w14:paraId="10523EBB"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t>Career Connection</w:t>
            </w:r>
          </w:p>
          <w:p w14:paraId="3E3D38AB"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Skills</w:t>
            </w:r>
          </w:p>
          <w:p w14:paraId="4DB3BC75"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Life</w:t>
            </w:r>
          </w:p>
          <w:p w14:paraId="0351A129"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Career</w:t>
            </w:r>
          </w:p>
          <w:p w14:paraId="6DA04E66" w14:textId="77777777" w:rsidR="00EB14B0" w:rsidRPr="006A7F2F" w:rsidRDefault="00EB14B0">
            <w:pPr>
              <w:widowControl w:val="0"/>
              <w:numPr>
                <w:ilvl w:val="0"/>
                <w:numId w:val="237"/>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My Plan</w:t>
            </w:r>
          </w:p>
          <w:p w14:paraId="39EC9B37" w14:textId="77777777" w:rsidR="00EB14B0" w:rsidRPr="006A7F2F" w:rsidRDefault="00EB14B0" w:rsidP="00EB14B0">
            <w:pPr>
              <w:widowControl w:val="0"/>
              <w:autoSpaceDE w:val="0"/>
              <w:autoSpaceDN w:val="0"/>
              <w:adjustRightInd w:val="0"/>
              <w:ind w:left="720"/>
              <w:contextualSpacing/>
              <w:rPr>
                <w:rFonts w:ascii="Times New Roman" w:eastAsia="Times New Roman" w:hAnsi="Times New Roman" w:cs="Times New Roman"/>
                <w:sz w:val="24"/>
                <w:szCs w:val="24"/>
              </w:rPr>
            </w:pPr>
          </w:p>
          <w:p w14:paraId="450B56A3"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t>Power of One</w:t>
            </w:r>
          </w:p>
          <w:p w14:paraId="5F0773E5" w14:textId="77777777" w:rsidR="00EB14B0" w:rsidRPr="006A7F2F"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A Better You</w:t>
            </w:r>
          </w:p>
          <w:p w14:paraId="3BF5F960" w14:textId="77777777" w:rsidR="00EB14B0" w:rsidRPr="006A7F2F"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Family Ties</w:t>
            </w:r>
          </w:p>
          <w:p w14:paraId="666CA1E7" w14:textId="77777777" w:rsidR="00EB14B0" w:rsidRPr="006A7F2F" w:rsidRDefault="00EB14B0">
            <w:pPr>
              <w:widowControl w:val="0"/>
              <w:numPr>
                <w:ilvl w:val="0"/>
                <w:numId w:val="235"/>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Working on Working</w:t>
            </w:r>
          </w:p>
          <w:p w14:paraId="46DFE9A1"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p>
          <w:p w14:paraId="1712918B" w14:textId="77777777" w:rsidR="00EB14B0" w:rsidRPr="006A7F2F" w:rsidRDefault="00EB14B0" w:rsidP="00EB14B0">
            <w:pPr>
              <w:widowControl w:val="0"/>
              <w:autoSpaceDE w:val="0"/>
              <w:autoSpaceDN w:val="0"/>
              <w:adjustRightInd w:val="0"/>
              <w:rPr>
                <w:rFonts w:ascii="Times New Roman" w:eastAsia="Times New Roman" w:hAnsi="Times New Roman" w:cs="Times New Roman"/>
                <w:b/>
                <w:sz w:val="24"/>
                <w:szCs w:val="24"/>
                <w:u w:val="single"/>
              </w:rPr>
            </w:pPr>
            <w:r w:rsidRPr="006A7F2F">
              <w:rPr>
                <w:rFonts w:ascii="Times New Roman" w:eastAsia="Times New Roman" w:hAnsi="Times New Roman" w:cs="Times New Roman"/>
                <w:b/>
                <w:sz w:val="24"/>
                <w:szCs w:val="24"/>
                <w:u w:val="single"/>
              </w:rPr>
              <w:lastRenderedPageBreak/>
              <w:t>Competitive Event--STAR Events</w:t>
            </w:r>
          </w:p>
          <w:p w14:paraId="3E6642FC"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Career Investigation</w:t>
            </w:r>
          </w:p>
          <w:p w14:paraId="74248DF1"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b/>
                <w:sz w:val="24"/>
                <w:szCs w:val="24"/>
                <w:u w:val="single"/>
              </w:rPr>
            </w:pPr>
            <w:r w:rsidRPr="006A7F2F">
              <w:rPr>
                <w:rFonts w:ascii="Times New Roman" w:eastAsia="Times New Roman" w:hAnsi="Times New Roman" w:cs="Times New Roman"/>
                <w:sz w:val="24"/>
                <w:szCs w:val="24"/>
              </w:rPr>
              <w:t>Early Childhood Education</w:t>
            </w:r>
          </w:p>
          <w:p w14:paraId="396652EF"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Focus on Children</w:t>
            </w:r>
          </w:p>
          <w:p w14:paraId="25886262"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Interpersonal Communications</w:t>
            </w:r>
          </w:p>
          <w:p w14:paraId="7C330EFB"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Job Interview</w:t>
            </w:r>
          </w:p>
          <w:p w14:paraId="4DD2BB07"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National Programs in Action</w:t>
            </w:r>
          </w:p>
          <w:p w14:paraId="285DE186"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Professional Presentation</w:t>
            </w:r>
          </w:p>
          <w:p w14:paraId="34A18D53"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Teach or Train</w:t>
            </w:r>
          </w:p>
          <w:p w14:paraId="34B7731C"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Teaching Strategies</w:t>
            </w:r>
          </w:p>
          <w:p w14:paraId="7CC7B75C" w14:textId="73EC681A"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Check the national website for online events</w:t>
            </w:r>
          </w:p>
          <w:p w14:paraId="14D23B7C" w14:textId="77777777" w:rsidR="00EB14B0" w:rsidRPr="006A7F2F" w:rsidRDefault="00EB14B0">
            <w:pPr>
              <w:widowControl w:val="0"/>
              <w:numPr>
                <w:ilvl w:val="0"/>
                <w:numId w:val="236"/>
              </w:numPr>
              <w:autoSpaceDE w:val="0"/>
              <w:autoSpaceDN w:val="0"/>
              <w:adjustRightInd w:val="0"/>
              <w:contextualSpacing/>
              <w:rPr>
                <w:rFonts w:ascii="Times New Roman" w:eastAsia="Times New Roman" w:hAnsi="Times New Roman" w:cs="Times New Roman"/>
                <w:sz w:val="24"/>
                <w:szCs w:val="24"/>
              </w:rPr>
            </w:pPr>
            <w:r w:rsidRPr="006A7F2F">
              <w:rPr>
                <w:rFonts w:ascii="Times New Roman" w:eastAsia="Times New Roman" w:hAnsi="Times New Roman" w:cs="Times New Roman"/>
                <w:sz w:val="24"/>
                <w:szCs w:val="24"/>
              </w:rPr>
              <w:t>Check the website for Skill Events</w:t>
            </w:r>
          </w:p>
          <w:p w14:paraId="3032C3EC" w14:textId="77777777" w:rsidR="00EB14B0" w:rsidRPr="00422325" w:rsidRDefault="00EB14B0" w:rsidP="00EB14B0">
            <w:pPr>
              <w:spacing w:before="100" w:beforeAutospacing="1" w:after="100" w:afterAutospacing="1"/>
              <w:rPr>
                <w:rFonts w:ascii="Times New Roman" w:eastAsia="Times New Roman" w:hAnsi="Times New Roman" w:cs="Times New Roman"/>
                <w:sz w:val="24"/>
                <w:szCs w:val="24"/>
              </w:rPr>
            </w:pPr>
          </w:p>
        </w:tc>
      </w:tr>
    </w:tbl>
    <w:p w14:paraId="30249E5D" w14:textId="77777777" w:rsidR="0014159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p w14:paraId="4E6C149B" w14:textId="77777777" w:rsidR="000E63B4" w:rsidRPr="00EA5709" w:rsidRDefault="000E63B4"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0E63B4" w:rsidRPr="00EA5709" w:rsidSect="00CA350B">
      <w:footerReference w:type="default" r:id="rId86"/>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7BAA7" w14:textId="77777777" w:rsidR="004F059C" w:rsidRDefault="004F059C" w:rsidP="0093205B">
      <w:pPr>
        <w:spacing w:after="0" w:line="240" w:lineRule="auto"/>
      </w:pPr>
      <w:r>
        <w:separator/>
      </w:r>
    </w:p>
  </w:endnote>
  <w:endnote w:type="continuationSeparator" w:id="0">
    <w:p w14:paraId="3AEB5FEF" w14:textId="77777777" w:rsidR="004F059C" w:rsidRDefault="004F059C" w:rsidP="0093205B">
      <w:pPr>
        <w:spacing w:after="0" w:line="240" w:lineRule="auto"/>
      </w:pPr>
      <w:r>
        <w:continuationSeparator/>
      </w:r>
    </w:p>
  </w:endnote>
  <w:endnote w:type="continuationNotice" w:id="1">
    <w:p w14:paraId="1FEC2E51" w14:textId="77777777" w:rsidR="004F059C" w:rsidRDefault="004F05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77A80385" w14:textId="2EF06B36" w:rsidR="00EB5C38" w:rsidRDefault="00442832" w:rsidP="004770F1">
        <w:pPr>
          <w:pStyle w:val="Footer"/>
        </w:pPr>
        <w:r w:rsidRPr="00B56320">
          <w:rPr>
            <w:rFonts w:ascii="Times New Roman" w:hAnsi="Times New Roman" w:cs="Times New Roman"/>
            <w:sz w:val="20"/>
            <w:szCs w:val="20"/>
          </w:rPr>
          <w:t>Virginia Department of Education and CTE Resource Center</w:t>
        </w:r>
        <w:r w:rsidR="008332A6">
          <w:rPr>
            <w:rFonts w:ascii="Times New Roman" w:hAnsi="Times New Roman" w:cs="Times New Roman"/>
            <w:sz w:val="20"/>
            <w:szCs w:val="20"/>
          </w:rPr>
          <w:t>©</w:t>
        </w:r>
        <w:r>
          <w:tab/>
        </w:r>
        <w:r>
          <w:tab/>
        </w:r>
        <w:r>
          <w:tab/>
        </w:r>
        <w:r>
          <w:tab/>
        </w:r>
        <w:r>
          <w:tab/>
        </w:r>
        <w:r w:rsidR="00944256">
          <w:tab/>
        </w:r>
        <w:r w:rsidR="00944256">
          <w:tab/>
        </w:r>
        <w:r w:rsidR="00944256">
          <w:tab/>
        </w:r>
        <w:r w:rsidR="00944256">
          <w:tab/>
        </w:r>
        <w:r w:rsidR="00944256">
          <w:tab/>
        </w:r>
        <w:r w:rsidR="00944256">
          <w:tab/>
        </w:r>
        <w:r w:rsidR="00944256">
          <w:tab/>
        </w:r>
        <w:r w:rsidR="00944256">
          <w:tab/>
        </w:r>
        <w:r w:rsidR="00944256">
          <w:tab/>
        </w:r>
        <w:r w:rsidR="00944256">
          <w:tab/>
        </w:r>
        <w:r w:rsidR="00944256">
          <w:tab/>
        </w:r>
        <w:r w:rsidR="00944256">
          <w:tab/>
        </w:r>
        <w:r w:rsidR="00C9311A">
          <w:tab/>
        </w:r>
        <w:r w:rsidR="00C9311A">
          <w:tab/>
        </w:r>
        <w:r w:rsidR="00C9311A">
          <w:tab/>
        </w:r>
        <w:r w:rsidR="00C9311A">
          <w:tab/>
        </w:r>
        <w:r w:rsidR="00C9311A">
          <w:tab/>
        </w:r>
        <w:r w:rsidR="00C9311A">
          <w:tab/>
        </w:r>
        <w:r w:rsidR="00C9311A">
          <w:tab/>
        </w:r>
        <w:r w:rsidR="00C9311A">
          <w:tab/>
        </w:r>
        <w:r w:rsidR="00C9311A">
          <w:tab/>
        </w:r>
        <w:r w:rsidR="00C9311A">
          <w:tab/>
        </w: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ADA6F" w14:textId="77777777" w:rsidR="004F059C" w:rsidRDefault="004F059C" w:rsidP="0093205B">
      <w:pPr>
        <w:spacing w:after="0" w:line="240" w:lineRule="auto"/>
      </w:pPr>
      <w:r>
        <w:separator/>
      </w:r>
    </w:p>
  </w:footnote>
  <w:footnote w:type="continuationSeparator" w:id="0">
    <w:p w14:paraId="4030D16F" w14:textId="77777777" w:rsidR="004F059C" w:rsidRDefault="004F059C" w:rsidP="0093205B">
      <w:pPr>
        <w:spacing w:after="0" w:line="240" w:lineRule="auto"/>
      </w:pPr>
      <w:r>
        <w:continuationSeparator/>
      </w:r>
    </w:p>
  </w:footnote>
  <w:footnote w:type="continuationNotice" w:id="1">
    <w:p w14:paraId="35C696F0" w14:textId="77777777" w:rsidR="004F059C" w:rsidRDefault="004F05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32A"/>
    <w:multiLevelType w:val="multilevel"/>
    <w:tmpl w:val="2FCC1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C19B6"/>
    <w:multiLevelType w:val="multilevel"/>
    <w:tmpl w:val="03FE9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4D6321"/>
    <w:multiLevelType w:val="multilevel"/>
    <w:tmpl w:val="44340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9D4E2C"/>
    <w:multiLevelType w:val="multilevel"/>
    <w:tmpl w:val="73E0C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CC518C"/>
    <w:multiLevelType w:val="multilevel"/>
    <w:tmpl w:val="68563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FA3CDC"/>
    <w:multiLevelType w:val="multilevel"/>
    <w:tmpl w:val="00BEE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F425FA"/>
    <w:multiLevelType w:val="multilevel"/>
    <w:tmpl w:val="5BAC4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4E10DF"/>
    <w:multiLevelType w:val="multilevel"/>
    <w:tmpl w:val="FF309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715073"/>
    <w:multiLevelType w:val="multilevel"/>
    <w:tmpl w:val="041AC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86703B"/>
    <w:multiLevelType w:val="multilevel"/>
    <w:tmpl w:val="BD18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884928"/>
    <w:multiLevelType w:val="multilevel"/>
    <w:tmpl w:val="AEAA4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4D390C"/>
    <w:multiLevelType w:val="multilevel"/>
    <w:tmpl w:val="8B56F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917A7B"/>
    <w:multiLevelType w:val="multilevel"/>
    <w:tmpl w:val="2BCED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8741B0"/>
    <w:multiLevelType w:val="multilevel"/>
    <w:tmpl w:val="5E042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D57446"/>
    <w:multiLevelType w:val="multilevel"/>
    <w:tmpl w:val="F320D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DD30A7"/>
    <w:multiLevelType w:val="multilevel"/>
    <w:tmpl w:val="7C766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8DF00B3"/>
    <w:multiLevelType w:val="multilevel"/>
    <w:tmpl w:val="27704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76360C"/>
    <w:multiLevelType w:val="multilevel"/>
    <w:tmpl w:val="300CB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A8B34F6"/>
    <w:multiLevelType w:val="multilevel"/>
    <w:tmpl w:val="65F6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AAD4343"/>
    <w:multiLevelType w:val="multilevel"/>
    <w:tmpl w:val="6C9AA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B131724"/>
    <w:multiLevelType w:val="multilevel"/>
    <w:tmpl w:val="0502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B9D43BF"/>
    <w:multiLevelType w:val="multilevel"/>
    <w:tmpl w:val="96E09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BCB2DCF"/>
    <w:multiLevelType w:val="multilevel"/>
    <w:tmpl w:val="53344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BDE6B18"/>
    <w:multiLevelType w:val="multilevel"/>
    <w:tmpl w:val="89EC9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58236A"/>
    <w:multiLevelType w:val="multilevel"/>
    <w:tmpl w:val="A8B26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E7967E9"/>
    <w:multiLevelType w:val="multilevel"/>
    <w:tmpl w:val="45D2D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ED66743"/>
    <w:multiLevelType w:val="multilevel"/>
    <w:tmpl w:val="A99EC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FC7684B"/>
    <w:multiLevelType w:val="multilevel"/>
    <w:tmpl w:val="AC164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6F1CD9"/>
    <w:multiLevelType w:val="multilevel"/>
    <w:tmpl w:val="BA72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873E5F"/>
    <w:multiLevelType w:val="multilevel"/>
    <w:tmpl w:val="EEB06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089785B"/>
    <w:multiLevelType w:val="multilevel"/>
    <w:tmpl w:val="FF7A9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0A37AF7"/>
    <w:multiLevelType w:val="multilevel"/>
    <w:tmpl w:val="3460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0D44B4B"/>
    <w:multiLevelType w:val="multilevel"/>
    <w:tmpl w:val="6D782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13B4848"/>
    <w:multiLevelType w:val="multilevel"/>
    <w:tmpl w:val="7A9A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1435F59"/>
    <w:multiLevelType w:val="multilevel"/>
    <w:tmpl w:val="5DA2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15C231A"/>
    <w:multiLevelType w:val="multilevel"/>
    <w:tmpl w:val="91EE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2BF5514"/>
    <w:multiLevelType w:val="multilevel"/>
    <w:tmpl w:val="5AE6B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389262C"/>
    <w:multiLevelType w:val="multilevel"/>
    <w:tmpl w:val="5DCA6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4024001"/>
    <w:multiLevelType w:val="multilevel"/>
    <w:tmpl w:val="48765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41777E7"/>
    <w:multiLevelType w:val="multilevel"/>
    <w:tmpl w:val="4D262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42A3A41"/>
    <w:multiLevelType w:val="multilevel"/>
    <w:tmpl w:val="0EA8A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46F2A68"/>
    <w:multiLevelType w:val="multilevel"/>
    <w:tmpl w:val="0E4CE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4C50219"/>
    <w:multiLevelType w:val="multilevel"/>
    <w:tmpl w:val="54F23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4E54B15"/>
    <w:multiLevelType w:val="multilevel"/>
    <w:tmpl w:val="42E6D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5127FFE"/>
    <w:multiLevelType w:val="multilevel"/>
    <w:tmpl w:val="1E284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52C7C3B"/>
    <w:multiLevelType w:val="multilevel"/>
    <w:tmpl w:val="491E6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5336F48"/>
    <w:multiLevelType w:val="multilevel"/>
    <w:tmpl w:val="CA6A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57273AC"/>
    <w:multiLevelType w:val="hybridMultilevel"/>
    <w:tmpl w:val="BB1CC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C00A1E"/>
    <w:multiLevelType w:val="multilevel"/>
    <w:tmpl w:val="C87A6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86D3F2D"/>
    <w:multiLevelType w:val="multilevel"/>
    <w:tmpl w:val="B49A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8715BC2"/>
    <w:multiLevelType w:val="multilevel"/>
    <w:tmpl w:val="B83A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8884003"/>
    <w:multiLevelType w:val="multilevel"/>
    <w:tmpl w:val="FE686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8DC6243"/>
    <w:multiLevelType w:val="multilevel"/>
    <w:tmpl w:val="F5F66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96B6543"/>
    <w:multiLevelType w:val="multilevel"/>
    <w:tmpl w:val="E9DC1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9854A57"/>
    <w:multiLevelType w:val="multilevel"/>
    <w:tmpl w:val="64EC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9A461A4"/>
    <w:multiLevelType w:val="hybridMultilevel"/>
    <w:tmpl w:val="22BCF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9B91661"/>
    <w:multiLevelType w:val="multilevel"/>
    <w:tmpl w:val="91145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A5613AE"/>
    <w:multiLevelType w:val="multilevel"/>
    <w:tmpl w:val="63FC4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B6D4ABA"/>
    <w:multiLevelType w:val="hybridMultilevel"/>
    <w:tmpl w:val="24B22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B73460A"/>
    <w:multiLevelType w:val="multilevel"/>
    <w:tmpl w:val="3BE6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C0A51E5"/>
    <w:multiLevelType w:val="multilevel"/>
    <w:tmpl w:val="24EA7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D0E5670"/>
    <w:multiLevelType w:val="multilevel"/>
    <w:tmpl w:val="86665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D5F0692"/>
    <w:multiLevelType w:val="multilevel"/>
    <w:tmpl w:val="607CF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D9522F3"/>
    <w:multiLevelType w:val="multilevel"/>
    <w:tmpl w:val="ED40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E6A734B"/>
    <w:multiLevelType w:val="multilevel"/>
    <w:tmpl w:val="A9E4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ED80876"/>
    <w:multiLevelType w:val="multilevel"/>
    <w:tmpl w:val="7E841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F2F7EEF"/>
    <w:multiLevelType w:val="multilevel"/>
    <w:tmpl w:val="C71C1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F566036"/>
    <w:multiLevelType w:val="multilevel"/>
    <w:tmpl w:val="98A4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F97196F"/>
    <w:multiLevelType w:val="multilevel"/>
    <w:tmpl w:val="B8343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FA3738E"/>
    <w:multiLevelType w:val="multilevel"/>
    <w:tmpl w:val="D72C2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00C1C28"/>
    <w:multiLevelType w:val="multilevel"/>
    <w:tmpl w:val="A2D43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0807EB2"/>
    <w:multiLevelType w:val="multilevel"/>
    <w:tmpl w:val="A7EE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10B505F"/>
    <w:multiLevelType w:val="multilevel"/>
    <w:tmpl w:val="16901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1881307"/>
    <w:multiLevelType w:val="multilevel"/>
    <w:tmpl w:val="55BEE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18E02CC"/>
    <w:multiLevelType w:val="hybridMultilevel"/>
    <w:tmpl w:val="04207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1F162F1"/>
    <w:multiLevelType w:val="multilevel"/>
    <w:tmpl w:val="89EC9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21536D9"/>
    <w:multiLevelType w:val="multilevel"/>
    <w:tmpl w:val="DB806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21B2340"/>
    <w:multiLevelType w:val="multilevel"/>
    <w:tmpl w:val="162C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4307925"/>
    <w:multiLevelType w:val="multilevel"/>
    <w:tmpl w:val="979EF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4B330A2"/>
    <w:multiLevelType w:val="multilevel"/>
    <w:tmpl w:val="65F6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6C22215"/>
    <w:multiLevelType w:val="multilevel"/>
    <w:tmpl w:val="6C94F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6EE3807"/>
    <w:multiLevelType w:val="multilevel"/>
    <w:tmpl w:val="576E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74A7C82"/>
    <w:multiLevelType w:val="multilevel"/>
    <w:tmpl w:val="948A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74B135D"/>
    <w:multiLevelType w:val="multilevel"/>
    <w:tmpl w:val="2848C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8F32E78"/>
    <w:multiLevelType w:val="multilevel"/>
    <w:tmpl w:val="CC6CD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A857AA3"/>
    <w:multiLevelType w:val="multilevel"/>
    <w:tmpl w:val="21BC7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AE377D4"/>
    <w:multiLevelType w:val="multilevel"/>
    <w:tmpl w:val="A426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C755245"/>
    <w:multiLevelType w:val="multilevel"/>
    <w:tmpl w:val="EDD00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E274424"/>
    <w:multiLevelType w:val="multilevel"/>
    <w:tmpl w:val="B91E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F034E19"/>
    <w:multiLevelType w:val="multilevel"/>
    <w:tmpl w:val="89EC9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FAB74DC"/>
    <w:multiLevelType w:val="multilevel"/>
    <w:tmpl w:val="E30C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049234B"/>
    <w:multiLevelType w:val="multilevel"/>
    <w:tmpl w:val="6ED8B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05A2C8C"/>
    <w:multiLevelType w:val="multilevel"/>
    <w:tmpl w:val="56403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0601F19"/>
    <w:multiLevelType w:val="multilevel"/>
    <w:tmpl w:val="88CCA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0CB215A"/>
    <w:multiLevelType w:val="multilevel"/>
    <w:tmpl w:val="5CB2A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1007AD0"/>
    <w:multiLevelType w:val="hybridMultilevel"/>
    <w:tmpl w:val="9BC8C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12649D1"/>
    <w:multiLevelType w:val="hybridMultilevel"/>
    <w:tmpl w:val="5694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17F16BB"/>
    <w:multiLevelType w:val="multilevel"/>
    <w:tmpl w:val="65F6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1D90020"/>
    <w:multiLevelType w:val="multilevel"/>
    <w:tmpl w:val="E710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1E25FD7"/>
    <w:multiLevelType w:val="multilevel"/>
    <w:tmpl w:val="19D42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26F0686"/>
    <w:multiLevelType w:val="multilevel"/>
    <w:tmpl w:val="CB0C2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2F942F6"/>
    <w:multiLevelType w:val="multilevel"/>
    <w:tmpl w:val="17C40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3046B3F"/>
    <w:multiLevelType w:val="multilevel"/>
    <w:tmpl w:val="610A3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40C6262"/>
    <w:multiLevelType w:val="multilevel"/>
    <w:tmpl w:val="1DE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57F79FE"/>
    <w:multiLevelType w:val="multilevel"/>
    <w:tmpl w:val="8A3EF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5A549F1"/>
    <w:multiLevelType w:val="multilevel"/>
    <w:tmpl w:val="65F6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5E55128"/>
    <w:multiLevelType w:val="multilevel"/>
    <w:tmpl w:val="85EE8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6B8689E"/>
    <w:multiLevelType w:val="multilevel"/>
    <w:tmpl w:val="93E6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6D96814"/>
    <w:multiLevelType w:val="multilevel"/>
    <w:tmpl w:val="26DAB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72F53A6"/>
    <w:multiLevelType w:val="multilevel"/>
    <w:tmpl w:val="7A36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85C6E26"/>
    <w:multiLevelType w:val="multilevel"/>
    <w:tmpl w:val="08B8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87B7657"/>
    <w:multiLevelType w:val="multilevel"/>
    <w:tmpl w:val="81D40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8D864CE"/>
    <w:multiLevelType w:val="multilevel"/>
    <w:tmpl w:val="1C487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914695E"/>
    <w:multiLevelType w:val="multilevel"/>
    <w:tmpl w:val="16FE9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9262441"/>
    <w:multiLevelType w:val="hybridMultilevel"/>
    <w:tmpl w:val="F72E6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9441B11"/>
    <w:multiLevelType w:val="multilevel"/>
    <w:tmpl w:val="371C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A894B4B"/>
    <w:multiLevelType w:val="multilevel"/>
    <w:tmpl w:val="A6AE0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ADC4D2A"/>
    <w:multiLevelType w:val="hybridMultilevel"/>
    <w:tmpl w:val="1A3AA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B642729"/>
    <w:multiLevelType w:val="multilevel"/>
    <w:tmpl w:val="2662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B6F4F7D"/>
    <w:multiLevelType w:val="multilevel"/>
    <w:tmpl w:val="7132E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D9F32D3"/>
    <w:multiLevelType w:val="multilevel"/>
    <w:tmpl w:val="152EC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DA34C41"/>
    <w:multiLevelType w:val="multilevel"/>
    <w:tmpl w:val="4296E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DF1765F"/>
    <w:multiLevelType w:val="multilevel"/>
    <w:tmpl w:val="B5C61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F4A36D4"/>
    <w:multiLevelType w:val="multilevel"/>
    <w:tmpl w:val="62188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FE32AAB"/>
    <w:multiLevelType w:val="multilevel"/>
    <w:tmpl w:val="55AAC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057062D"/>
    <w:multiLevelType w:val="hybridMultilevel"/>
    <w:tmpl w:val="3182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06231FF"/>
    <w:multiLevelType w:val="multilevel"/>
    <w:tmpl w:val="5B985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09968AB"/>
    <w:multiLevelType w:val="multilevel"/>
    <w:tmpl w:val="76F4D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0C50173"/>
    <w:multiLevelType w:val="multilevel"/>
    <w:tmpl w:val="9A66A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0EA7F86"/>
    <w:multiLevelType w:val="multilevel"/>
    <w:tmpl w:val="0EBCC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2766400"/>
    <w:multiLevelType w:val="multilevel"/>
    <w:tmpl w:val="2D1A9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3F95922"/>
    <w:multiLevelType w:val="multilevel"/>
    <w:tmpl w:val="6AC0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4A41BAD"/>
    <w:multiLevelType w:val="multilevel"/>
    <w:tmpl w:val="DDAC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4CF7417"/>
    <w:multiLevelType w:val="multilevel"/>
    <w:tmpl w:val="B4325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512797D"/>
    <w:multiLevelType w:val="multilevel"/>
    <w:tmpl w:val="E38C2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45824D42"/>
    <w:multiLevelType w:val="multilevel"/>
    <w:tmpl w:val="36663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59A7A5E"/>
    <w:multiLevelType w:val="hybridMultilevel"/>
    <w:tmpl w:val="7DF24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5B8541D"/>
    <w:multiLevelType w:val="multilevel"/>
    <w:tmpl w:val="5BCE4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67B11DF"/>
    <w:multiLevelType w:val="hybridMultilevel"/>
    <w:tmpl w:val="A88A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6B53F70"/>
    <w:multiLevelType w:val="multilevel"/>
    <w:tmpl w:val="BF42E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7683158"/>
    <w:multiLevelType w:val="hybridMultilevel"/>
    <w:tmpl w:val="79C0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1A62C5"/>
    <w:multiLevelType w:val="multilevel"/>
    <w:tmpl w:val="FAAE7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8AD626C"/>
    <w:multiLevelType w:val="multilevel"/>
    <w:tmpl w:val="0ABE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9B32BCB"/>
    <w:multiLevelType w:val="multilevel"/>
    <w:tmpl w:val="A9EEB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A086B85"/>
    <w:multiLevelType w:val="multilevel"/>
    <w:tmpl w:val="55369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A642FB9"/>
    <w:multiLevelType w:val="multilevel"/>
    <w:tmpl w:val="2034B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A7D713D"/>
    <w:multiLevelType w:val="multilevel"/>
    <w:tmpl w:val="1DCE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BA53FFB"/>
    <w:multiLevelType w:val="multilevel"/>
    <w:tmpl w:val="8AF2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C814537"/>
    <w:multiLevelType w:val="multilevel"/>
    <w:tmpl w:val="20FA7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C8836BF"/>
    <w:multiLevelType w:val="multilevel"/>
    <w:tmpl w:val="F5B4C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D050DF9"/>
    <w:multiLevelType w:val="multilevel"/>
    <w:tmpl w:val="583ED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D101702"/>
    <w:multiLevelType w:val="multilevel"/>
    <w:tmpl w:val="A05ED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4DC8462D"/>
    <w:multiLevelType w:val="multilevel"/>
    <w:tmpl w:val="C3D69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E444C66"/>
    <w:multiLevelType w:val="multilevel"/>
    <w:tmpl w:val="4666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F2C0C2B"/>
    <w:multiLevelType w:val="multilevel"/>
    <w:tmpl w:val="E8F0D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F9418A0"/>
    <w:multiLevelType w:val="multilevel"/>
    <w:tmpl w:val="C554A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050653C"/>
    <w:multiLevelType w:val="multilevel"/>
    <w:tmpl w:val="1C30A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0EA56C5"/>
    <w:multiLevelType w:val="multilevel"/>
    <w:tmpl w:val="1140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1696F39"/>
    <w:multiLevelType w:val="multilevel"/>
    <w:tmpl w:val="65F8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1ED2BD5"/>
    <w:multiLevelType w:val="multilevel"/>
    <w:tmpl w:val="8A6E3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5222166A"/>
    <w:multiLevelType w:val="multilevel"/>
    <w:tmpl w:val="0C989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2873FE5"/>
    <w:multiLevelType w:val="hybridMultilevel"/>
    <w:tmpl w:val="F9E0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3041953"/>
    <w:multiLevelType w:val="multilevel"/>
    <w:tmpl w:val="6E50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3413E26"/>
    <w:multiLevelType w:val="multilevel"/>
    <w:tmpl w:val="16484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53496449"/>
    <w:multiLevelType w:val="multilevel"/>
    <w:tmpl w:val="12909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3E0004B"/>
    <w:multiLevelType w:val="multilevel"/>
    <w:tmpl w:val="BBFEA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54D950F5"/>
    <w:multiLevelType w:val="multilevel"/>
    <w:tmpl w:val="2104F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553A4BDC"/>
    <w:multiLevelType w:val="multilevel"/>
    <w:tmpl w:val="E3583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55F44B5B"/>
    <w:multiLevelType w:val="multilevel"/>
    <w:tmpl w:val="5956B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62E621E"/>
    <w:multiLevelType w:val="multilevel"/>
    <w:tmpl w:val="A9442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6BC278B"/>
    <w:multiLevelType w:val="multilevel"/>
    <w:tmpl w:val="7F98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56D978D1"/>
    <w:multiLevelType w:val="multilevel"/>
    <w:tmpl w:val="97C2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57356753"/>
    <w:multiLevelType w:val="multilevel"/>
    <w:tmpl w:val="640A5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576B6B70"/>
    <w:multiLevelType w:val="multilevel"/>
    <w:tmpl w:val="0C881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579B2DBD"/>
    <w:multiLevelType w:val="hybridMultilevel"/>
    <w:tmpl w:val="B06E1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83827A3"/>
    <w:multiLevelType w:val="multilevel"/>
    <w:tmpl w:val="BBC64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590C5DAB"/>
    <w:multiLevelType w:val="multilevel"/>
    <w:tmpl w:val="4BF0C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59E446C3"/>
    <w:multiLevelType w:val="multilevel"/>
    <w:tmpl w:val="BD061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5A704BC8"/>
    <w:multiLevelType w:val="multilevel"/>
    <w:tmpl w:val="1C28A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5B592CA7"/>
    <w:multiLevelType w:val="multilevel"/>
    <w:tmpl w:val="93525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5BCC5FA6"/>
    <w:multiLevelType w:val="multilevel"/>
    <w:tmpl w:val="66FC3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5BEF21A4"/>
    <w:multiLevelType w:val="multilevel"/>
    <w:tmpl w:val="8F02B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5D750929"/>
    <w:multiLevelType w:val="multilevel"/>
    <w:tmpl w:val="40FA3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5E18038A"/>
    <w:multiLevelType w:val="multilevel"/>
    <w:tmpl w:val="0BF03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5E6C2310"/>
    <w:multiLevelType w:val="multilevel"/>
    <w:tmpl w:val="9D08B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EA47514"/>
    <w:multiLevelType w:val="multilevel"/>
    <w:tmpl w:val="874E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ED274F8"/>
    <w:multiLevelType w:val="multilevel"/>
    <w:tmpl w:val="57C6C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5F091DE2"/>
    <w:multiLevelType w:val="multilevel"/>
    <w:tmpl w:val="49B07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5FF91B5F"/>
    <w:multiLevelType w:val="multilevel"/>
    <w:tmpl w:val="7566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0822978"/>
    <w:multiLevelType w:val="multilevel"/>
    <w:tmpl w:val="1A466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0BC682A"/>
    <w:multiLevelType w:val="multilevel"/>
    <w:tmpl w:val="9EC0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10836FC"/>
    <w:multiLevelType w:val="multilevel"/>
    <w:tmpl w:val="2E0E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611E7671"/>
    <w:multiLevelType w:val="multilevel"/>
    <w:tmpl w:val="2D3A9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61C9320C"/>
    <w:multiLevelType w:val="multilevel"/>
    <w:tmpl w:val="57EA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622E5A33"/>
    <w:multiLevelType w:val="multilevel"/>
    <w:tmpl w:val="3EFC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62BE5DC5"/>
    <w:multiLevelType w:val="multilevel"/>
    <w:tmpl w:val="1DE2E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63435960"/>
    <w:multiLevelType w:val="multilevel"/>
    <w:tmpl w:val="4CD85B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63772ABF"/>
    <w:multiLevelType w:val="multilevel"/>
    <w:tmpl w:val="20605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63AC0CC0"/>
    <w:multiLevelType w:val="multilevel"/>
    <w:tmpl w:val="9EC2E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3C36BA6"/>
    <w:multiLevelType w:val="hybridMultilevel"/>
    <w:tmpl w:val="FC00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43F1BB1"/>
    <w:multiLevelType w:val="multilevel"/>
    <w:tmpl w:val="F39A1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4BC5C82"/>
    <w:multiLevelType w:val="multilevel"/>
    <w:tmpl w:val="4B2E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64D35021"/>
    <w:multiLevelType w:val="multilevel"/>
    <w:tmpl w:val="9EA0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64F60CF4"/>
    <w:multiLevelType w:val="multilevel"/>
    <w:tmpl w:val="3EF25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657E7174"/>
    <w:multiLevelType w:val="multilevel"/>
    <w:tmpl w:val="8D207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65CA3FA6"/>
    <w:multiLevelType w:val="multilevel"/>
    <w:tmpl w:val="FC18D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66811D96"/>
    <w:multiLevelType w:val="multilevel"/>
    <w:tmpl w:val="9AD0B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6884D55"/>
    <w:multiLevelType w:val="multilevel"/>
    <w:tmpl w:val="F61A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6B15FF9"/>
    <w:multiLevelType w:val="multilevel"/>
    <w:tmpl w:val="5CD02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67352112"/>
    <w:multiLevelType w:val="multilevel"/>
    <w:tmpl w:val="BC3E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67DD5E4E"/>
    <w:multiLevelType w:val="multilevel"/>
    <w:tmpl w:val="27AE9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68961EC7"/>
    <w:multiLevelType w:val="multilevel"/>
    <w:tmpl w:val="C38EB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68D874B5"/>
    <w:multiLevelType w:val="hybridMultilevel"/>
    <w:tmpl w:val="3CCCA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8E01F56"/>
    <w:multiLevelType w:val="multilevel"/>
    <w:tmpl w:val="C990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68FE138B"/>
    <w:multiLevelType w:val="multilevel"/>
    <w:tmpl w:val="E0A0D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693D109F"/>
    <w:multiLevelType w:val="multilevel"/>
    <w:tmpl w:val="CFCA2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6958227F"/>
    <w:multiLevelType w:val="multilevel"/>
    <w:tmpl w:val="426E0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9E41B24"/>
    <w:multiLevelType w:val="multilevel"/>
    <w:tmpl w:val="F8A47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6B1C579F"/>
    <w:multiLevelType w:val="hybridMultilevel"/>
    <w:tmpl w:val="8910B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1" w15:restartNumberingAfterBreak="0">
    <w:nsid w:val="6BC23254"/>
    <w:multiLevelType w:val="multilevel"/>
    <w:tmpl w:val="89EC9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6C9C5DA4"/>
    <w:multiLevelType w:val="multilevel"/>
    <w:tmpl w:val="577A5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6F0741FC"/>
    <w:multiLevelType w:val="multilevel"/>
    <w:tmpl w:val="4150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6FAE3663"/>
    <w:multiLevelType w:val="multilevel"/>
    <w:tmpl w:val="7988F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70175F11"/>
    <w:multiLevelType w:val="multilevel"/>
    <w:tmpl w:val="D7B61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70DB63CE"/>
    <w:multiLevelType w:val="multilevel"/>
    <w:tmpl w:val="2312B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70E7274F"/>
    <w:multiLevelType w:val="multilevel"/>
    <w:tmpl w:val="7D826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718F5B4C"/>
    <w:multiLevelType w:val="multilevel"/>
    <w:tmpl w:val="6272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71A63C2F"/>
    <w:multiLevelType w:val="multilevel"/>
    <w:tmpl w:val="1466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71CC5C9D"/>
    <w:multiLevelType w:val="multilevel"/>
    <w:tmpl w:val="8C88B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72131BE4"/>
    <w:multiLevelType w:val="multilevel"/>
    <w:tmpl w:val="5A061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72266FB8"/>
    <w:multiLevelType w:val="multilevel"/>
    <w:tmpl w:val="4DA29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726606F9"/>
    <w:multiLevelType w:val="multilevel"/>
    <w:tmpl w:val="59349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72F50248"/>
    <w:multiLevelType w:val="multilevel"/>
    <w:tmpl w:val="7E0AD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736374A3"/>
    <w:multiLevelType w:val="multilevel"/>
    <w:tmpl w:val="E0B2B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73B07CE1"/>
    <w:multiLevelType w:val="multilevel"/>
    <w:tmpl w:val="4D788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745C2E4E"/>
    <w:multiLevelType w:val="multilevel"/>
    <w:tmpl w:val="3894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75F1714D"/>
    <w:multiLevelType w:val="multilevel"/>
    <w:tmpl w:val="ABCC2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767E02B8"/>
    <w:multiLevelType w:val="multilevel"/>
    <w:tmpl w:val="D7F0A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788312A6"/>
    <w:multiLevelType w:val="multilevel"/>
    <w:tmpl w:val="4760B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7A1C6597"/>
    <w:multiLevelType w:val="hybridMultilevel"/>
    <w:tmpl w:val="2EF24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A2F3165"/>
    <w:multiLevelType w:val="multilevel"/>
    <w:tmpl w:val="47724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7A5F69C0"/>
    <w:multiLevelType w:val="multilevel"/>
    <w:tmpl w:val="757A2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7B1B7C05"/>
    <w:multiLevelType w:val="multilevel"/>
    <w:tmpl w:val="3F68C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7B21000E"/>
    <w:multiLevelType w:val="multilevel"/>
    <w:tmpl w:val="AB8EF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7C5767F7"/>
    <w:multiLevelType w:val="multilevel"/>
    <w:tmpl w:val="52223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7D1C5DDC"/>
    <w:multiLevelType w:val="multilevel"/>
    <w:tmpl w:val="F704E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8444687">
    <w:abstractNumId w:val="92"/>
  </w:num>
  <w:num w:numId="2" w16cid:durableId="1348866228">
    <w:abstractNumId w:val="57"/>
  </w:num>
  <w:num w:numId="3" w16cid:durableId="1583025935">
    <w:abstractNumId w:val="1"/>
  </w:num>
  <w:num w:numId="4" w16cid:durableId="1959604271">
    <w:abstractNumId w:val="213"/>
  </w:num>
  <w:num w:numId="5" w16cid:durableId="200555314">
    <w:abstractNumId w:val="126"/>
  </w:num>
  <w:num w:numId="6" w16cid:durableId="595945619">
    <w:abstractNumId w:val="132"/>
  </w:num>
  <w:num w:numId="7" w16cid:durableId="2061517933">
    <w:abstractNumId w:val="247"/>
  </w:num>
  <w:num w:numId="8" w16cid:durableId="835878550">
    <w:abstractNumId w:val="135"/>
  </w:num>
  <w:num w:numId="9" w16cid:durableId="616983209">
    <w:abstractNumId w:val="83"/>
  </w:num>
  <w:num w:numId="10" w16cid:durableId="36198120">
    <w:abstractNumId w:val="77"/>
  </w:num>
  <w:num w:numId="11" w16cid:durableId="912933241">
    <w:abstractNumId w:val="236"/>
  </w:num>
  <w:num w:numId="12" w16cid:durableId="226691755">
    <w:abstractNumId w:val="79"/>
  </w:num>
  <w:num w:numId="13" w16cid:durableId="2023822148">
    <w:abstractNumId w:val="235"/>
  </w:num>
  <w:num w:numId="14" w16cid:durableId="46993419">
    <w:abstractNumId w:val="146"/>
  </w:num>
  <w:num w:numId="15" w16cid:durableId="2083987137">
    <w:abstractNumId w:val="68"/>
  </w:num>
  <w:num w:numId="16" w16cid:durableId="1567256873">
    <w:abstractNumId w:val="172"/>
  </w:num>
  <w:num w:numId="17" w16cid:durableId="670835601">
    <w:abstractNumId w:val="93"/>
  </w:num>
  <w:num w:numId="18" w16cid:durableId="897976649">
    <w:abstractNumId w:val="50"/>
  </w:num>
  <w:num w:numId="19" w16cid:durableId="108814832">
    <w:abstractNumId w:val="45"/>
  </w:num>
  <w:num w:numId="20" w16cid:durableId="935595288">
    <w:abstractNumId w:val="74"/>
  </w:num>
  <w:num w:numId="21" w16cid:durableId="1021928997">
    <w:abstractNumId w:val="203"/>
  </w:num>
  <w:num w:numId="22" w16cid:durableId="509413149">
    <w:abstractNumId w:val="181"/>
  </w:num>
  <w:num w:numId="23" w16cid:durableId="764038805">
    <w:abstractNumId w:val="40"/>
  </w:num>
  <w:num w:numId="24" w16cid:durableId="791829404">
    <w:abstractNumId w:val="208"/>
  </w:num>
  <w:num w:numId="25" w16cid:durableId="148710862">
    <w:abstractNumId w:val="115"/>
  </w:num>
  <w:num w:numId="26" w16cid:durableId="1911113672">
    <w:abstractNumId w:val="209"/>
  </w:num>
  <w:num w:numId="27" w16cid:durableId="1801877369">
    <w:abstractNumId w:val="33"/>
  </w:num>
  <w:num w:numId="28" w16cid:durableId="1202742986">
    <w:abstractNumId w:val="114"/>
  </w:num>
  <w:num w:numId="29" w16cid:durableId="249585499">
    <w:abstractNumId w:val="43"/>
  </w:num>
  <w:num w:numId="30" w16cid:durableId="1091657540">
    <w:abstractNumId w:val="200"/>
  </w:num>
  <w:num w:numId="31" w16cid:durableId="324095283">
    <w:abstractNumId w:val="211"/>
  </w:num>
  <w:num w:numId="32" w16cid:durableId="378092734">
    <w:abstractNumId w:val="161"/>
  </w:num>
  <w:num w:numId="33" w16cid:durableId="945887919">
    <w:abstractNumId w:val="12"/>
  </w:num>
  <w:num w:numId="34" w16cid:durableId="508181291">
    <w:abstractNumId w:val="188"/>
  </w:num>
  <w:num w:numId="35" w16cid:durableId="945622553">
    <w:abstractNumId w:val="99"/>
  </w:num>
  <w:num w:numId="36" w16cid:durableId="25954769">
    <w:abstractNumId w:val="160"/>
  </w:num>
  <w:num w:numId="37" w16cid:durableId="168638024">
    <w:abstractNumId w:val="165"/>
  </w:num>
  <w:num w:numId="38" w16cid:durableId="850412297">
    <w:abstractNumId w:val="81"/>
  </w:num>
  <w:num w:numId="39" w16cid:durableId="185870944">
    <w:abstractNumId w:val="6"/>
  </w:num>
  <w:num w:numId="40" w16cid:durableId="1555576279">
    <w:abstractNumId w:val="123"/>
  </w:num>
  <w:num w:numId="41" w16cid:durableId="1503542305">
    <w:abstractNumId w:val="205"/>
  </w:num>
  <w:num w:numId="42" w16cid:durableId="1621691379">
    <w:abstractNumId w:val="28"/>
  </w:num>
  <w:num w:numId="43" w16cid:durableId="766777118">
    <w:abstractNumId w:val="88"/>
  </w:num>
  <w:num w:numId="44" w16cid:durableId="1841969030">
    <w:abstractNumId w:val="66"/>
  </w:num>
  <w:num w:numId="45" w16cid:durableId="1746757790">
    <w:abstractNumId w:val="198"/>
  </w:num>
  <w:num w:numId="46" w16cid:durableId="1221791072">
    <w:abstractNumId w:val="42"/>
  </w:num>
  <w:num w:numId="47" w16cid:durableId="971710015">
    <w:abstractNumId w:val="157"/>
  </w:num>
  <w:num w:numId="48" w16cid:durableId="934241566">
    <w:abstractNumId w:val="34"/>
  </w:num>
  <w:num w:numId="49" w16cid:durableId="1164977657">
    <w:abstractNumId w:val="226"/>
  </w:num>
  <w:num w:numId="50" w16cid:durableId="1057775588">
    <w:abstractNumId w:val="227"/>
  </w:num>
  <w:num w:numId="51" w16cid:durableId="1826581149">
    <w:abstractNumId w:val="108"/>
  </w:num>
  <w:num w:numId="52" w16cid:durableId="385567787">
    <w:abstractNumId w:val="151"/>
  </w:num>
  <w:num w:numId="53" w16cid:durableId="802818810">
    <w:abstractNumId w:val="187"/>
  </w:num>
  <w:num w:numId="54" w16cid:durableId="927539377">
    <w:abstractNumId w:val="149"/>
  </w:num>
  <w:num w:numId="55" w16cid:durableId="1822891308">
    <w:abstractNumId w:val="185"/>
  </w:num>
  <w:num w:numId="56" w16cid:durableId="1965889064">
    <w:abstractNumId w:val="199"/>
  </w:num>
  <w:num w:numId="57" w16cid:durableId="1853565191">
    <w:abstractNumId w:val="113"/>
  </w:num>
  <w:num w:numId="58" w16cid:durableId="1713533151">
    <w:abstractNumId w:val="103"/>
  </w:num>
  <w:num w:numId="59" w16cid:durableId="1063404463">
    <w:abstractNumId w:val="222"/>
  </w:num>
  <w:num w:numId="60" w16cid:durableId="54403526">
    <w:abstractNumId w:val="144"/>
  </w:num>
  <w:num w:numId="61" w16cid:durableId="1627857295">
    <w:abstractNumId w:val="35"/>
  </w:num>
  <w:num w:numId="62" w16cid:durableId="1120487937">
    <w:abstractNumId w:val="89"/>
  </w:num>
  <w:num w:numId="63" w16cid:durableId="1139493153">
    <w:abstractNumId w:val="137"/>
  </w:num>
  <w:num w:numId="64" w16cid:durableId="171720831">
    <w:abstractNumId w:val="87"/>
  </w:num>
  <w:num w:numId="65" w16cid:durableId="1978682225">
    <w:abstractNumId w:val="246"/>
  </w:num>
  <w:num w:numId="66" w16cid:durableId="691221397">
    <w:abstractNumId w:val="218"/>
  </w:num>
  <w:num w:numId="67" w16cid:durableId="1161776581">
    <w:abstractNumId w:val="111"/>
  </w:num>
  <w:num w:numId="68" w16cid:durableId="994799046">
    <w:abstractNumId w:val="153"/>
  </w:num>
  <w:num w:numId="69" w16cid:durableId="432625424">
    <w:abstractNumId w:val="26"/>
  </w:num>
  <w:num w:numId="70" w16cid:durableId="1010714805">
    <w:abstractNumId w:val="152"/>
  </w:num>
  <w:num w:numId="71" w16cid:durableId="1909608309">
    <w:abstractNumId w:val="65"/>
  </w:num>
  <w:num w:numId="72" w16cid:durableId="1134952847">
    <w:abstractNumId w:val="175"/>
  </w:num>
  <w:num w:numId="73" w16cid:durableId="1588920458">
    <w:abstractNumId w:val="155"/>
  </w:num>
  <w:num w:numId="74" w16cid:durableId="1560824572">
    <w:abstractNumId w:val="145"/>
  </w:num>
  <w:num w:numId="75" w16cid:durableId="2140412104">
    <w:abstractNumId w:val="190"/>
  </w:num>
  <w:num w:numId="76" w16cid:durableId="1937637906">
    <w:abstractNumId w:val="215"/>
  </w:num>
  <w:num w:numId="77" w16cid:durableId="1699618539">
    <w:abstractNumId w:val="8"/>
  </w:num>
  <w:num w:numId="78" w16cid:durableId="364134837">
    <w:abstractNumId w:val="52"/>
  </w:num>
  <w:num w:numId="79" w16cid:durableId="1454179232">
    <w:abstractNumId w:val="245"/>
  </w:num>
  <w:num w:numId="80" w16cid:durableId="139423368">
    <w:abstractNumId w:val="128"/>
  </w:num>
  <w:num w:numId="81" w16cid:durableId="2129466836">
    <w:abstractNumId w:val="95"/>
  </w:num>
  <w:num w:numId="82" w16cid:durableId="1194660300">
    <w:abstractNumId w:val="48"/>
  </w:num>
  <w:num w:numId="83" w16cid:durableId="2053113003">
    <w:abstractNumId w:val="120"/>
  </w:num>
  <w:num w:numId="84" w16cid:durableId="1063064987">
    <w:abstractNumId w:val="164"/>
  </w:num>
  <w:num w:numId="85" w16cid:durableId="1459647722">
    <w:abstractNumId w:val="17"/>
  </w:num>
  <w:num w:numId="86" w16cid:durableId="878014844">
    <w:abstractNumId w:val="30"/>
  </w:num>
  <w:num w:numId="87" w16cid:durableId="268860279">
    <w:abstractNumId w:val="64"/>
  </w:num>
  <w:num w:numId="88" w16cid:durableId="1990282003">
    <w:abstractNumId w:val="136"/>
  </w:num>
  <w:num w:numId="89" w16cid:durableId="1125612334">
    <w:abstractNumId w:val="212"/>
  </w:num>
  <w:num w:numId="90" w16cid:durableId="1822769179">
    <w:abstractNumId w:val="7"/>
  </w:num>
  <w:num w:numId="91" w16cid:durableId="2053263032">
    <w:abstractNumId w:val="228"/>
  </w:num>
  <w:num w:numId="92" w16cid:durableId="1549105146">
    <w:abstractNumId w:val="102"/>
  </w:num>
  <w:num w:numId="93" w16cid:durableId="135536409">
    <w:abstractNumId w:val="9"/>
  </w:num>
  <w:num w:numId="94" w16cid:durableId="1246837677">
    <w:abstractNumId w:val="104"/>
  </w:num>
  <w:num w:numId="95" w16cid:durableId="671225913">
    <w:abstractNumId w:val="86"/>
  </w:num>
  <w:num w:numId="96" w16cid:durableId="1002077466">
    <w:abstractNumId w:val="186"/>
  </w:num>
  <w:num w:numId="97" w16cid:durableId="272831097">
    <w:abstractNumId w:val="84"/>
  </w:num>
  <w:num w:numId="98" w16cid:durableId="1982618158">
    <w:abstractNumId w:val="219"/>
  </w:num>
  <w:num w:numId="99" w16cid:durableId="1118331932">
    <w:abstractNumId w:val="229"/>
  </w:num>
  <w:num w:numId="100" w16cid:durableId="1836339197">
    <w:abstractNumId w:val="178"/>
  </w:num>
  <w:num w:numId="101" w16cid:durableId="1752392512">
    <w:abstractNumId w:val="5"/>
  </w:num>
  <w:num w:numId="102" w16cid:durableId="15471109">
    <w:abstractNumId w:val="195"/>
  </w:num>
  <w:num w:numId="103" w16cid:durableId="1875118598">
    <w:abstractNumId w:val="3"/>
  </w:num>
  <w:num w:numId="104" w16cid:durableId="1348604946">
    <w:abstractNumId w:val="147"/>
  </w:num>
  <w:num w:numId="105" w16cid:durableId="67853038">
    <w:abstractNumId w:val="217"/>
  </w:num>
  <w:num w:numId="106" w16cid:durableId="986859761">
    <w:abstractNumId w:val="90"/>
  </w:num>
  <w:num w:numId="107" w16cid:durableId="156117195">
    <w:abstractNumId w:val="237"/>
  </w:num>
  <w:num w:numId="108" w16cid:durableId="1805806557">
    <w:abstractNumId w:val="94"/>
  </w:num>
  <w:num w:numId="109" w16cid:durableId="2025283360">
    <w:abstractNumId w:val="159"/>
  </w:num>
  <w:num w:numId="110" w16cid:durableId="660041010">
    <w:abstractNumId w:val="51"/>
  </w:num>
  <w:num w:numId="111" w16cid:durableId="1507089055">
    <w:abstractNumId w:val="96"/>
  </w:num>
  <w:num w:numId="112" w16cid:durableId="222525807">
    <w:abstractNumId w:val="131"/>
  </w:num>
  <w:num w:numId="113" w16cid:durableId="619606834">
    <w:abstractNumId w:val="216"/>
  </w:num>
  <w:num w:numId="114" w16cid:durableId="1505245336">
    <w:abstractNumId w:val="72"/>
  </w:num>
  <w:num w:numId="115" w16cid:durableId="1276211467">
    <w:abstractNumId w:val="177"/>
  </w:num>
  <w:num w:numId="116" w16cid:durableId="177696481">
    <w:abstractNumId w:val="20"/>
  </w:num>
  <w:num w:numId="117" w16cid:durableId="233663057">
    <w:abstractNumId w:val="19"/>
  </w:num>
  <w:num w:numId="118" w16cid:durableId="1671979166">
    <w:abstractNumId w:val="207"/>
  </w:num>
  <w:num w:numId="119" w16cid:durableId="1420561413">
    <w:abstractNumId w:val="210"/>
  </w:num>
  <w:num w:numId="120" w16cid:durableId="690497272">
    <w:abstractNumId w:val="184"/>
  </w:num>
  <w:num w:numId="121" w16cid:durableId="150951767">
    <w:abstractNumId w:val="44"/>
  </w:num>
  <w:num w:numId="122" w16cid:durableId="1482192335">
    <w:abstractNumId w:val="22"/>
  </w:num>
  <w:num w:numId="123" w16cid:durableId="449276204">
    <w:abstractNumId w:val="174"/>
  </w:num>
  <w:num w:numId="124" w16cid:durableId="240675272">
    <w:abstractNumId w:val="2"/>
  </w:num>
  <w:num w:numId="125" w16cid:durableId="604315294">
    <w:abstractNumId w:val="191"/>
  </w:num>
  <w:num w:numId="126" w16cid:durableId="1431584933">
    <w:abstractNumId w:val="69"/>
  </w:num>
  <w:num w:numId="127" w16cid:durableId="277685378">
    <w:abstractNumId w:val="46"/>
  </w:num>
  <w:num w:numId="128" w16cid:durableId="1283421837">
    <w:abstractNumId w:val="139"/>
  </w:num>
  <w:num w:numId="129" w16cid:durableId="897011330">
    <w:abstractNumId w:val="143"/>
  </w:num>
  <w:num w:numId="130" w16cid:durableId="1057703624">
    <w:abstractNumId w:val="82"/>
  </w:num>
  <w:num w:numId="131" w16cid:durableId="1716350601">
    <w:abstractNumId w:val="204"/>
  </w:num>
  <w:num w:numId="132" w16cid:durableId="1764180495">
    <w:abstractNumId w:val="234"/>
  </w:num>
  <w:num w:numId="133" w16cid:durableId="692268277">
    <w:abstractNumId w:val="4"/>
  </w:num>
  <w:num w:numId="134" w16cid:durableId="1805345103">
    <w:abstractNumId w:val="192"/>
  </w:num>
  <w:num w:numId="135" w16cid:durableId="505099968">
    <w:abstractNumId w:val="179"/>
  </w:num>
  <w:num w:numId="136" w16cid:durableId="1190605809">
    <w:abstractNumId w:val="27"/>
  </w:num>
  <w:num w:numId="137" w16cid:durableId="1781148273">
    <w:abstractNumId w:val="24"/>
  </w:num>
  <w:num w:numId="138" w16cid:durableId="1626618406">
    <w:abstractNumId w:val="197"/>
  </w:num>
  <w:num w:numId="139" w16cid:durableId="871653821">
    <w:abstractNumId w:val="232"/>
  </w:num>
  <w:num w:numId="140" w16cid:durableId="1822233877">
    <w:abstractNumId w:val="183"/>
  </w:num>
  <w:num w:numId="141" w16cid:durableId="154880702">
    <w:abstractNumId w:val="193"/>
  </w:num>
  <w:num w:numId="142" w16cid:durableId="1414278910">
    <w:abstractNumId w:val="21"/>
  </w:num>
  <w:num w:numId="143" w16cid:durableId="1489318888">
    <w:abstractNumId w:val="225"/>
  </w:num>
  <w:num w:numId="144" w16cid:durableId="976567814">
    <w:abstractNumId w:val="240"/>
  </w:num>
  <w:num w:numId="145" w16cid:durableId="1227645198">
    <w:abstractNumId w:val="125"/>
  </w:num>
  <w:num w:numId="146" w16cid:durableId="163712125">
    <w:abstractNumId w:val="0"/>
  </w:num>
  <w:num w:numId="147" w16cid:durableId="1599558668">
    <w:abstractNumId w:val="166"/>
  </w:num>
  <w:num w:numId="148" w16cid:durableId="611671543">
    <w:abstractNumId w:val="150"/>
  </w:num>
  <w:num w:numId="149" w16cid:durableId="1047877679">
    <w:abstractNumId w:val="49"/>
  </w:num>
  <w:num w:numId="150" w16cid:durableId="74135723">
    <w:abstractNumId w:val="167"/>
  </w:num>
  <w:num w:numId="151" w16cid:durableId="165099908">
    <w:abstractNumId w:val="148"/>
  </w:num>
  <w:num w:numId="152" w16cid:durableId="1138374775">
    <w:abstractNumId w:val="171"/>
  </w:num>
  <w:num w:numId="153" w16cid:durableId="316881903">
    <w:abstractNumId w:val="233"/>
  </w:num>
  <w:num w:numId="154" w16cid:durableId="901981503">
    <w:abstractNumId w:val="238"/>
  </w:num>
  <w:num w:numId="155" w16cid:durableId="312832591">
    <w:abstractNumId w:val="70"/>
  </w:num>
  <w:num w:numId="156" w16cid:durableId="1247112880">
    <w:abstractNumId w:val="39"/>
  </w:num>
  <w:num w:numId="157" w16cid:durableId="1388411167">
    <w:abstractNumId w:val="10"/>
  </w:num>
  <w:num w:numId="158" w16cid:durableId="725031459">
    <w:abstractNumId w:val="182"/>
  </w:num>
  <w:num w:numId="159" w16cid:durableId="1936983160">
    <w:abstractNumId w:val="223"/>
  </w:num>
  <w:num w:numId="160" w16cid:durableId="43413240">
    <w:abstractNumId w:val="73"/>
  </w:num>
  <w:num w:numId="161" w16cid:durableId="1112869603">
    <w:abstractNumId w:val="14"/>
  </w:num>
  <w:num w:numId="162" w16cid:durableId="2020808440">
    <w:abstractNumId w:val="31"/>
  </w:num>
  <w:num w:numId="163" w16cid:durableId="1679962453">
    <w:abstractNumId w:val="156"/>
  </w:num>
  <w:num w:numId="164" w16cid:durableId="1630166492">
    <w:abstractNumId w:val="105"/>
  </w:num>
  <w:num w:numId="165" w16cid:durableId="1987969568">
    <w:abstractNumId w:val="15"/>
  </w:num>
  <w:num w:numId="166" w16cid:durableId="1563757274">
    <w:abstractNumId w:val="38"/>
  </w:num>
  <w:num w:numId="167" w16cid:durableId="1228951295">
    <w:abstractNumId w:val="56"/>
  </w:num>
  <w:num w:numId="168" w16cid:durableId="484206145">
    <w:abstractNumId w:val="169"/>
  </w:num>
  <w:num w:numId="169" w16cid:durableId="376128616">
    <w:abstractNumId w:val="41"/>
  </w:num>
  <w:num w:numId="170" w16cid:durableId="859196802">
    <w:abstractNumId w:val="60"/>
  </w:num>
  <w:num w:numId="171" w16cid:durableId="1198393057">
    <w:abstractNumId w:val="154"/>
  </w:num>
  <w:num w:numId="172" w16cid:durableId="591161641">
    <w:abstractNumId w:val="168"/>
  </w:num>
  <w:num w:numId="173" w16cid:durableId="944046081">
    <w:abstractNumId w:val="63"/>
  </w:num>
  <w:num w:numId="174" w16cid:durableId="1073622776">
    <w:abstractNumId w:val="134"/>
  </w:num>
  <w:num w:numId="175" w16cid:durableId="123042792">
    <w:abstractNumId w:val="29"/>
  </w:num>
  <w:num w:numId="176" w16cid:durableId="359472446">
    <w:abstractNumId w:val="36"/>
  </w:num>
  <w:num w:numId="177" w16cid:durableId="922765435">
    <w:abstractNumId w:val="59"/>
  </w:num>
  <w:num w:numId="178" w16cid:durableId="237831895">
    <w:abstractNumId w:val="170"/>
  </w:num>
  <w:num w:numId="179" w16cid:durableId="1646163710">
    <w:abstractNumId w:val="32"/>
  </w:num>
  <w:num w:numId="180" w16cid:durableId="370224430">
    <w:abstractNumId w:val="158"/>
  </w:num>
  <w:num w:numId="181" w16cid:durableId="1029914452">
    <w:abstractNumId w:val="62"/>
  </w:num>
  <w:num w:numId="182" w16cid:durableId="716052979">
    <w:abstractNumId w:val="112"/>
  </w:num>
  <w:num w:numId="183" w16cid:durableId="144012310">
    <w:abstractNumId w:val="106"/>
  </w:num>
  <w:num w:numId="184" w16cid:durableId="1353192022">
    <w:abstractNumId w:val="100"/>
  </w:num>
  <w:num w:numId="185" w16cid:durableId="801459167">
    <w:abstractNumId w:val="13"/>
  </w:num>
  <w:num w:numId="186" w16cid:durableId="1588150860">
    <w:abstractNumId w:val="189"/>
  </w:num>
  <w:num w:numId="187" w16cid:durableId="1961303191">
    <w:abstractNumId w:val="53"/>
  </w:num>
  <w:num w:numId="188" w16cid:durableId="1211309833">
    <w:abstractNumId w:val="37"/>
  </w:num>
  <w:num w:numId="189" w16cid:durableId="860781255">
    <w:abstractNumId w:val="141"/>
  </w:num>
  <w:num w:numId="190" w16cid:durableId="2001688933">
    <w:abstractNumId w:val="124"/>
  </w:num>
  <w:num w:numId="191" w16cid:durableId="1927108372">
    <w:abstractNumId w:val="78"/>
  </w:num>
  <w:num w:numId="192" w16cid:durableId="919563150">
    <w:abstractNumId w:val="180"/>
  </w:num>
  <w:num w:numId="193" w16cid:durableId="365446721">
    <w:abstractNumId w:val="196"/>
  </w:num>
  <w:num w:numId="194" w16cid:durableId="450053853">
    <w:abstractNumId w:val="239"/>
  </w:num>
  <w:num w:numId="195" w16cid:durableId="1572236377">
    <w:abstractNumId w:val="109"/>
  </w:num>
  <w:num w:numId="196" w16cid:durableId="1223176402">
    <w:abstractNumId w:val="25"/>
  </w:num>
  <w:num w:numId="197" w16cid:durableId="1145661041">
    <w:abstractNumId w:val="61"/>
  </w:num>
  <w:num w:numId="198" w16cid:durableId="1521317183">
    <w:abstractNumId w:val="110"/>
  </w:num>
  <w:num w:numId="199" w16cid:durableId="1424573191">
    <w:abstractNumId w:val="133"/>
  </w:num>
  <w:num w:numId="200" w16cid:durableId="885065278">
    <w:abstractNumId w:val="118"/>
  </w:num>
  <w:num w:numId="201" w16cid:durableId="493034913">
    <w:abstractNumId w:val="16"/>
  </w:num>
  <w:num w:numId="202" w16cid:durableId="204412204">
    <w:abstractNumId w:val="173"/>
  </w:num>
  <w:num w:numId="203" w16cid:durableId="1203862028">
    <w:abstractNumId w:val="194"/>
  </w:num>
  <w:num w:numId="204" w16cid:durableId="596404043">
    <w:abstractNumId w:val="244"/>
  </w:num>
  <w:num w:numId="205" w16cid:durableId="1895969835">
    <w:abstractNumId w:val="224"/>
  </w:num>
  <w:num w:numId="206" w16cid:durableId="682635264">
    <w:abstractNumId w:val="101"/>
  </w:num>
  <w:num w:numId="207" w16cid:durableId="1845897244">
    <w:abstractNumId w:val="67"/>
  </w:num>
  <w:num w:numId="208" w16cid:durableId="886143162">
    <w:abstractNumId w:val="202"/>
  </w:num>
  <w:num w:numId="209" w16cid:durableId="1451895282">
    <w:abstractNumId w:val="162"/>
  </w:num>
  <w:num w:numId="210" w16cid:durableId="502014961">
    <w:abstractNumId w:val="230"/>
  </w:num>
  <w:num w:numId="211" w16cid:durableId="1247962415">
    <w:abstractNumId w:val="130"/>
  </w:num>
  <w:num w:numId="212" w16cid:durableId="633830460">
    <w:abstractNumId w:val="54"/>
  </w:num>
  <w:num w:numId="213" w16cid:durableId="1035470725">
    <w:abstractNumId w:val="206"/>
  </w:num>
  <w:num w:numId="214" w16cid:durableId="1451044456">
    <w:abstractNumId w:val="121"/>
  </w:num>
  <w:num w:numId="215" w16cid:durableId="1110667703">
    <w:abstractNumId w:val="129"/>
  </w:num>
  <w:num w:numId="216" w16cid:durableId="1823961048">
    <w:abstractNumId w:val="231"/>
  </w:num>
  <w:num w:numId="217" w16cid:durableId="1193422453">
    <w:abstractNumId w:val="242"/>
  </w:num>
  <w:num w:numId="218" w16cid:durableId="202600993">
    <w:abstractNumId w:val="11"/>
  </w:num>
  <w:num w:numId="219" w16cid:durableId="1071269971">
    <w:abstractNumId w:val="122"/>
  </w:num>
  <w:num w:numId="220" w16cid:durableId="1766261778">
    <w:abstractNumId w:val="140"/>
  </w:num>
  <w:num w:numId="221" w16cid:durableId="2046328014">
    <w:abstractNumId w:val="107"/>
  </w:num>
  <w:num w:numId="222" w16cid:durableId="1609433211">
    <w:abstractNumId w:val="80"/>
  </w:num>
  <w:num w:numId="223" w16cid:durableId="1765764596">
    <w:abstractNumId w:val="18"/>
  </w:num>
  <w:num w:numId="224" w16cid:durableId="668219086">
    <w:abstractNumId w:val="116"/>
  </w:num>
  <w:num w:numId="225" w16cid:durableId="145244398">
    <w:abstractNumId w:val="117"/>
  </w:num>
  <w:num w:numId="226" w16cid:durableId="431704512">
    <w:abstractNumId w:val="58"/>
  </w:num>
  <w:num w:numId="227" w16cid:durableId="1559246378">
    <w:abstractNumId w:val="47"/>
  </w:num>
  <w:num w:numId="228" w16cid:durableId="28267977">
    <w:abstractNumId w:val="163"/>
  </w:num>
  <w:num w:numId="229" w16cid:durableId="1496453871">
    <w:abstractNumId w:val="75"/>
  </w:num>
  <w:num w:numId="230" w16cid:durableId="834762958">
    <w:abstractNumId w:val="243"/>
  </w:num>
  <w:num w:numId="231" w16cid:durableId="2022966853">
    <w:abstractNumId w:val="221"/>
  </w:num>
  <w:num w:numId="232" w16cid:durableId="716009109">
    <w:abstractNumId w:val="76"/>
  </w:num>
  <w:num w:numId="233" w16cid:durableId="588394860">
    <w:abstractNumId w:val="91"/>
  </w:num>
  <w:num w:numId="234" w16cid:durableId="1451507455">
    <w:abstractNumId w:val="23"/>
  </w:num>
  <w:num w:numId="235" w16cid:durableId="1136139816">
    <w:abstractNumId w:val="176"/>
  </w:num>
  <w:num w:numId="236" w16cid:durableId="1176114155">
    <w:abstractNumId w:val="214"/>
  </w:num>
  <w:num w:numId="237" w16cid:durableId="610208801">
    <w:abstractNumId w:val="98"/>
  </w:num>
  <w:num w:numId="238" w16cid:durableId="65424160">
    <w:abstractNumId w:val="142"/>
  </w:num>
  <w:num w:numId="239" w16cid:durableId="998996724">
    <w:abstractNumId w:val="119"/>
  </w:num>
  <w:num w:numId="240" w16cid:durableId="2081560571">
    <w:abstractNumId w:val="127"/>
  </w:num>
  <w:num w:numId="241" w16cid:durableId="208536307">
    <w:abstractNumId w:val="97"/>
  </w:num>
  <w:num w:numId="242" w16cid:durableId="2089500150">
    <w:abstractNumId w:val="241"/>
  </w:num>
  <w:num w:numId="243" w16cid:durableId="1061060417">
    <w:abstractNumId w:val="55"/>
  </w:num>
  <w:num w:numId="244" w16cid:durableId="112873406">
    <w:abstractNumId w:val="201"/>
  </w:num>
  <w:num w:numId="245" w16cid:durableId="985667646">
    <w:abstractNumId w:val="138"/>
  </w:num>
  <w:num w:numId="246" w16cid:durableId="542139494">
    <w:abstractNumId w:val="85"/>
  </w:num>
  <w:num w:numId="247" w16cid:durableId="1798907385">
    <w:abstractNumId w:val="71"/>
  </w:num>
  <w:num w:numId="248" w16cid:durableId="1384452464">
    <w:abstractNumId w:val="220"/>
  </w:num>
  <w:numIdMacAtCleanup w:val="2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4DE"/>
    <w:rsid w:val="00002A35"/>
    <w:rsid w:val="000107CF"/>
    <w:rsid w:val="000128F2"/>
    <w:rsid w:val="00023CE6"/>
    <w:rsid w:val="000251E2"/>
    <w:rsid w:val="00026E81"/>
    <w:rsid w:val="000279B5"/>
    <w:rsid w:val="000313B6"/>
    <w:rsid w:val="00035BEB"/>
    <w:rsid w:val="00043F13"/>
    <w:rsid w:val="000452EF"/>
    <w:rsid w:val="00045714"/>
    <w:rsid w:val="000501E6"/>
    <w:rsid w:val="00051F70"/>
    <w:rsid w:val="00056FD5"/>
    <w:rsid w:val="00057268"/>
    <w:rsid w:val="00067C1E"/>
    <w:rsid w:val="00075894"/>
    <w:rsid w:val="00080C2E"/>
    <w:rsid w:val="000944CE"/>
    <w:rsid w:val="00095455"/>
    <w:rsid w:val="0009591C"/>
    <w:rsid w:val="00095D4F"/>
    <w:rsid w:val="00097914"/>
    <w:rsid w:val="000A3B9C"/>
    <w:rsid w:val="000A5B3D"/>
    <w:rsid w:val="000B2F57"/>
    <w:rsid w:val="000B3A08"/>
    <w:rsid w:val="000B418E"/>
    <w:rsid w:val="000B4DB4"/>
    <w:rsid w:val="000B522C"/>
    <w:rsid w:val="000B5A84"/>
    <w:rsid w:val="000B5B7F"/>
    <w:rsid w:val="000B692A"/>
    <w:rsid w:val="000B6A31"/>
    <w:rsid w:val="000B79D5"/>
    <w:rsid w:val="000C06EA"/>
    <w:rsid w:val="000C63BC"/>
    <w:rsid w:val="000D75CE"/>
    <w:rsid w:val="000D7DD0"/>
    <w:rsid w:val="000E59BD"/>
    <w:rsid w:val="000E63B4"/>
    <w:rsid w:val="000F0E7C"/>
    <w:rsid w:val="000F1A78"/>
    <w:rsid w:val="000F22C3"/>
    <w:rsid w:val="000F2DBE"/>
    <w:rsid w:val="000F58AB"/>
    <w:rsid w:val="000F7E53"/>
    <w:rsid w:val="00117860"/>
    <w:rsid w:val="00130F1B"/>
    <w:rsid w:val="00134652"/>
    <w:rsid w:val="00141312"/>
    <w:rsid w:val="00141599"/>
    <w:rsid w:val="00141BF5"/>
    <w:rsid w:val="001430DC"/>
    <w:rsid w:val="00144753"/>
    <w:rsid w:val="0015032E"/>
    <w:rsid w:val="00152A70"/>
    <w:rsid w:val="00156E1B"/>
    <w:rsid w:val="00170464"/>
    <w:rsid w:val="00185AD0"/>
    <w:rsid w:val="0018629D"/>
    <w:rsid w:val="001870AE"/>
    <w:rsid w:val="00195A07"/>
    <w:rsid w:val="001A05EC"/>
    <w:rsid w:val="001A10BD"/>
    <w:rsid w:val="001A5B4D"/>
    <w:rsid w:val="001B13DB"/>
    <w:rsid w:val="001B1688"/>
    <w:rsid w:val="001B2254"/>
    <w:rsid w:val="001C02C2"/>
    <w:rsid w:val="001C7EE7"/>
    <w:rsid w:val="001D18AF"/>
    <w:rsid w:val="001D3157"/>
    <w:rsid w:val="001D4686"/>
    <w:rsid w:val="001D6A07"/>
    <w:rsid w:val="001E65EF"/>
    <w:rsid w:val="001E7AE8"/>
    <w:rsid w:val="001F087F"/>
    <w:rsid w:val="001F298D"/>
    <w:rsid w:val="001F4A02"/>
    <w:rsid w:val="002041A4"/>
    <w:rsid w:val="0020520A"/>
    <w:rsid w:val="002060F5"/>
    <w:rsid w:val="00207525"/>
    <w:rsid w:val="00211F81"/>
    <w:rsid w:val="00225A0B"/>
    <w:rsid w:val="002326DD"/>
    <w:rsid w:val="00233080"/>
    <w:rsid w:val="00236242"/>
    <w:rsid w:val="00236FB4"/>
    <w:rsid w:val="00237DA8"/>
    <w:rsid w:val="002409B4"/>
    <w:rsid w:val="00246661"/>
    <w:rsid w:val="00252759"/>
    <w:rsid w:val="00253F7A"/>
    <w:rsid w:val="00264E0D"/>
    <w:rsid w:val="00265F34"/>
    <w:rsid w:val="00271226"/>
    <w:rsid w:val="00272FF2"/>
    <w:rsid w:val="00273917"/>
    <w:rsid w:val="00277FE2"/>
    <w:rsid w:val="00280AD9"/>
    <w:rsid w:val="00283671"/>
    <w:rsid w:val="00284290"/>
    <w:rsid w:val="002842C7"/>
    <w:rsid w:val="00284FC6"/>
    <w:rsid w:val="002862C1"/>
    <w:rsid w:val="00287CFE"/>
    <w:rsid w:val="00290583"/>
    <w:rsid w:val="0029421E"/>
    <w:rsid w:val="002979EE"/>
    <w:rsid w:val="002A256F"/>
    <w:rsid w:val="002A2E90"/>
    <w:rsid w:val="002B2B44"/>
    <w:rsid w:val="002B634A"/>
    <w:rsid w:val="002C15C9"/>
    <w:rsid w:val="002C2F8C"/>
    <w:rsid w:val="002E30C8"/>
    <w:rsid w:val="002E4D62"/>
    <w:rsid w:val="002E4E38"/>
    <w:rsid w:val="002E51ED"/>
    <w:rsid w:val="002E70ED"/>
    <w:rsid w:val="002E7549"/>
    <w:rsid w:val="003028A5"/>
    <w:rsid w:val="003101A6"/>
    <w:rsid w:val="003101C4"/>
    <w:rsid w:val="003159AC"/>
    <w:rsid w:val="00316F63"/>
    <w:rsid w:val="00321D9A"/>
    <w:rsid w:val="003250AF"/>
    <w:rsid w:val="00325925"/>
    <w:rsid w:val="00325C68"/>
    <w:rsid w:val="00335866"/>
    <w:rsid w:val="00347927"/>
    <w:rsid w:val="0035341B"/>
    <w:rsid w:val="00357951"/>
    <w:rsid w:val="00363568"/>
    <w:rsid w:val="00373747"/>
    <w:rsid w:val="003815F4"/>
    <w:rsid w:val="00383672"/>
    <w:rsid w:val="00383DAD"/>
    <w:rsid w:val="00395235"/>
    <w:rsid w:val="003970A8"/>
    <w:rsid w:val="003A76F6"/>
    <w:rsid w:val="003B0F97"/>
    <w:rsid w:val="003B2115"/>
    <w:rsid w:val="003B7ED8"/>
    <w:rsid w:val="003C0374"/>
    <w:rsid w:val="003C4992"/>
    <w:rsid w:val="003C52FB"/>
    <w:rsid w:val="003C617D"/>
    <w:rsid w:val="003E3DE5"/>
    <w:rsid w:val="003E411B"/>
    <w:rsid w:val="003F74DE"/>
    <w:rsid w:val="00400D72"/>
    <w:rsid w:val="00401C04"/>
    <w:rsid w:val="00417AD6"/>
    <w:rsid w:val="00422325"/>
    <w:rsid w:val="00422FA0"/>
    <w:rsid w:val="004320A8"/>
    <w:rsid w:val="00437B88"/>
    <w:rsid w:val="00442832"/>
    <w:rsid w:val="00445324"/>
    <w:rsid w:val="00445386"/>
    <w:rsid w:val="00447DF4"/>
    <w:rsid w:val="00456975"/>
    <w:rsid w:val="0045702B"/>
    <w:rsid w:val="00461782"/>
    <w:rsid w:val="00462E3C"/>
    <w:rsid w:val="00462F4B"/>
    <w:rsid w:val="00464483"/>
    <w:rsid w:val="004770F1"/>
    <w:rsid w:val="00484DB0"/>
    <w:rsid w:val="004877CB"/>
    <w:rsid w:val="00491947"/>
    <w:rsid w:val="00493945"/>
    <w:rsid w:val="00495B4C"/>
    <w:rsid w:val="004B011B"/>
    <w:rsid w:val="004B0AB5"/>
    <w:rsid w:val="004B29F9"/>
    <w:rsid w:val="004B67D5"/>
    <w:rsid w:val="004B6AB8"/>
    <w:rsid w:val="004C14A5"/>
    <w:rsid w:val="004C1FC9"/>
    <w:rsid w:val="004C5F41"/>
    <w:rsid w:val="004D2D4E"/>
    <w:rsid w:val="004D3E23"/>
    <w:rsid w:val="004D676D"/>
    <w:rsid w:val="004D70A1"/>
    <w:rsid w:val="004E0BAA"/>
    <w:rsid w:val="004E673A"/>
    <w:rsid w:val="004F059C"/>
    <w:rsid w:val="004F174D"/>
    <w:rsid w:val="004F32CC"/>
    <w:rsid w:val="004F36E2"/>
    <w:rsid w:val="00503FA6"/>
    <w:rsid w:val="0050620A"/>
    <w:rsid w:val="005077CC"/>
    <w:rsid w:val="005120E0"/>
    <w:rsid w:val="00517B5D"/>
    <w:rsid w:val="005275BD"/>
    <w:rsid w:val="00533FFD"/>
    <w:rsid w:val="0053599A"/>
    <w:rsid w:val="0053620D"/>
    <w:rsid w:val="00536C88"/>
    <w:rsid w:val="00541664"/>
    <w:rsid w:val="00546141"/>
    <w:rsid w:val="005465C1"/>
    <w:rsid w:val="00553EF4"/>
    <w:rsid w:val="00562608"/>
    <w:rsid w:val="00564C97"/>
    <w:rsid w:val="005706C1"/>
    <w:rsid w:val="005728D0"/>
    <w:rsid w:val="005734CA"/>
    <w:rsid w:val="00575C42"/>
    <w:rsid w:val="005779B5"/>
    <w:rsid w:val="00577A87"/>
    <w:rsid w:val="005804E9"/>
    <w:rsid w:val="00582C0A"/>
    <w:rsid w:val="00582E87"/>
    <w:rsid w:val="00590C67"/>
    <w:rsid w:val="00592745"/>
    <w:rsid w:val="005A46D2"/>
    <w:rsid w:val="005B28F9"/>
    <w:rsid w:val="005C6E19"/>
    <w:rsid w:val="005D5D40"/>
    <w:rsid w:val="005D648A"/>
    <w:rsid w:val="005D7720"/>
    <w:rsid w:val="005E5675"/>
    <w:rsid w:val="005E679C"/>
    <w:rsid w:val="005E77A9"/>
    <w:rsid w:val="005F2D7C"/>
    <w:rsid w:val="006102BB"/>
    <w:rsid w:val="0062172D"/>
    <w:rsid w:val="00621A1B"/>
    <w:rsid w:val="00625EE6"/>
    <w:rsid w:val="006307C7"/>
    <w:rsid w:val="006362C8"/>
    <w:rsid w:val="006445BB"/>
    <w:rsid w:val="00646BCD"/>
    <w:rsid w:val="00661EAA"/>
    <w:rsid w:val="00661FF5"/>
    <w:rsid w:val="006628C7"/>
    <w:rsid w:val="00663FAB"/>
    <w:rsid w:val="0066522A"/>
    <w:rsid w:val="00671186"/>
    <w:rsid w:val="0068224C"/>
    <w:rsid w:val="0068461F"/>
    <w:rsid w:val="00693D8F"/>
    <w:rsid w:val="006B3B5F"/>
    <w:rsid w:val="006C2463"/>
    <w:rsid w:val="006C2BB7"/>
    <w:rsid w:val="006D1CA7"/>
    <w:rsid w:val="006D784D"/>
    <w:rsid w:val="006D7B40"/>
    <w:rsid w:val="006E616A"/>
    <w:rsid w:val="006E76D9"/>
    <w:rsid w:val="006E7ED7"/>
    <w:rsid w:val="006F731B"/>
    <w:rsid w:val="006F7D73"/>
    <w:rsid w:val="0070070F"/>
    <w:rsid w:val="007009DA"/>
    <w:rsid w:val="00701BBE"/>
    <w:rsid w:val="00703430"/>
    <w:rsid w:val="007040AF"/>
    <w:rsid w:val="00705D41"/>
    <w:rsid w:val="007101A0"/>
    <w:rsid w:val="007218B3"/>
    <w:rsid w:val="0076027B"/>
    <w:rsid w:val="00762E8A"/>
    <w:rsid w:val="00762F26"/>
    <w:rsid w:val="00763155"/>
    <w:rsid w:val="00766D17"/>
    <w:rsid w:val="00771049"/>
    <w:rsid w:val="007711F8"/>
    <w:rsid w:val="00774AF3"/>
    <w:rsid w:val="007754F7"/>
    <w:rsid w:val="0077781D"/>
    <w:rsid w:val="007818F9"/>
    <w:rsid w:val="007819F9"/>
    <w:rsid w:val="00790A86"/>
    <w:rsid w:val="0079122B"/>
    <w:rsid w:val="007913E6"/>
    <w:rsid w:val="00792EB3"/>
    <w:rsid w:val="00797E25"/>
    <w:rsid w:val="007A034B"/>
    <w:rsid w:val="007A3C64"/>
    <w:rsid w:val="007A4F70"/>
    <w:rsid w:val="007A58FB"/>
    <w:rsid w:val="007B4176"/>
    <w:rsid w:val="007B47CF"/>
    <w:rsid w:val="007C48F9"/>
    <w:rsid w:val="007D2495"/>
    <w:rsid w:val="007D3077"/>
    <w:rsid w:val="007D37DA"/>
    <w:rsid w:val="007D3C44"/>
    <w:rsid w:val="007D6285"/>
    <w:rsid w:val="007E3C8A"/>
    <w:rsid w:val="007E3CDD"/>
    <w:rsid w:val="007F0AEC"/>
    <w:rsid w:val="007F42E1"/>
    <w:rsid w:val="007F6BE6"/>
    <w:rsid w:val="00803649"/>
    <w:rsid w:val="00803E46"/>
    <w:rsid w:val="00804E9B"/>
    <w:rsid w:val="008057AA"/>
    <w:rsid w:val="00807640"/>
    <w:rsid w:val="0081123D"/>
    <w:rsid w:val="00811802"/>
    <w:rsid w:val="008171DC"/>
    <w:rsid w:val="008204FD"/>
    <w:rsid w:val="00832A3D"/>
    <w:rsid w:val="00833095"/>
    <w:rsid w:val="008332A6"/>
    <w:rsid w:val="008402C1"/>
    <w:rsid w:val="00840A00"/>
    <w:rsid w:val="0084187D"/>
    <w:rsid w:val="00841E12"/>
    <w:rsid w:val="008465CA"/>
    <w:rsid w:val="0085606C"/>
    <w:rsid w:val="0086232B"/>
    <w:rsid w:val="00863234"/>
    <w:rsid w:val="008632EC"/>
    <w:rsid w:val="00871746"/>
    <w:rsid w:val="008734A0"/>
    <w:rsid w:val="00873E45"/>
    <w:rsid w:val="0089396F"/>
    <w:rsid w:val="0089635F"/>
    <w:rsid w:val="008965BB"/>
    <w:rsid w:val="008A1EA2"/>
    <w:rsid w:val="008A458F"/>
    <w:rsid w:val="008A4902"/>
    <w:rsid w:val="008A7296"/>
    <w:rsid w:val="008B181E"/>
    <w:rsid w:val="008B485B"/>
    <w:rsid w:val="008D18BB"/>
    <w:rsid w:val="008D2C4D"/>
    <w:rsid w:val="008D343D"/>
    <w:rsid w:val="008D3A6F"/>
    <w:rsid w:val="008E0232"/>
    <w:rsid w:val="008E3EDA"/>
    <w:rsid w:val="008F0034"/>
    <w:rsid w:val="008F12D5"/>
    <w:rsid w:val="008F4BCA"/>
    <w:rsid w:val="0090051F"/>
    <w:rsid w:val="00900844"/>
    <w:rsid w:val="0090464A"/>
    <w:rsid w:val="00904907"/>
    <w:rsid w:val="009124FF"/>
    <w:rsid w:val="00913A37"/>
    <w:rsid w:val="009209F3"/>
    <w:rsid w:val="00923F2B"/>
    <w:rsid w:val="009250D5"/>
    <w:rsid w:val="00932016"/>
    <w:rsid w:val="0093205B"/>
    <w:rsid w:val="00934239"/>
    <w:rsid w:val="00936295"/>
    <w:rsid w:val="00942BE7"/>
    <w:rsid w:val="00944256"/>
    <w:rsid w:val="0094589F"/>
    <w:rsid w:val="00946811"/>
    <w:rsid w:val="0095276D"/>
    <w:rsid w:val="00964380"/>
    <w:rsid w:val="00964A41"/>
    <w:rsid w:val="009650CF"/>
    <w:rsid w:val="00965B7D"/>
    <w:rsid w:val="00972343"/>
    <w:rsid w:val="00974EFA"/>
    <w:rsid w:val="009756FE"/>
    <w:rsid w:val="00981180"/>
    <w:rsid w:val="00987A8D"/>
    <w:rsid w:val="00992E21"/>
    <w:rsid w:val="009A2634"/>
    <w:rsid w:val="009A4753"/>
    <w:rsid w:val="009A47BA"/>
    <w:rsid w:val="009A5B60"/>
    <w:rsid w:val="009C0D0D"/>
    <w:rsid w:val="009C3FBF"/>
    <w:rsid w:val="009C74B8"/>
    <w:rsid w:val="009D4553"/>
    <w:rsid w:val="009D65B6"/>
    <w:rsid w:val="009E1182"/>
    <w:rsid w:val="009E68F8"/>
    <w:rsid w:val="00A01F38"/>
    <w:rsid w:val="00A07E08"/>
    <w:rsid w:val="00A14BA8"/>
    <w:rsid w:val="00A154A0"/>
    <w:rsid w:val="00A22A7A"/>
    <w:rsid w:val="00A2385A"/>
    <w:rsid w:val="00A31F6F"/>
    <w:rsid w:val="00A323EA"/>
    <w:rsid w:val="00A37385"/>
    <w:rsid w:val="00A42C89"/>
    <w:rsid w:val="00A50570"/>
    <w:rsid w:val="00A510FD"/>
    <w:rsid w:val="00A52015"/>
    <w:rsid w:val="00A52EE8"/>
    <w:rsid w:val="00A532A3"/>
    <w:rsid w:val="00A60D0C"/>
    <w:rsid w:val="00A6290C"/>
    <w:rsid w:val="00A64428"/>
    <w:rsid w:val="00A71981"/>
    <w:rsid w:val="00A7639E"/>
    <w:rsid w:val="00A90AAD"/>
    <w:rsid w:val="00A92FF5"/>
    <w:rsid w:val="00A93D87"/>
    <w:rsid w:val="00A95353"/>
    <w:rsid w:val="00AA0D2E"/>
    <w:rsid w:val="00AA24EB"/>
    <w:rsid w:val="00AA5DF8"/>
    <w:rsid w:val="00AA6D2B"/>
    <w:rsid w:val="00AB01FE"/>
    <w:rsid w:val="00AB273E"/>
    <w:rsid w:val="00AB575A"/>
    <w:rsid w:val="00AC5CF4"/>
    <w:rsid w:val="00AD168F"/>
    <w:rsid w:val="00AD63B1"/>
    <w:rsid w:val="00AE6B1B"/>
    <w:rsid w:val="00AF058D"/>
    <w:rsid w:val="00AF16FB"/>
    <w:rsid w:val="00AF1DFE"/>
    <w:rsid w:val="00AF22CE"/>
    <w:rsid w:val="00B00072"/>
    <w:rsid w:val="00B01D77"/>
    <w:rsid w:val="00B02E2A"/>
    <w:rsid w:val="00B04FD7"/>
    <w:rsid w:val="00B05286"/>
    <w:rsid w:val="00B07291"/>
    <w:rsid w:val="00B13EFA"/>
    <w:rsid w:val="00B15EEF"/>
    <w:rsid w:val="00B22BB1"/>
    <w:rsid w:val="00B23297"/>
    <w:rsid w:val="00B2331F"/>
    <w:rsid w:val="00B24408"/>
    <w:rsid w:val="00B2657D"/>
    <w:rsid w:val="00B26D32"/>
    <w:rsid w:val="00B27FA3"/>
    <w:rsid w:val="00B30CBD"/>
    <w:rsid w:val="00B3273D"/>
    <w:rsid w:val="00B333F0"/>
    <w:rsid w:val="00B353BD"/>
    <w:rsid w:val="00B36C08"/>
    <w:rsid w:val="00B414AF"/>
    <w:rsid w:val="00B45F19"/>
    <w:rsid w:val="00B5110F"/>
    <w:rsid w:val="00B56320"/>
    <w:rsid w:val="00B570F4"/>
    <w:rsid w:val="00B7146C"/>
    <w:rsid w:val="00B72622"/>
    <w:rsid w:val="00B7355B"/>
    <w:rsid w:val="00B742EC"/>
    <w:rsid w:val="00B760D8"/>
    <w:rsid w:val="00B774EF"/>
    <w:rsid w:val="00B77569"/>
    <w:rsid w:val="00B83ECA"/>
    <w:rsid w:val="00B84C27"/>
    <w:rsid w:val="00B90C30"/>
    <w:rsid w:val="00B9193B"/>
    <w:rsid w:val="00B93E32"/>
    <w:rsid w:val="00B94C1A"/>
    <w:rsid w:val="00B9739E"/>
    <w:rsid w:val="00BA20AD"/>
    <w:rsid w:val="00BA6EAE"/>
    <w:rsid w:val="00BB17F4"/>
    <w:rsid w:val="00BB3DE5"/>
    <w:rsid w:val="00BB7C75"/>
    <w:rsid w:val="00BB7E36"/>
    <w:rsid w:val="00BC0471"/>
    <w:rsid w:val="00BC16D5"/>
    <w:rsid w:val="00BC5F00"/>
    <w:rsid w:val="00BD04A3"/>
    <w:rsid w:val="00BD30C9"/>
    <w:rsid w:val="00BE02DE"/>
    <w:rsid w:val="00BE17EA"/>
    <w:rsid w:val="00BE1CBD"/>
    <w:rsid w:val="00BE4AD6"/>
    <w:rsid w:val="00BF280B"/>
    <w:rsid w:val="00BF724F"/>
    <w:rsid w:val="00C01481"/>
    <w:rsid w:val="00C07B9B"/>
    <w:rsid w:val="00C11538"/>
    <w:rsid w:val="00C2027C"/>
    <w:rsid w:val="00C2044C"/>
    <w:rsid w:val="00C2114A"/>
    <w:rsid w:val="00C32283"/>
    <w:rsid w:val="00C32833"/>
    <w:rsid w:val="00C32914"/>
    <w:rsid w:val="00C36E06"/>
    <w:rsid w:val="00C430FA"/>
    <w:rsid w:val="00C46AAA"/>
    <w:rsid w:val="00C5161C"/>
    <w:rsid w:val="00C540FE"/>
    <w:rsid w:val="00C5450E"/>
    <w:rsid w:val="00C600BE"/>
    <w:rsid w:val="00C60A12"/>
    <w:rsid w:val="00C60DBC"/>
    <w:rsid w:val="00C626FE"/>
    <w:rsid w:val="00C71C8B"/>
    <w:rsid w:val="00C7499E"/>
    <w:rsid w:val="00C74D67"/>
    <w:rsid w:val="00C80340"/>
    <w:rsid w:val="00C83253"/>
    <w:rsid w:val="00C919A1"/>
    <w:rsid w:val="00C92C8F"/>
    <w:rsid w:val="00C9311A"/>
    <w:rsid w:val="00C95336"/>
    <w:rsid w:val="00CA350B"/>
    <w:rsid w:val="00CA4C74"/>
    <w:rsid w:val="00CA57A6"/>
    <w:rsid w:val="00CA7AD2"/>
    <w:rsid w:val="00CB4639"/>
    <w:rsid w:val="00CB678C"/>
    <w:rsid w:val="00CC22CB"/>
    <w:rsid w:val="00CC239E"/>
    <w:rsid w:val="00CC7263"/>
    <w:rsid w:val="00CC7AD2"/>
    <w:rsid w:val="00CD13CD"/>
    <w:rsid w:val="00CD2064"/>
    <w:rsid w:val="00CE4471"/>
    <w:rsid w:val="00CE460E"/>
    <w:rsid w:val="00CE50B1"/>
    <w:rsid w:val="00CE5460"/>
    <w:rsid w:val="00CE6E89"/>
    <w:rsid w:val="00CF06EB"/>
    <w:rsid w:val="00CF13A3"/>
    <w:rsid w:val="00D03E8E"/>
    <w:rsid w:val="00D06544"/>
    <w:rsid w:val="00D066B9"/>
    <w:rsid w:val="00D11762"/>
    <w:rsid w:val="00D117B0"/>
    <w:rsid w:val="00D14380"/>
    <w:rsid w:val="00D162A7"/>
    <w:rsid w:val="00D25F3B"/>
    <w:rsid w:val="00D36A61"/>
    <w:rsid w:val="00D36EAE"/>
    <w:rsid w:val="00D42564"/>
    <w:rsid w:val="00D42DE0"/>
    <w:rsid w:val="00D478A0"/>
    <w:rsid w:val="00D545D5"/>
    <w:rsid w:val="00D55A1C"/>
    <w:rsid w:val="00D60C04"/>
    <w:rsid w:val="00D61610"/>
    <w:rsid w:val="00D67D2A"/>
    <w:rsid w:val="00D7779B"/>
    <w:rsid w:val="00D82397"/>
    <w:rsid w:val="00D9246E"/>
    <w:rsid w:val="00D950E0"/>
    <w:rsid w:val="00D96E09"/>
    <w:rsid w:val="00DA3E8C"/>
    <w:rsid w:val="00DB50B1"/>
    <w:rsid w:val="00DB5FF4"/>
    <w:rsid w:val="00DC0F40"/>
    <w:rsid w:val="00DC1339"/>
    <w:rsid w:val="00DC5E13"/>
    <w:rsid w:val="00DC617A"/>
    <w:rsid w:val="00DC66A1"/>
    <w:rsid w:val="00DC7F06"/>
    <w:rsid w:val="00DD2BFA"/>
    <w:rsid w:val="00DD34F0"/>
    <w:rsid w:val="00DD4177"/>
    <w:rsid w:val="00DD562E"/>
    <w:rsid w:val="00DD5F12"/>
    <w:rsid w:val="00DE240D"/>
    <w:rsid w:val="00DF7580"/>
    <w:rsid w:val="00E06E6B"/>
    <w:rsid w:val="00E1371D"/>
    <w:rsid w:val="00E14C10"/>
    <w:rsid w:val="00E14EE0"/>
    <w:rsid w:val="00E150F7"/>
    <w:rsid w:val="00E170C0"/>
    <w:rsid w:val="00E20B5C"/>
    <w:rsid w:val="00E50C67"/>
    <w:rsid w:val="00E53D9E"/>
    <w:rsid w:val="00E53DAA"/>
    <w:rsid w:val="00E5504B"/>
    <w:rsid w:val="00E557C5"/>
    <w:rsid w:val="00E60273"/>
    <w:rsid w:val="00E63A98"/>
    <w:rsid w:val="00E63FE1"/>
    <w:rsid w:val="00E652E8"/>
    <w:rsid w:val="00E66A5B"/>
    <w:rsid w:val="00E673FA"/>
    <w:rsid w:val="00E674C4"/>
    <w:rsid w:val="00E7146D"/>
    <w:rsid w:val="00E739E7"/>
    <w:rsid w:val="00E81EC1"/>
    <w:rsid w:val="00E83630"/>
    <w:rsid w:val="00E83886"/>
    <w:rsid w:val="00E878F9"/>
    <w:rsid w:val="00E973A2"/>
    <w:rsid w:val="00EA0BBC"/>
    <w:rsid w:val="00EA17FB"/>
    <w:rsid w:val="00EA5709"/>
    <w:rsid w:val="00EA6B49"/>
    <w:rsid w:val="00EB06C3"/>
    <w:rsid w:val="00EB14B0"/>
    <w:rsid w:val="00EB27D2"/>
    <w:rsid w:val="00EB4CF2"/>
    <w:rsid w:val="00EB5C38"/>
    <w:rsid w:val="00EB6D5A"/>
    <w:rsid w:val="00EB753C"/>
    <w:rsid w:val="00EC2112"/>
    <w:rsid w:val="00EC4417"/>
    <w:rsid w:val="00EC67AB"/>
    <w:rsid w:val="00EC7352"/>
    <w:rsid w:val="00EE20AB"/>
    <w:rsid w:val="00EE2173"/>
    <w:rsid w:val="00EE3F0E"/>
    <w:rsid w:val="00EE5DA9"/>
    <w:rsid w:val="00EF2731"/>
    <w:rsid w:val="00EF300C"/>
    <w:rsid w:val="00EF4CEB"/>
    <w:rsid w:val="00EF6BFA"/>
    <w:rsid w:val="00F01172"/>
    <w:rsid w:val="00F01B9D"/>
    <w:rsid w:val="00F04B57"/>
    <w:rsid w:val="00F04D3D"/>
    <w:rsid w:val="00F05C68"/>
    <w:rsid w:val="00F10984"/>
    <w:rsid w:val="00F10F55"/>
    <w:rsid w:val="00F114F3"/>
    <w:rsid w:val="00F1288A"/>
    <w:rsid w:val="00F13CFE"/>
    <w:rsid w:val="00F16C88"/>
    <w:rsid w:val="00F26BB8"/>
    <w:rsid w:val="00F27271"/>
    <w:rsid w:val="00F307AF"/>
    <w:rsid w:val="00F34182"/>
    <w:rsid w:val="00F36D75"/>
    <w:rsid w:val="00F36DEB"/>
    <w:rsid w:val="00F377A9"/>
    <w:rsid w:val="00F40547"/>
    <w:rsid w:val="00F42A91"/>
    <w:rsid w:val="00F42F75"/>
    <w:rsid w:val="00F430E2"/>
    <w:rsid w:val="00F43786"/>
    <w:rsid w:val="00F43E1D"/>
    <w:rsid w:val="00F54384"/>
    <w:rsid w:val="00F615DB"/>
    <w:rsid w:val="00F6279E"/>
    <w:rsid w:val="00F651F7"/>
    <w:rsid w:val="00F705C8"/>
    <w:rsid w:val="00F71E19"/>
    <w:rsid w:val="00F72142"/>
    <w:rsid w:val="00F81CD6"/>
    <w:rsid w:val="00F86340"/>
    <w:rsid w:val="00F86E33"/>
    <w:rsid w:val="00F90254"/>
    <w:rsid w:val="00F907F6"/>
    <w:rsid w:val="00F937C8"/>
    <w:rsid w:val="00F94410"/>
    <w:rsid w:val="00F9664B"/>
    <w:rsid w:val="00FA70FB"/>
    <w:rsid w:val="00FB165D"/>
    <w:rsid w:val="00FB16E7"/>
    <w:rsid w:val="00FB45DB"/>
    <w:rsid w:val="00FC2A84"/>
    <w:rsid w:val="00FC3508"/>
    <w:rsid w:val="00FC3603"/>
    <w:rsid w:val="00FC4486"/>
    <w:rsid w:val="00FC47D5"/>
    <w:rsid w:val="00FC5AB4"/>
    <w:rsid w:val="00FC688A"/>
    <w:rsid w:val="00FD0214"/>
    <w:rsid w:val="00FD52C9"/>
    <w:rsid w:val="00FD5B5B"/>
    <w:rsid w:val="00FE0529"/>
    <w:rsid w:val="00FE770F"/>
    <w:rsid w:val="00FF0C82"/>
    <w:rsid w:val="00FF0FF3"/>
    <w:rsid w:val="00FF2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57B3C"/>
  <w15:docId w15:val="{CE690C7A-8B58-4442-A338-93274247E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E21"/>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paragraph" w:styleId="Heading3">
    <w:name w:val="heading 3"/>
    <w:basedOn w:val="Normal"/>
    <w:next w:val="Normal"/>
    <w:link w:val="Heading3Char"/>
    <w:uiPriority w:val="9"/>
    <w:semiHidden/>
    <w:unhideWhenUsed/>
    <w:qFormat/>
    <w:rsid w:val="004C14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character" w:customStyle="1" w:styleId="Heading3Char">
    <w:name w:val="Heading 3 Char"/>
    <w:basedOn w:val="DefaultParagraphFont"/>
    <w:link w:val="Heading3"/>
    <w:uiPriority w:val="9"/>
    <w:semiHidden/>
    <w:rsid w:val="004C14A5"/>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0C63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tcva.online/" TargetMode="External"/><Relationship Id="rId21" Type="http://schemas.openxmlformats.org/officeDocument/2006/relationships/hyperlink" Target="https://www.childcare.virginia.gov/home-childcare" TargetMode="External"/><Relationship Id="rId42" Type="http://schemas.openxmlformats.org/officeDocument/2006/relationships/hyperlink" Target="https://streamin3.org/" TargetMode="External"/><Relationship Id="rId47" Type="http://schemas.openxmlformats.org/officeDocument/2006/relationships/hyperlink" Target="https://www.connecticutchildrens.org/growing-healthy/personal-hygiene-milestones-guide-parents" TargetMode="External"/><Relationship Id="rId63" Type="http://schemas.openxmlformats.org/officeDocument/2006/relationships/hyperlink" Target="https://developingchild.harvard.edu/science/key-concepts/toxic-stress/" TargetMode="External"/><Relationship Id="rId68" Type="http://schemas.openxmlformats.org/officeDocument/2006/relationships/hyperlink" Target="https://www.doe.virginia.gov/programs-services/student-services/prevention-strategies-programs/child-abuse-neglect" TargetMode="External"/><Relationship Id="rId84" Type="http://schemas.openxmlformats.org/officeDocument/2006/relationships/hyperlink" Target="https://www.vawizard.org/wizard/home" TargetMode="External"/><Relationship Id="rId16" Type="http://schemas.openxmlformats.org/officeDocument/2006/relationships/hyperlink" Target="https://earlychildhoodquality.doe.virginia.gov/" TargetMode="External"/><Relationship Id="rId11" Type="http://schemas.openxmlformats.org/officeDocument/2006/relationships/hyperlink" Target="https://www.ada.gov/" TargetMode="External"/><Relationship Id="rId32" Type="http://schemas.openxmlformats.org/officeDocument/2006/relationships/hyperlink" Target="https://www.ncfr.org/policy/advocacy-toolkit" TargetMode="External"/><Relationship Id="rId37" Type="http://schemas.openxmlformats.org/officeDocument/2006/relationships/hyperlink" Target="https://www.cdc.gov/aces/risk-factors/index.html" TargetMode="External"/><Relationship Id="rId53" Type="http://schemas.openxmlformats.org/officeDocument/2006/relationships/hyperlink" Target="https://www.childcare.virginia.gov/families/health-and-safety" TargetMode="External"/><Relationship Id="rId58" Type="http://schemas.openxmlformats.org/officeDocument/2006/relationships/hyperlink" Target="https://www.doe.virginia.gov/programs-services/student-services/prevention-strategies-programs/child-abuse-neglect" TargetMode="External"/><Relationship Id="rId74" Type="http://schemas.openxmlformats.org/officeDocument/2006/relationships/hyperlink" Target="https://www.dss.virginia.gov/abuse/mr.cgi" TargetMode="External"/><Relationship Id="rId79" Type="http://schemas.openxmlformats.org/officeDocument/2006/relationships/hyperlink" Target="https://www.vawizard.org/wizard/home" TargetMode="External"/><Relationship Id="rId5" Type="http://schemas.openxmlformats.org/officeDocument/2006/relationships/webSettings" Target="webSettings.xml"/><Relationship Id="rId19" Type="http://schemas.openxmlformats.org/officeDocument/2006/relationships/hyperlink" Target="https://www.childcare.virginia.gov/providers/become-a-licensed-provider" TargetMode="External"/><Relationship Id="rId14" Type="http://schemas.openxmlformats.org/officeDocument/2006/relationships/hyperlink" Target="https://www.childcare.virginia.gov/families/finding-child-care" TargetMode="External"/><Relationship Id="rId22" Type="http://schemas.openxmlformats.org/officeDocument/2006/relationships/hyperlink" Target="https://www.doe.virginia.gov/teaching-learning-assessment/early-childhood-care-education/quality-measurement-and-improvement-vqb5" TargetMode="External"/><Relationship Id="rId27" Type="http://schemas.openxmlformats.org/officeDocument/2006/relationships/hyperlink" Target="https://capclass.virginiageneralassembly.gov/" TargetMode="External"/><Relationship Id="rId30" Type="http://schemas.openxmlformats.org/officeDocument/2006/relationships/hyperlink" Target="https://fcclainc.org/engage/national-programs/stand" TargetMode="External"/><Relationship Id="rId35" Type="http://schemas.openxmlformats.org/officeDocument/2006/relationships/hyperlink" Target="https://www.doe.virginia.gov/teaching-learning-assessment/school-readiness-and-early-childhood-classroom-learning" TargetMode="External"/><Relationship Id="rId43" Type="http://schemas.openxmlformats.org/officeDocument/2006/relationships/hyperlink" Target="https://www.doe.virginia.gov/teaching-learning-assessment/school-readiness-and-early-childhood-classroom-learning" TargetMode="External"/><Relationship Id="rId48" Type="http://schemas.openxmlformats.org/officeDocument/2006/relationships/hyperlink" Target="https://www.stanfordchildrens.org/en/topic/default?id=a-safety-checklist-for-parents-1-668" TargetMode="External"/><Relationship Id="rId56" Type="http://schemas.openxmlformats.org/officeDocument/2006/relationships/hyperlink" Target="https://www.cdc.gov/aces/about/index.html" TargetMode="External"/><Relationship Id="rId64" Type="http://schemas.openxmlformats.org/officeDocument/2006/relationships/hyperlink" Target="https://jri.org/research/" TargetMode="External"/><Relationship Id="rId69" Type="http://schemas.openxmlformats.org/officeDocument/2006/relationships/hyperlink" Target="https://www.doe.virginia.gov/teaching-learning-assessment/teaching-in-virginia/teacher-licensure/child-abuse-recognition-and-prevention-training" TargetMode="External"/><Relationship Id="rId77" Type="http://schemas.openxmlformats.org/officeDocument/2006/relationships/hyperlink" Target="https://www.bls.gov/ooh/" TargetMode="External"/><Relationship Id="rId8" Type="http://schemas.openxmlformats.org/officeDocument/2006/relationships/hyperlink" Target="https://www.doe.virginia.gov/programs-services/school-operations-support-services/safety-crisis-management/internet-safety" TargetMode="External"/><Relationship Id="rId51" Type="http://schemas.openxmlformats.org/officeDocument/2006/relationships/hyperlink" Target="https://www.cdc.gov/parents/about/index.html" TargetMode="External"/><Relationship Id="rId72" Type="http://schemas.openxmlformats.org/officeDocument/2006/relationships/hyperlink" Target="https://www.dss.virginia.gov/family/cps/index.cgi" TargetMode="External"/><Relationship Id="rId80" Type="http://schemas.openxmlformats.org/officeDocument/2006/relationships/hyperlink" Target="https://www.vedp.org/virginia-office-education-economics" TargetMode="External"/><Relationship Id="rId85" Type="http://schemas.openxmlformats.org/officeDocument/2006/relationships/hyperlink" Target="https://www.vedp.org/virginia-office-education-economics" TargetMode="External"/><Relationship Id="rId3" Type="http://schemas.openxmlformats.org/officeDocument/2006/relationships/styles" Target="styles.xml"/><Relationship Id="rId12" Type="http://schemas.openxmlformats.org/officeDocument/2006/relationships/hyperlink" Target="https://www.childcare.virginia.gov/home-childcare" TargetMode="External"/><Relationship Id="rId17" Type="http://schemas.openxmlformats.org/officeDocument/2006/relationships/hyperlink" Target="https://www.naeyc.org/accreditation" TargetMode="External"/><Relationship Id="rId25" Type="http://schemas.openxmlformats.org/officeDocument/2006/relationships/hyperlink" Target="https://www.ada.gov/" TargetMode="External"/><Relationship Id="rId33" Type="http://schemas.openxmlformats.org/officeDocument/2006/relationships/hyperlink" Target="https://www.cdc.gov/act-early/milestones/index.html" TargetMode="External"/><Relationship Id="rId38" Type="http://schemas.openxmlformats.org/officeDocument/2006/relationships/hyperlink" Target="https://epis.psu.edu/sites/default/files/2024-03/Risk%20%26%20Protective%20Factors%20List_2024-2030.pdf" TargetMode="External"/><Relationship Id="rId46" Type="http://schemas.openxmlformats.org/officeDocument/2006/relationships/hyperlink" Target="https://cdn.realfood.gov/DGA.pdf" TargetMode="External"/><Relationship Id="rId59" Type="http://schemas.openxmlformats.org/officeDocument/2006/relationships/hyperlink" Target="https://www.doe.virginia.gov/teaching-learning-assessment/teaching-in-virginia/teacher-licensure/child-abuse-recognition-and-prevention-training" TargetMode="External"/><Relationship Id="rId67" Type="http://schemas.openxmlformats.org/officeDocument/2006/relationships/hyperlink" Target="https://www.childsavers.org/trauma-informed/" TargetMode="External"/><Relationship Id="rId20" Type="http://schemas.openxmlformats.org/officeDocument/2006/relationships/hyperlink" Target="https://www.doe.virginia.gov/teaching-learning-assessment/early-childhood-care-education/quality-measurement-and-improvement-vqb5" TargetMode="External"/><Relationship Id="rId41" Type="http://schemas.openxmlformats.org/officeDocument/2006/relationships/hyperlink" Target="https://eceresourcehub.org/take-home-strategies/" TargetMode="External"/><Relationship Id="rId54" Type="http://schemas.openxmlformats.org/officeDocument/2006/relationships/hyperlink" Target="https://vachildcare.com/why-is-early-childhood-education-important/other-resources/parenting-helpful-links/" TargetMode="External"/><Relationship Id="rId62" Type="http://schemas.openxmlformats.org/officeDocument/2006/relationships/hyperlink" Target="http://traumainformedcareproject.org/" TargetMode="External"/><Relationship Id="rId70" Type="http://schemas.openxmlformats.org/officeDocument/2006/relationships/hyperlink" Target="https://www.dss.virginia.gov/abuse/" TargetMode="External"/><Relationship Id="rId75" Type="http://schemas.openxmlformats.org/officeDocument/2006/relationships/hyperlink" Target="https://www.cacva.org/" TargetMode="External"/><Relationship Id="rId83" Type="http://schemas.openxmlformats.org/officeDocument/2006/relationships/hyperlink" Target="https://careertech.org/career-clusters/"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hildcare.virginia.gov/providers/program-types" TargetMode="External"/><Relationship Id="rId23" Type="http://schemas.openxmlformats.org/officeDocument/2006/relationships/hyperlink" Target="https://www.doe.virginia.gov/home/showpublisheddocument/56093/638574080824400000" TargetMode="External"/><Relationship Id="rId28" Type="http://schemas.openxmlformats.org/officeDocument/2006/relationships/hyperlink" Target="C://Users/trg54788/Downloads/HowABill_hs.pdf" TargetMode="External"/><Relationship Id="rId36" Type="http://schemas.openxmlformats.org/officeDocument/2006/relationships/hyperlink" Target="https://www.cdc.gov/aces/about/index.html" TargetMode="External"/><Relationship Id="rId49" Type="http://schemas.openxmlformats.org/officeDocument/2006/relationships/hyperlink" Target="https://www.childcare.virginia.gov/families/health-and-safety" TargetMode="External"/><Relationship Id="rId57" Type="http://schemas.openxmlformats.org/officeDocument/2006/relationships/hyperlink" Target="https://www.cdc.gov/aces/risk-factors/index.html" TargetMode="External"/><Relationship Id="rId10" Type="http://schemas.openxmlformats.org/officeDocument/2006/relationships/hyperlink" Target="https://www.simplypsychology.org/bronfenbrenner.html" TargetMode="External"/><Relationship Id="rId31" Type="http://schemas.openxmlformats.org/officeDocument/2006/relationships/hyperlink" Target="https://www.aafcs.org/aafcs-advocacy/home" TargetMode="External"/><Relationship Id="rId44" Type="http://schemas.openxmlformats.org/officeDocument/2006/relationships/hyperlink" Target="https://eceresourcehub.org/take-home-strategies/" TargetMode="External"/><Relationship Id="rId52" Type="http://schemas.openxmlformats.org/officeDocument/2006/relationships/hyperlink" Target="https://www.stanfordchildrens.org/en/topic/default?id=a-safety-checklist-for-parents-1-668" TargetMode="External"/><Relationship Id="rId60" Type="http://schemas.openxmlformats.org/officeDocument/2006/relationships/hyperlink" Target="https://www.cdc.gov/aces/about/index.html" TargetMode="External"/><Relationship Id="rId65" Type="http://schemas.openxmlformats.org/officeDocument/2006/relationships/hyperlink" Target="http://www.traumacenter.org/" TargetMode="External"/><Relationship Id="rId73" Type="http://schemas.openxmlformats.org/officeDocument/2006/relationships/hyperlink" Target="https://www.dss.virginia.gov/family/domestic_violence/index.cgi" TargetMode="External"/><Relationship Id="rId78" Type="http://schemas.openxmlformats.org/officeDocument/2006/relationships/hyperlink" Target="https://careertech.org/career-clusters/" TargetMode="External"/><Relationship Id="rId81" Type="http://schemas.openxmlformats.org/officeDocument/2006/relationships/hyperlink" Target="https://ctetrailblazers.org/" TargetMode="External"/><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dpi.com/80796" TargetMode="External"/><Relationship Id="rId13" Type="http://schemas.openxmlformats.org/officeDocument/2006/relationships/hyperlink" Target="https://www.childcare.virginia.gov/families/child-care-and-early-learning-options" TargetMode="External"/><Relationship Id="rId18" Type="http://schemas.openxmlformats.org/officeDocument/2006/relationships/hyperlink" Target="https://nafcc.org/accreditation/" TargetMode="External"/><Relationship Id="rId39" Type="http://schemas.openxmlformats.org/officeDocument/2006/relationships/hyperlink" Target="https://eceresourcehub.org/ece-resource-hub/strategy-library/strategies/" TargetMode="External"/><Relationship Id="rId34" Type="http://schemas.openxmlformats.org/officeDocument/2006/relationships/hyperlink" Target="https://www.doe.virginia.gov/teaching-learning-assessment/school-readiness-and-early-childhood-classroom-learning" TargetMode="External"/><Relationship Id="rId50" Type="http://schemas.openxmlformats.org/officeDocument/2006/relationships/hyperlink" Target="https://vachildcare.com/why-is-early-childhood-education-important/other-resources/parenting-helpful-links/" TargetMode="External"/><Relationship Id="rId55" Type="http://schemas.openxmlformats.org/officeDocument/2006/relationships/hyperlink" Target="https://www.cdc.gov/parents/about/index.html" TargetMode="External"/><Relationship Id="rId76" Type="http://schemas.openxmlformats.org/officeDocument/2006/relationships/hyperlink" Target="https://ctetrailblazers.org/" TargetMode="External"/><Relationship Id="rId7" Type="http://schemas.openxmlformats.org/officeDocument/2006/relationships/endnotes" Target="endnotes.xml"/><Relationship Id="rId71" Type="http://schemas.openxmlformats.org/officeDocument/2006/relationships/hyperlink" Target="https://www.dars.virginia.gov/aps/AdultProtServ.htm" TargetMode="External"/><Relationship Id="rId2" Type="http://schemas.openxmlformats.org/officeDocument/2006/relationships/numbering" Target="numbering.xml"/><Relationship Id="rId29" Type="http://schemas.openxmlformats.org/officeDocument/2006/relationships/hyperlink" Target="https://www.congress.gov/legislative-process" TargetMode="External"/><Relationship Id="rId24" Type="http://schemas.openxmlformats.org/officeDocument/2006/relationships/hyperlink" Target="https://earlychildhoodquality.doe.virginia.gov/" TargetMode="External"/><Relationship Id="rId40" Type="http://schemas.openxmlformats.org/officeDocument/2006/relationships/hyperlink" Target="https://www.doe.virginia.gov/teaching-learning-assessment/school-readiness-and-early-childhood-classroom-learning" TargetMode="External"/><Relationship Id="rId45" Type="http://schemas.openxmlformats.org/officeDocument/2006/relationships/hyperlink" Target="https://realfood.gov/" TargetMode="External"/><Relationship Id="rId66" Type="http://schemas.openxmlformats.org/officeDocument/2006/relationships/hyperlink" Target="https://childsavers.org/about/what-is-trauma-informed/" TargetMode="External"/><Relationship Id="rId87" Type="http://schemas.openxmlformats.org/officeDocument/2006/relationships/fontTable" Target="fontTable.xml"/><Relationship Id="rId61" Type="http://schemas.openxmlformats.org/officeDocument/2006/relationships/hyperlink" Target="https://www.nctsn.org/" TargetMode="External"/><Relationship Id="rId82" Type="http://schemas.openxmlformats.org/officeDocument/2006/relationships/hyperlink" Target="https://www.bls.gov/oo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8</TotalTime>
  <Pages>101</Pages>
  <Words>22722</Words>
  <Characters>129519</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Debi</dc:creator>
  <cp:keywords/>
  <dc:description/>
  <cp:lastModifiedBy>Leanne P. Forbes (lptipton)</cp:lastModifiedBy>
  <cp:revision>10</cp:revision>
  <dcterms:created xsi:type="dcterms:W3CDTF">2026-03-02T19:47:00Z</dcterms:created>
  <dcterms:modified xsi:type="dcterms:W3CDTF">2026-03-03T19:19:00Z</dcterms:modified>
</cp:coreProperties>
</file>